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5f7d7" w14:paraId="465f7d7"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0D739E">
      <w:pPr>
        <w:rPr>
          <w:b/>
          <w:bCs/>
        </w:rPr>
      </w:pPr>
      <w:r w:rsidRPr="000D739E">
        <w:rPr>
          <w:b/>
          <w:bCs/>
        </w:rPr>
        <w:t>REPUBLIKA HRVATSKA</w:t>
      </w:r>
    </w:p>
    <w:p w:rsidRDefault="00386198" w:rsidP="00825537" w:rsidR="00386198" w:rsidRPr="000D739E">
      <w:pPr>
        <w:rPr>
          <w:b/>
          <w:bCs/>
        </w:rPr>
      </w:pPr>
      <w:r w:rsidRPr="000D739E">
        <w:rPr>
          <w:b/>
          <w:bCs/>
        </w:rPr>
        <w:t>TRGOVAČKI SUD U ZADRU</w:t>
      </w:r>
    </w:p>
    <w:p w:rsidRDefault="00345BC5" w:rsidP="00825537" w:rsidR="00345BC5" w:rsidRPr="000D739E">
      <w:r w:rsidRPr="000D739E">
        <w:t>Dr. Franje Tuđmana 35</w:t>
      </w:r>
    </w:p>
    <w:p w:rsidRDefault="00386198" w:rsidP="00825537" w:rsidR="00386198" w:rsidRPr="000D739E">
      <w:pPr>
        <w:jc w:val="center"/>
      </w:pPr>
    </w:p>
    <w:p w:rsidRDefault="00386198" w:rsidP="00825537" w:rsidR="00386198" w:rsidRPr="000D739E">
      <w:pPr>
        <w:jc w:val="center"/>
        <w:rPr>
          <w:b/>
          <w:bCs/>
        </w:rPr>
      </w:pPr>
      <w:r w:rsidRPr="000D739E">
        <w:rPr>
          <w:b/>
          <w:bCs/>
        </w:rPr>
        <w:t xml:space="preserve">U   I M E  R E  P U B L I K E  H R V A T S K E </w:t>
      </w:r>
    </w:p>
    <w:p w:rsidRDefault="00386198" w:rsidP="00825537" w:rsidR="00386198" w:rsidRPr="000D739E">
      <w:pPr>
        <w:rPr>
          <w:b/>
          <w:bCs/>
        </w:rPr>
      </w:pPr>
    </w:p>
    <w:p w:rsidRDefault="00386198" w:rsidP="00825537" w:rsidR="00386198" w:rsidRPr="000D739E">
      <w:pPr>
        <w:jc w:val="center"/>
        <w:rPr>
          <w:b/>
          <w:bCs/>
        </w:rPr>
      </w:pPr>
      <w:r w:rsidRPr="000D739E">
        <w:rPr>
          <w:b/>
          <w:bCs/>
        </w:rPr>
        <w:t>R J E Š E N J E</w:t>
      </w:r>
    </w:p>
    <w:p w:rsidRDefault="005B5AF4" w:rsidP="00825537" w:rsidR="005B5AF4" w:rsidRPr="000D739E"/>
    <w:p w:rsidRDefault="005B5AF4" w:rsidP="000D739E" w:rsidR="00386198" w:rsidRPr="000D739E">
      <w:pPr>
        <w:ind w:firstLine="708"/>
        <w:jc w:val="both"/>
      </w:pPr>
      <w:r w:rsidRPr="000D739E">
        <w:t xml:space="preserve">Trgovački sud u Zadru, </w:t>
      </w:r>
      <w:r w:rsidR="000E4FA2" w:rsidRPr="000D739E">
        <w:t xml:space="preserve">po sutkinji Ani Markač, </w:t>
      </w:r>
      <w:r w:rsidRPr="000D739E">
        <w:t>u stečajnom postupku nad stečajnim dužnikom</w:t>
      </w:r>
      <w:r w:rsidR="00C300E6">
        <w:t xml:space="preserve"> PALMATUS j.d.o.o. </w:t>
      </w:r>
      <w:r w:rsidR="000D739E" w:rsidRPr="000D739E">
        <w:t>za promet nekretninama, Ugljan, Ulica Šimuna Kožičića Benje 33, OIB:6454236157</w:t>
      </w:r>
      <w:r w:rsidR="000D739E">
        <w:t>1</w:t>
      </w:r>
      <w:r w:rsidRPr="000D739E">
        <w:t xml:space="preserve">, </w:t>
      </w:r>
      <w:r w:rsidR="00386198" w:rsidRPr="000D739E">
        <w:t xml:space="preserve">sukladno čl. </w:t>
      </w:r>
      <w:r w:rsidR="006104B9" w:rsidRPr="000D739E">
        <w:t>132</w:t>
      </w:r>
      <w:r w:rsidR="00386198" w:rsidRPr="000D739E">
        <w:t>.</w:t>
      </w:r>
      <w:r w:rsidR="006104B9" w:rsidRPr="000D739E">
        <w:t xml:space="preserve"> st. 2.</w:t>
      </w:r>
      <w:r w:rsidR="00386198" w:rsidRPr="000D739E">
        <w:t xml:space="preserve"> Stečajnog zakona (Narodne novine br. </w:t>
      </w:r>
      <w:r w:rsidR="006104B9" w:rsidRPr="000D739E">
        <w:t>71/15</w:t>
      </w:r>
      <w:r w:rsidR="00386198" w:rsidRPr="000D739E">
        <w:t xml:space="preserve">), dana </w:t>
      </w:r>
      <w:r w:rsidR="00E504BC">
        <w:t>8. kolovoza</w:t>
      </w:r>
      <w:r w:rsidR="000D739E">
        <w:t xml:space="preserve"> 2017.</w:t>
      </w:r>
      <w:r w:rsidR="000A1F5A" w:rsidRPr="000D739E">
        <w:t>,</w:t>
      </w:r>
    </w:p>
    <w:p w:rsidRDefault="00386198" w:rsidP="00825537" w:rsidR="00386198" w:rsidRPr="000D739E">
      <w:pPr>
        <w:jc w:val="center"/>
        <w:rPr>
          <w:b/>
        </w:rPr>
      </w:pPr>
      <w:r w:rsidRPr="000D739E">
        <w:rPr>
          <w:b/>
        </w:rPr>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0D739E" w:rsidRPr="000D739E">
        <w:t xml:space="preserve"> </w:t>
      </w:r>
      <w:r w:rsidR="000D739E" w:rsidRPr="00495E07">
        <w:t>PALMATUS j.d.o.o. za promet nekretninama, Ugljan, Ulica Šimuna Kožičića Benje 33, OIB:6454236157</w:t>
      </w:r>
      <w:r w:rsidR="000D739E">
        <w:t>1</w:t>
      </w:r>
      <w:r w:rsidR="005B5AF4" w:rsidRPr="000D739E">
        <w:t>,</w:t>
      </w:r>
      <w:r w:rsidR="009C416E" w:rsidRPr="000D739E">
        <w:t xml:space="preserve"> </w:t>
      </w:r>
      <w:r w:rsidRPr="000D739E">
        <w:t xml:space="preserve">s danom </w:t>
      </w:r>
      <w:r w:rsidR="00E504BC">
        <w:t>8. kolovoza 2017. u 14</w:t>
      </w:r>
      <w:r w:rsidR="000D739E">
        <w:t xml:space="preserve">,00 sati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654A2D" w:rsidR="00386198" w:rsidRPr="000D739E">
      <w:pPr>
        <w:jc w:val="both"/>
      </w:pPr>
      <w:r w:rsidRPr="000D739E">
        <w:t>II.</w:t>
      </w:r>
      <w:r w:rsidRPr="000D739E">
        <w:tab/>
      </w:r>
      <w:r w:rsidR="004131E7" w:rsidRPr="000D739E">
        <w:t>Frane</w:t>
      </w:r>
      <w:r w:rsidR="000E4FA2" w:rsidRPr="000D739E">
        <w:t xml:space="preserve"> Zvonimir Negro iz</w:t>
      </w:r>
      <w:r w:rsidR="004131E7" w:rsidRPr="000D739E">
        <w:t xml:space="preserve"> Zad</w:t>
      </w:r>
      <w:r w:rsidR="000E4FA2" w:rsidRPr="000D739E">
        <w:t xml:space="preserve">ra, Miroslava </w:t>
      </w:r>
      <w:r w:rsidR="004131E7" w:rsidRPr="000D739E">
        <w:t xml:space="preserve">Krleže 3c, OIB:59618330195, </w:t>
      </w:r>
      <w:r w:rsidR="00386198" w:rsidRPr="000D739E">
        <w:t>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0D739E" w:rsidRPr="00495E07">
        <w:t>PALMATUS j.d.o.o. za promet nekretninama, Ugljan, Ulica Šimuna Kožičića Benje 33, OIB:6454236157</w:t>
      </w:r>
      <w:r w:rsidR="000D739E">
        <w:t>1.</w:t>
      </w:r>
    </w:p>
    <w:p w:rsidRDefault="00386198" w:rsidP="00013993" w:rsidR="00386198" w:rsidRPr="000D739E">
      <w:pPr>
        <w:jc w:val="both"/>
      </w:pPr>
    </w:p>
    <w:p w:rsidRDefault="00386198" w:rsidP="00E504BC" w:rsidR="00E504BC" w:rsidRPr="00C95975">
      <w:pPr>
        <w:jc w:val="both"/>
      </w:pPr>
      <w:r w:rsidRPr="000D739E">
        <w:t>IV</w:t>
      </w:r>
      <w:r w:rsidR="00654A2D" w:rsidRPr="000D739E">
        <w:t>.</w:t>
      </w:r>
      <w:r w:rsidRPr="000D739E">
        <w:t xml:space="preserve"> </w:t>
      </w:r>
      <w:r w:rsidRPr="000D739E">
        <w:tab/>
      </w:r>
      <w:r w:rsidR="00E504BC" w:rsidRPr="00C95975">
        <w:t xml:space="preserve">Dio nastalih troškova postupka isplatit će se iz Fonda za namirenje troškova stečajnoga postupka iz članka 111. Stečajnog zakona. </w:t>
      </w:r>
    </w:p>
    <w:p w:rsidRDefault="00386198" w:rsidP="00013993" w:rsidR="00386198" w:rsidRPr="000D739E">
      <w:pPr>
        <w:jc w:val="both"/>
      </w:pPr>
    </w:p>
    <w:p w:rsidRDefault="00654A2D" w:rsidP="00654A2D" w:rsidR="00386198" w:rsidRPr="000D739E">
      <w:pPr>
        <w:jc w:val="both"/>
      </w:pPr>
      <w:r w:rsidRPr="000D739E">
        <w:t>V.</w:t>
      </w:r>
      <w:r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654A2D" w:rsidR="00386198" w:rsidRPr="000D739E">
      <w:pPr>
        <w:jc w:val="both"/>
      </w:pPr>
      <w:r w:rsidRPr="000D739E">
        <w:t>VI</w:t>
      </w:r>
      <w:r w:rsidR="00654A2D" w:rsidRPr="000D739E">
        <w:t>.</w:t>
      </w:r>
      <w:r w:rsidRPr="000D739E">
        <w:t xml:space="preserve">   Otvaranje stečajnog postupka i imenovanje stečajnog upravi</w:t>
      </w:r>
      <w:r w:rsidR="009E1438" w:rsidRPr="000D739E">
        <w:t>telja upisat će se u</w:t>
      </w:r>
      <w:r w:rsidR="00E504BC">
        <w:t xml:space="preserve"> zemljišne knjige </w:t>
      </w:r>
      <w:r w:rsidRPr="000D739E">
        <w:t>i upisnik prava intelektualnog vlasništva.</w:t>
      </w:r>
    </w:p>
    <w:p w:rsidRDefault="00386198" w:rsidP="00825537" w:rsidR="00386198" w:rsidRPr="000D739E"/>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386198" w:rsidP="00F7059A" w:rsidR="00386198" w:rsidRPr="000D739E">
      <w:pPr>
        <w:ind w:firstLine="720"/>
        <w:jc w:val="both"/>
      </w:pPr>
      <w:r w:rsidRPr="000D739E">
        <w:t>Financijska agencija, Regionalni centar Split</w:t>
      </w:r>
      <w:r w:rsidR="00F1126F" w:rsidRPr="000D739E">
        <w:t xml:space="preserve">, Podružnica </w:t>
      </w:r>
      <w:r w:rsidR="000D739E">
        <w:t xml:space="preserve">Zadar </w:t>
      </w:r>
      <w:r w:rsidRPr="000D739E">
        <w:t xml:space="preserve">dostavila </w:t>
      </w:r>
      <w:r w:rsidR="00654A2D" w:rsidRPr="000D739E">
        <w:t xml:space="preserve">je </w:t>
      </w:r>
      <w:r w:rsidRPr="000D739E">
        <w:t xml:space="preserve">ovom sudu prijedlog za </w:t>
      </w:r>
      <w:r w:rsidR="009E1438" w:rsidRPr="000D739E">
        <w:t>otvaranje</w:t>
      </w:r>
      <w:r w:rsidRPr="000D739E">
        <w:t xml:space="preserve"> stečajnog postupka nad </w:t>
      </w:r>
      <w:r w:rsidR="009C416E" w:rsidRPr="000D739E">
        <w:t xml:space="preserve">uvodnom označenim </w:t>
      </w:r>
      <w:r w:rsidRPr="000D739E">
        <w:t xml:space="preserve">stečajnim dužnikom postupajući temeljem članka </w:t>
      </w:r>
      <w:r w:rsidR="000D739E">
        <w:t xml:space="preserve">110. st. 1. </w:t>
      </w:r>
      <w:r w:rsidR="00F1126F" w:rsidRPr="000D739E">
        <w:t>Stečajnog zakona</w:t>
      </w:r>
      <w:r w:rsidR="00654A2D" w:rsidRPr="000D739E">
        <w:t>.</w:t>
      </w:r>
      <w:r w:rsidR="00280E12" w:rsidRPr="000D739E">
        <w:t xml:space="preserve"> </w:t>
      </w:r>
    </w:p>
    <w:p w:rsidRDefault="00386198" w:rsidP="001605CA" w:rsidR="00386198" w:rsidRPr="000D739E">
      <w:pPr>
        <w:jc w:val="both"/>
      </w:pPr>
      <w:r w:rsidRPr="000D739E">
        <w:tab/>
        <w:t xml:space="preserve">Rješenjem </w:t>
      </w:r>
      <w:r w:rsidR="009E1438" w:rsidRPr="000D739E">
        <w:t>ovog S</w:t>
      </w:r>
      <w:r w:rsidRPr="000D739E">
        <w:t xml:space="preserve">uda od </w:t>
      </w:r>
      <w:r w:rsidR="009C416E" w:rsidRPr="000D739E">
        <w:t>31. ožujka 2016</w:t>
      </w:r>
      <w:r w:rsidRPr="000D739E">
        <w:t xml:space="preserve">. pokrenut je prethodni postupak nad </w:t>
      </w:r>
      <w:r w:rsidR="000D739E">
        <w:t>uvodno označenim dužnikom.</w:t>
      </w:r>
    </w:p>
    <w:p w:rsidRDefault="00386198" w:rsidP="00E13355" w:rsidR="00E13355">
      <w:pPr>
        <w:jc w:val="both"/>
      </w:pPr>
      <w:r w:rsidRPr="000D739E">
        <w:tab/>
        <w:t xml:space="preserve">Rješenjem od </w:t>
      </w:r>
      <w:r w:rsidR="000D739E">
        <w:t xml:space="preserve">31. svibnja 2016. </w:t>
      </w:r>
      <w:r w:rsidRPr="000D739E">
        <w:t xml:space="preserve">imenovan je privremeni stečajni upravitelj koji je </w:t>
      </w:r>
      <w:r w:rsidR="00E13355">
        <w:t>2</w:t>
      </w:r>
      <w:r w:rsidR="004131E7" w:rsidRPr="000D739E">
        <w:t xml:space="preserve">1. </w:t>
      </w:r>
      <w:r w:rsidR="009C416E" w:rsidRPr="000D739E">
        <w:t xml:space="preserve">lipnja </w:t>
      </w:r>
      <w:r w:rsidR="0073003F" w:rsidRPr="000D739E">
        <w:t>2016. S</w:t>
      </w:r>
      <w:r w:rsidR="001605CA" w:rsidRPr="000D739E">
        <w:t xml:space="preserve">udu dostavio </w:t>
      </w:r>
      <w:r w:rsidRPr="000D739E">
        <w:t xml:space="preserve">izvješće </w:t>
      </w:r>
      <w:r w:rsidR="009E1438" w:rsidRPr="000D739E">
        <w:t xml:space="preserve">iz kojeg proizlazi </w:t>
      </w:r>
      <w:r w:rsidR="0055393A" w:rsidRPr="000D739E">
        <w:t xml:space="preserve">da stečajni dužnik </w:t>
      </w:r>
      <w:r w:rsidR="00E13355">
        <w:t xml:space="preserve">nema aktive odnosno da nema imovine, niti prava iz kojih bi se mogli financirati troškovi stečajnog postupka, a osobito ne obveze stečajnog dužnika koje su iskazane u bilanci u iznosu od 98.240,85 kn. Tijekom poslovanja društvo da je ostvarilo poslovne gubitke u iznosu od 46.619,09 kn, isto da nema imovine odnosno u vlasništvu vozila, plovila, kao ni nekretnine, a što i proizlazi iz </w:t>
      </w:r>
      <w:r w:rsidR="00E13355">
        <w:lastRenderedPageBreak/>
        <w:t>potvrda Policijske uprave, Lučke kapetanija i Općinskog suda. Društvo da nije aktivno poslovno više od dvije godine, dok blokada računa da je permanentna. Dužnik da nema uvjeta za nastavak poslovne aktivnosti, jer da ne raspolaže potrebnim resursima. Privremeni stečajni upravitelj nadalje je naveo kako ne bi bilo svrhovito nastaviti stečajni postupak jer da dužnik nema imovine iz koje bi se mogli namiriti troškovi stečajnog postupka. Da bi se stečajni postupak nastavio po privremenom stečajnom upravitelju, bilo je potrebno osigurati novčana sredstava za financiranje slijedećih izdataka i to:1.000,00 kn na ime sudskog oglašavanja, 10.000,00 kn na ime nagrade stečajnom</w:t>
      </w:r>
      <w:r w:rsidR="00A11C28">
        <w:t xml:space="preserve"> upravitelju, 900,00 kn na ime </w:t>
      </w:r>
      <w:r w:rsidR="00E13355">
        <w:t>troškova otvaranja i zatvaranja žiro računa, 250,00 kn na ime izrade pečata, 6.000,00 kn na ime vođenja poslovnih knjiga i vođenja knjigovodstva, te 1.000,00 kn na ime ostalih raznih troškova i to sve za prva tri mjeseca, dakle ukupno 20.000,00 kn.</w:t>
      </w:r>
    </w:p>
    <w:p w:rsidRDefault="00386198" w:rsidP="00E13355" w:rsidR="00386198" w:rsidRPr="000D739E">
      <w:pPr>
        <w:ind w:firstLine="708"/>
        <w:jc w:val="both"/>
      </w:pPr>
      <w:r w:rsidRPr="000D739E">
        <w:t xml:space="preserve">Obzirom na sadržaj navedenog izvješća stečajnog upravitelja ovaj sud je zaključio da su ispunjeni uvjeti iz čl. </w:t>
      </w:r>
      <w:r w:rsidR="00942352" w:rsidRPr="000D739E">
        <w:t>132. st. 1</w:t>
      </w:r>
      <w:r w:rsidRPr="000D739E">
        <w:t>. Stečajnog zakona, odnosno da se iz sada raspoložive stečajne mase ne mogu namiriti niti troškovi postupka pa se stoga ni stečajni postupak ne može provesti.</w:t>
      </w:r>
      <w:r w:rsidR="00951F73" w:rsidRPr="000D739E">
        <w:t xml:space="preserve"> </w:t>
      </w:r>
      <w:r w:rsidRPr="000D739E">
        <w:t xml:space="preserve">Stoga je sud postupajući u skladu sa čl. </w:t>
      </w:r>
      <w:r w:rsidR="00942352" w:rsidRPr="000D739E">
        <w:t>132. st. 1</w:t>
      </w:r>
      <w:r w:rsidRPr="000D739E">
        <w:t xml:space="preserve">. Stečajnog zakona pozvao vjerovnike da predujme dostatan iznos novca za pokriće troškova postupka koje je stečajni upravitelj specificirao u predračunu troškova. </w:t>
      </w:r>
    </w:p>
    <w:p w:rsidRDefault="00386198" w:rsidP="001605CA" w:rsidR="00386198" w:rsidRPr="000D739E">
      <w:pPr>
        <w:ind w:firstLine="708"/>
        <w:jc w:val="both"/>
      </w:pPr>
      <w:r w:rsidRPr="000D739E">
        <w:t>Rješenje kojim su vjerovnici pozvani na uplatu predujma objavljeno je</w:t>
      </w:r>
      <w:r w:rsidR="00E13355">
        <w:t xml:space="preserve"> na e-O</w:t>
      </w:r>
      <w:r w:rsidR="00B05CF9" w:rsidRPr="000D739E">
        <w:t>glasn</w:t>
      </w:r>
      <w:r w:rsidR="00E13355">
        <w:t xml:space="preserve">a ploča sudova </w:t>
      </w:r>
      <w:r w:rsidR="00A11C28">
        <w:t xml:space="preserve">dana </w:t>
      </w:r>
      <w:r w:rsidR="00E13355">
        <w:t>24. listopada 2016.</w:t>
      </w:r>
      <w:r w:rsidRPr="000D739E">
        <w:t xml:space="preserve">, temeljem čega je rok za uplatu predujma istekao </w:t>
      </w:r>
      <w:r w:rsidR="0055393A" w:rsidRPr="000D739E">
        <w:t xml:space="preserve">dana </w:t>
      </w:r>
      <w:r w:rsidR="00A11C28">
        <w:t xml:space="preserve">16. </w:t>
      </w:r>
      <w:r w:rsidR="00E13355">
        <w:t xml:space="preserve">studenog </w:t>
      </w:r>
      <w:r w:rsidRPr="000D739E">
        <w:t>201</w:t>
      </w:r>
      <w:r w:rsidR="001605CA" w:rsidRPr="000D739E">
        <w:t>6</w:t>
      </w:r>
      <w:r w:rsidRPr="000D739E">
        <w:t xml:space="preserve">. </w:t>
      </w:r>
    </w:p>
    <w:p w:rsidRDefault="00386198" w:rsidP="0072725E" w:rsidR="00386198" w:rsidRPr="000D739E">
      <w:pPr>
        <w:ind w:firstLine="708"/>
        <w:jc w:val="both"/>
      </w:pPr>
      <w:r w:rsidRPr="000D739E">
        <w:t xml:space="preserve">Kako u ostavljenom roku niti jedan od vjerovnika nije predujmio novac za pokriće troškova vođenja stečajnog postupka, to je odlučeno kao u izreci. </w:t>
      </w:r>
    </w:p>
    <w:p w:rsidRDefault="00654A2D" w:rsidP="00654A2D" w:rsidR="00654A2D" w:rsidRPr="000D739E">
      <w:pPr>
        <w:ind w:firstLine="708"/>
        <w:jc w:val="both"/>
        <w:rPr>
          <w:bCs/>
        </w:rPr>
      </w:pPr>
      <w:r w:rsidRPr="000D739E">
        <w:rPr>
          <w:bCs/>
        </w:rPr>
        <w:t>Imenovanje stečajnog upravitelja izvršeno je sukladno odredbi čl. 85. st. 2. Stečajnog zakona.</w:t>
      </w:r>
    </w:p>
    <w:p w:rsidRDefault="00386198" w:rsidP="0072725E" w:rsidR="00386198" w:rsidRPr="000D739E">
      <w:pPr>
        <w:ind w:firstLine="708"/>
        <w:jc w:val="both"/>
      </w:pPr>
      <w:r w:rsidRPr="000D739E">
        <w:t>Nalog iz točke V</w:t>
      </w:r>
      <w:r w:rsidR="00F7059A" w:rsidRPr="000D739E">
        <w:t>.</w:t>
      </w:r>
      <w:r w:rsidRPr="000D739E">
        <w:t xml:space="preserve"> i VI</w:t>
      </w:r>
      <w:r w:rsidR="00F7059A" w:rsidRPr="000D739E">
        <w:t>.</w:t>
      </w:r>
      <w:r w:rsidRPr="000D739E">
        <w:t xml:space="preserve"> ovog rješenja temelji se na odredbi članka </w:t>
      </w:r>
      <w:r w:rsidR="00754ACC" w:rsidRPr="000D739E">
        <w:t>129</w:t>
      </w:r>
      <w:r w:rsidRPr="000D739E">
        <w:t xml:space="preserve">. stavak </w:t>
      </w:r>
      <w:r w:rsidR="00754ACC" w:rsidRPr="000D739E">
        <w:t>2</w:t>
      </w:r>
      <w:r w:rsidRPr="000D739E">
        <w:t>. Stečajnog zakona.</w:t>
      </w:r>
    </w:p>
    <w:p w:rsidRDefault="00386198" w:rsidP="00F1126F" w:rsidR="00386198" w:rsidRPr="000D739E">
      <w:pPr>
        <w:ind w:hanging="705" w:left="705"/>
        <w:jc w:val="center"/>
      </w:pPr>
      <w:r w:rsidRPr="000D739E">
        <w:t>U Zadru</w:t>
      </w:r>
      <w:r w:rsidR="00F1126F" w:rsidRPr="000D739E">
        <w:t xml:space="preserve"> </w:t>
      </w:r>
      <w:r w:rsidR="00A11C28">
        <w:t xml:space="preserve">8. kolovoza </w:t>
      </w:r>
      <w:r w:rsidR="000D739E">
        <w:t xml:space="preserve">2017. </w:t>
      </w:r>
      <w:r w:rsidRPr="000D739E">
        <w:t xml:space="preserve"> </w:t>
      </w:r>
    </w:p>
    <w:p w:rsidRDefault="00D84F28" w:rsidP="00D84F28" w:rsidR="00D84F28" w:rsidRPr="000D739E"/>
    <w:p w:rsidRDefault="00D84F28" w:rsidP="00C300E6" w:rsidR="00386198" w:rsidRPr="000D739E">
      <w:pPr>
        <w:jc w:val="right"/>
      </w:pPr>
      <w:r w:rsidRPr="000D739E">
        <w:tab/>
      </w:r>
      <w:r w:rsidRPr="000D739E">
        <w:tab/>
      </w:r>
      <w:r w:rsidRPr="000D739E">
        <w:tab/>
      </w:r>
      <w:r w:rsidRPr="000D739E">
        <w:tab/>
        <w:t xml:space="preserve">        </w:t>
      </w:r>
      <w:r w:rsidR="00386198" w:rsidRPr="000D739E">
        <w:t>S</w:t>
      </w:r>
      <w:r w:rsidR="00F1126F" w:rsidRPr="000D739E">
        <w:t>utkinja</w:t>
      </w:r>
    </w:p>
    <w:p w:rsidRDefault="00F1126F" w:rsidP="00C300E6" w:rsidR="00386198" w:rsidRPr="000D739E">
      <w:pPr>
        <w:jc w:val="right"/>
      </w:pPr>
      <w:r w:rsidRPr="000D739E">
        <w:t>Ana Markač</w:t>
      </w:r>
    </w:p>
    <w:p w:rsidRDefault="00F7059A" w:rsidP="00825537" w:rsidR="00F7059A" w:rsidRPr="000D739E">
      <w:pPr>
        <w:jc w:val="both"/>
      </w:pPr>
    </w:p>
    <w:p w:rsidRDefault="00386198" w:rsidP="00825537" w:rsidR="00386198" w:rsidRPr="000D739E">
      <w:pPr>
        <w:jc w:val="both"/>
      </w:pPr>
      <w:r w:rsidRPr="000D739E">
        <w:t>UPUTA O PRAVNOM LIJEKU:</w:t>
      </w:r>
    </w:p>
    <w:p w:rsidRDefault="00386198" w:rsidP="0029546C" w:rsidR="0029546C" w:rsidRPr="000D739E">
      <w:pPr>
        <w:ind w:firstLine="705"/>
        <w:jc w:val="both"/>
      </w:pPr>
      <w:r w:rsidRPr="000D739E">
        <w:tab/>
      </w:r>
      <w:r w:rsidR="0029546C" w:rsidRPr="000D739E">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0D739E">
      <w:pPr>
        <w:ind w:firstLine="705"/>
        <w:jc w:val="both"/>
      </w:pPr>
      <w:r w:rsidRPr="000D739E">
        <w:t xml:space="preserve">Žalba se podnosi ovom sudu za Visoki trgovački sud Republike Hrvatske u 2 (dva) primjerka u roku od 8 (osam) dana od prijema rješenja, odnosno od isteka </w:t>
      </w:r>
      <w:r w:rsidR="000D739E">
        <w:t>osmog dana od dana objave na mrežnoj stranici e-O</w:t>
      </w:r>
      <w:r w:rsidRPr="000D739E">
        <w:t>glasn</w:t>
      </w:r>
      <w:r w:rsidR="000D739E">
        <w:t xml:space="preserve">a </w:t>
      </w:r>
      <w:r w:rsidRPr="000D739E">
        <w:t>ploči sud</w:t>
      </w:r>
      <w:r w:rsidR="000D739E">
        <w:t>ova</w:t>
      </w:r>
      <w:r w:rsidRPr="000D739E">
        <w:t>.</w:t>
      </w:r>
    </w:p>
    <w:p w:rsidRDefault="00386198" w:rsidP="0029546C" w:rsidR="00386198" w:rsidRPr="000D739E">
      <w:pPr>
        <w:jc w:val="both"/>
      </w:pPr>
    </w:p>
    <w:p w:rsidRDefault="00C300E6" w:rsidP="0029546C" w:rsidR="00C300E6">
      <w:pPr>
        <w:jc w:val="both"/>
      </w:pPr>
    </w:p>
    <w:p w:rsidRDefault="00386198" w:rsidP="0029546C" w:rsidR="00386198" w:rsidRPr="000D739E">
      <w:pPr>
        <w:jc w:val="both"/>
      </w:pPr>
      <w:r w:rsidRPr="000D739E">
        <w:t>Dostaviti:</w:t>
      </w:r>
    </w:p>
    <w:p w:rsidRDefault="00386198" w:rsidP="00F00368" w:rsidR="00386198" w:rsidRPr="000D739E">
      <w:pPr>
        <w:numPr>
          <w:ilvl w:val="0"/>
          <w:numId w:val="2"/>
        </w:numPr>
      </w:pPr>
      <w:r w:rsidRPr="000D739E">
        <w:t>Stečajnom dužniku</w:t>
      </w:r>
      <w:r w:rsidR="00B05CF9" w:rsidRPr="000D739E">
        <w:t>,</w:t>
      </w:r>
      <w:r w:rsidRPr="000D739E">
        <w:t xml:space="preserve"> </w:t>
      </w:r>
    </w:p>
    <w:p w:rsidRDefault="00386198" w:rsidP="00F00368" w:rsidR="00386198" w:rsidRPr="000D739E">
      <w:pPr>
        <w:numPr>
          <w:ilvl w:val="0"/>
          <w:numId w:val="2"/>
        </w:numPr>
      </w:pPr>
      <w:r w:rsidRPr="000D739E">
        <w:t>Stečajnom upravitelju uz potvrdu o imenovanju</w:t>
      </w:r>
      <w:r w:rsidR="00D84F28" w:rsidRPr="000D739E">
        <w:t xml:space="preserve"> i izjavu</w:t>
      </w:r>
      <w:r w:rsidR="00B05CF9" w:rsidRPr="000D739E">
        <w:t>,</w:t>
      </w:r>
    </w:p>
    <w:p w:rsidRDefault="00386198" w:rsidP="00F00368" w:rsidR="00386198" w:rsidRPr="000D739E">
      <w:pPr>
        <w:numPr>
          <w:ilvl w:val="0"/>
          <w:numId w:val="2"/>
        </w:numPr>
      </w:pPr>
      <w:r w:rsidRPr="000D739E">
        <w:t>FINA</w:t>
      </w:r>
      <w:r w:rsidR="00942352" w:rsidRPr="000D739E">
        <w:t>,</w:t>
      </w:r>
    </w:p>
    <w:p w:rsidRDefault="00386198" w:rsidP="00F00368" w:rsidR="00386198" w:rsidRPr="000D739E">
      <w:pPr>
        <w:numPr>
          <w:ilvl w:val="0"/>
          <w:numId w:val="2"/>
        </w:numPr>
      </w:pPr>
      <w:r w:rsidRPr="000D739E">
        <w:t xml:space="preserve">ŽDO </w:t>
      </w:r>
      <w:r w:rsidR="00B05CF9" w:rsidRPr="000D739E">
        <w:t>–</w:t>
      </w:r>
      <w:r w:rsidRPr="000D739E">
        <w:t xml:space="preserve"> Zadar</w:t>
      </w:r>
      <w:r w:rsidR="00B05CF9" w:rsidRPr="000D739E">
        <w:t>,</w:t>
      </w:r>
    </w:p>
    <w:p w:rsidRDefault="00386198" w:rsidP="00F00368" w:rsidR="000D739E">
      <w:pPr>
        <w:numPr>
          <w:ilvl w:val="0"/>
          <w:numId w:val="2"/>
        </w:numPr>
      </w:pPr>
      <w:r w:rsidRPr="000D739E">
        <w:t>Poreznoj upravi</w:t>
      </w:r>
      <w:r w:rsidR="0073003F" w:rsidRPr="000D739E">
        <w:t xml:space="preserve"> </w:t>
      </w:r>
      <w:r w:rsidR="000D739E">
        <w:t>Zadar,</w:t>
      </w:r>
    </w:p>
    <w:p w:rsidRDefault="00386198" w:rsidP="00F00368" w:rsidR="00386198" w:rsidRPr="000D739E">
      <w:pPr>
        <w:numPr>
          <w:ilvl w:val="0"/>
          <w:numId w:val="2"/>
        </w:numPr>
      </w:pPr>
      <w:r w:rsidRPr="000D739E">
        <w:t>Općinski sud</w:t>
      </w:r>
      <w:r w:rsidR="0073003F" w:rsidRPr="000D739E">
        <w:t xml:space="preserve"> </w:t>
      </w:r>
      <w:r w:rsidR="000D739E">
        <w:t>Zadar</w:t>
      </w:r>
      <w:r w:rsidRPr="000D739E">
        <w:t>, Zemljišno knjižni odjel</w:t>
      </w:r>
      <w:r w:rsidR="00B05CF9" w:rsidRPr="000D739E">
        <w:t>,</w:t>
      </w:r>
      <w:r w:rsidRPr="000D739E">
        <w:t xml:space="preserve"> </w:t>
      </w:r>
    </w:p>
    <w:p w:rsidRDefault="00386198" w:rsidP="00F00368" w:rsidR="00B05CF9" w:rsidRPr="000D739E">
      <w:pPr>
        <w:numPr>
          <w:ilvl w:val="0"/>
          <w:numId w:val="2"/>
        </w:numPr>
      </w:pPr>
      <w:r w:rsidRPr="000D739E">
        <w:t xml:space="preserve">Registru suda </w:t>
      </w:r>
      <w:r w:rsidR="00B05CF9" w:rsidRPr="000D739E">
        <w:t>odmah</w:t>
      </w:r>
      <w:r w:rsidRPr="000D739E">
        <w:t xml:space="preserve"> i po pravomoćnosti</w:t>
      </w:r>
      <w:r w:rsidR="00B05CF9" w:rsidRPr="000D739E">
        <w:t>,</w:t>
      </w:r>
      <w:r w:rsidRPr="000D739E">
        <w:t xml:space="preserve"> </w:t>
      </w:r>
    </w:p>
    <w:p w:rsidRDefault="000D739E" w:rsidP="00F00368" w:rsidR="00386198" w:rsidRPr="000D739E">
      <w:pPr>
        <w:numPr>
          <w:ilvl w:val="0"/>
          <w:numId w:val="2"/>
        </w:numPr>
      </w:pPr>
      <w:r>
        <w:t>e-O</w:t>
      </w:r>
      <w:r w:rsidR="00386198" w:rsidRPr="000D739E">
        <w:t>glasna ploča</w:t>
      </w:r>
      <w:r>
        <w:t xml:space="preserve"> sudova </w:t>
      </w:r>
      <w:r w:rsidR="00B05CF9" w:rsidRPr="000D739E">
        <w:t>,</w:t>
      </w:r>
      <w:r w:rsidR="00386198" w:rsidRPr="000D739E">
        <w:t xml:space="preserve"> </w:t>
      </w:r>
    </w:p>
    <w:p w:rsidRDefault="00386198" w:rsidP="00F00368" w:rsidR="00386198">
      <w:pPr>
        <w:numPr>
          <w:ilvl w:val="0"/>
          <w:numId w:val="2"/>
        </w:numPr>
      </w:pPr>
      <w:r w:rsidRPr="000D739E">
        <w:t>Državni zavod za intelektualno vlasništvo, Ulica grada Vukovara 78, 10 000 Zagreb</w:t>
      </w:r>
      <w:r w:rsidR="00B05CF9" w:rsidRPr="000D739E">
        <w:t>,</w:t>
      </w:r>
    </w:p>
    <w:p w:rsidRDefault="00A11C28" w:rsidP="00A11C28" w:rsidR="00A11C28" w:rsidRPr="000D739E">
      <w:pPr>
        <w:numPr>
          <w:ilvl w:val="0"/>
          <w:numId w:val="2"/>
        </w:numPr>
      </w:pPr>
      <w:r w:rsidRPr="000D739E">
        <w:t>Pisarnica suda-ovdje,</w:t>
      </w:r>
    </w:p>
    <w:p w:rsidRDefault="00386198" w:rsidP="00971E2F" w:rsidR="00386198" w:rsidRPr="000D739E">
      <w:pPr>
        <w:jc w:val="both"/>
      </w:pPr>
      <w:r w:rsidRPr="000D739E">
        <w:t xml:space="preserve">      1</w:t>
      </w:r>
      <w:r w:rsidR="00A11C28">
        <w:t>1</w:t>
      </w:r>
      <w:r w:rsidR="000D739E">
        <w:t>. u</w:t>
      </w:r>
      <w:r w:rsidRPr="000D739E">
        <w:t xml:space="preserve"> spis</w:t>
      </w:r>
      <w:r w:rsidR="00B05CF9" w:rsidRPr="000D739E">
        <w:t>.</w:t>
      </w: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08E0">
      <w:rPr>
        <w:rStyle w:val="Brojstranice"/>
        <w:noProof/>
      </w:rPr>
      <w:t>2</w:t>
    </w:r>
    <w:r>
      <w:rPr>
        <w:rStyle w:val="Brojstranice"/>
      </w:rPr>
      <w:fldChar w:fldCharType="end"/>
    </w:r>
  </w:p>
  <w:p w:rsidRDefault="00386198" w:rsidP="00F1126F" w:rsidR="00386198" w:rsidRPr="009E1438">
    <w:pPr>
      <w:pStyle w:val="Zaglavlje"/>
      <w:jc w:val="right"/>
      <w:rPr>
        <w:sz w:val="22"/>
        <w:szCs w:val="22"/>
      </w:rPr>
    </w:pPr>
    <w:r w:rsidRPr="009E1438">
      <w:rPr>
        <w:sz w:val="22"/>
        <w:szCs w:val="22"/>
      </w:rPr>
      <w:t>Poslovni broj</w:t>
    </w:r>
    <w:r w:rsidR="00C22AEC" w:rsidRPr="009E1438">
      <w:rPr>
        <w:sz w:val="22"/>
        <w:szCs w:val="22"/>
      </w:rPr>
      <w:t>:</w:t>
    </w:r>
    <w:r w:rsidRPr="009E1438">
      <w:rPr>
        <w:sz w:val="22"/>
        <w:szCs w:val="22"/>
      </w:rPr>
      <w:t xml:space="preserve"> </w:t>
    </w:r>
    <w:r w:rsidR="00F1126F" w:rsidRPr="009E1438">
      <w:rPr>
        <w:sz w:val="22"/>
        <w:szCs w:val="22"/>
      </w:rPr>
      <w:t>2</w:t>
    </w:r>
    <w:r w:rsidRPr="009E1438">
      <w:rPr>
        <w:sz w:val="22"/>
        <w:szCs w:val="22"/>
      </w:rPr>
      <w:t xml:space="preserve"> St-</w:t>
    </w:r>
    <w:r w:rsidR="00A11C28">
      <w:rPr>
        <w:sz w:val="22"/>
        <w:szCs w:val="22"/>
      </w:rPr>
      <w:t>377/16-45</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E504BC">
      <w:rPr>
        <w:sz w:val="22"/>
        <w:szCs w:val="22"/>
      </w:rPr>
      <w:t>377/16-45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739E"/>
    <w:rsid w:val="000E4FA2"/>
    <w:rsid w:val="00117181"/>
    <w:rsid w:val="001441EB"/>
    <w:rsid w:val="001457F0"/>
    <w:rsid w:val="001540AB"/>
    <w:rsid w:val="001605CA"/>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B1AD4"/>
    <w:rsid w:val="004C2B0A"/>
    <w:rsid w:val="004C78F7"/>
    <w:rsid w:val="004D7B96"/>
    <w:rsid w:val="004F2EAE"/>
    <w:rsid w:val="0050703D"/>
    <w:rsid w:val="00520474"/>
    <w:rsid w:val="00540A6A"/>
    <w:rsid w:val="0055393A"/>
    <w:rsid w:val="00554974"/>
    <w:rsid w:val="00560032"/>
    <w:rsid w:val="00566BE9"/>
    <w:rsid w:val="00577A9F"/>
    <w:rsid w:val="005A3DFA"/>
    <w:rsid w:val="005B5AF4"/>
    <w:rsid w:val="006104B9"/>
    <w:rsid w:val="00622B35"/>
    <w:rsid w:val="00626D21"/>
    <w:rsid w:val="006420EF"/>
    <w:rsid w:val="00645943"/>
    <w:rsid w:val="00645C80"/>
    <w:rsid w:val="00654A2D"/>
    <w:rsid w:val="00656BED"/>
    <w:rsid w:val="00667CB9"/>
    <w:rsid w:val="006A2D75"/>
    <w:rsid w:val="006B13B2"/>
    <w:rsid w:val="006C1D4F"/>
    <w:rsid w:val="006D1A44"/>
    <w:rsid w:val="00704B62"/>
    <w:rsid w:val="00715A33"/>
    <w:rsid w:val="0072725E"/>
    <w:rsid w:val="0073003F"/>
    <w:rsid w:val="00734852"/>
    <w:rsid w:val="00754ACC"/>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C416E"/>
    <w:rsid w:val="009D30D7"/>
    <w:rsid w:val="009D3372"/>
    <w:rsid w:val="009D7018"/>
    <w:rsid w:val="009E1438"/>
    <w:rsid w:val="009F1AC6"/>
    <w:rsid w:val="00A06A48"/>
    <w:rsid w:val="00A11C2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2AEC"/>
    <w:rsid w:val="00C300E6"/>
    <w:rsid w:val="00C35145"/>
    <w:rsid w:val="00C94376"/>
    <w:rsid w:val="00CA31D7"/>
    <w:rsid w:val="00CB6BD1"/>
    <w:rsid w:val="00CC3666"/>
    <w:rsid w:val="00CC3BD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504BC"/>
    <w:rsid w:val="00E51FDF"/>
    <w:rsid w:val="00E81B3E"/>
    <w:rsid w:val="00E93CD4"/>
    <w:rsid w:val="00EA08E0"/>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E66CB"/>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FE66CB"/>
    <w:rPr>
      <w:color w:val="808080"/>
      <w:bdr w:space="0" w:sz="0" w:color="auto" w:val="none"/>
      <w:shd w:fill="auto" w:color="auto" w:val="clear"/>
    </w:rPr>
  </w:style>
  <w:style w:customStyle="true" w:styleId="eSPISCCParagraphDefaultFont" w:type="character">
    <w:name w:val="eSPIS_CC_Paragraph Default Font"/>
    <w:basedOn w:val="Zadanifontodlomka"/>
    <w:rsid w:val="00FE66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66CB"/>
    <w:rPr>
      <w:bdr w:space="0" w:sz="0" w:color="auto" w:val="none"/>
      <w:shd w:fill="FFFFCC" w:color="auto" w:val="clear"/>
      <w:lang w:val="hr-HR"/>
    </w:rPr>
  </w:style>
  <w:style w:customStyle="true" w:styleId="PozadinaSvijetloCrvena" w:type="character">
    <w:name w:val="Pozadina_SvijetloCrvena"/>
    <w:basedOn w:val="eSPISCCParagraphDefaultFont"/>
    <w:rsid w:val="00FE66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66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FE66CB"/>
    <w:rPr>
      <w:color w:val="808080"/>
      <w:bdr w:color="auto" w:space="0" w:sz="0" w:val="none"/>
      <w:shd w:color="auto" w:fill="auto" w:val="clear"/>
    </w:rPr>
  </w:style>
  <w:style w:customStyle="1" w:styleId="eSPISCCParagraphDefaultFont" w:type="character">
    <w:name w:val="eSPIS_CC_Paragraph Default Font"/>
    <w:basedOn w:val="Zadanifontodlomka"/>
    <w:rsid w:val="00FE66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66CB"/>
    <w:rPr>
      <w:bdr w:color="auto" w:space="0" w:sz="0" w:val="none"/>
      <w:shd w:color="auto" w:fill="FFFFCC" w:val="clear"/>
      <w:lang w:val="hr-HR"/>
    </w:rPr>
  </w:style>
  <w:style w:customStyle="1" w:styleId="PozadinaSvijetloCrvena" w:type="character">
    <w:name w:val="Pozadina_SvijetloCrvena"/>
    <w:basedOn w:val="eSPISCCParagraphDefaultFont"/>
    <w:rsid w:val="00FE66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66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St-377/2016</izvorni_sadrzaj>
    <derivirana_varijabla naziv="DomainObject.Predmet.OznakaBroj_1">St-377/2016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20.04.16. na VTS poslana kopija dijela spisa po žalbi</izvorni_sadrzaj>
    <derivirana_varijabla naziv="DomainObject.Predmet.PrimjedbaSuca_1">20.04.16. na VTS poslana kopija dijela spisa po žalbi</derivirana_varijabla>
  </DomainObject.Predmet.PrimjedbaSuca>
  <DomainObject.Predmet.ProtustrankaFormated>
    <izvorni_sadrzaj>  PALMATUS j.d.o.o. za promet nekretninama zastupanog po punomoćniku Vojislav Borić</izvorni_sadrzaj>
    <derivirana_varijabla naziv="DomainObject.Predmet.ProtustrankaFormated_1">  PALMATUS j.d.o.o. za promet nekretninama zastupanog po punomoćniku Vojislav Borić</derivirana_varijabla>
  </DomainObject.Predmet.ProtustrankaFormated>
  <DomainObject.Predmet.ProtustrankaFormatedOIB>
    <izvorni_sadrzaj>  PALMATUS j.d.o.o. za promet nekretninama, OIB 64542361571 zastupanog po punomoćniku Vojislav Borić</izvorni_sadrzaj>
    <derivirana_varijabla naziv="DomainObject.Predmet.ProtustrankaFormatedOIB_1">  PALMATUS j.d.o.o. za promet nekretninama, OIB 64542361571 zastupanog po punomoćniku Vojislav Borić</derivirana_varijabla>
  </DomainObject.Predmet.ProtustrankaFormatedOIB>
  <DomainObject.Predmet.ProtustrankaFormatedWithAdress>
    <izvorni_sadrzaj> PALMATUS j.d.o.o. za promet nekretninama, Ulica Šimuna Kožičića Benje 33, 23273 Ugljan zastupanog po punomoćniku Vojislav Borić</izvorni_sadrzaj>
    <derivirana_varijabla naziv="DomainObject.Predmet.ProtustrankaFormatedWithAdress_1"> PALMATUS j.d.o.o. za promet nekretninama, Ulica Šimuna Kožičića Benje 33, 23273 Ugljan zastupanog po punomoćniku Vojislav Borić</derivirana_varijabla>
  </DomainObject.Predmet.ProtustrankaFormatedWithAdress>
  <DomainObject.Predmet.ProtustrankaFormatedWithAdressOIB>
    <izvorni_sadrzaj> PALMATUS j.d.o.o. za promet nekretninama, OIB 64542361571, Ulica Šimuna Kožičića Benje 33, 23273 Ugljan zastupanog po punomoćniku Vojislav Borić</izvorni_sadrzaj>
    <derivirana_varijabla naziv="DomainObject.Predmet.ProtustrankaFormatedWithAdressOIB_1"> PALMATUS j.d.o.o. za promet nekretninama, OIB 64542361571, Ulica Šimuna Kožičića Benje 33, 23273 Ugljan zastupanog po punomoćniku Vojislav Borić</derivirana_varijabla>
  </DomainObject.Predmet.ProtustrankaFormatedWithAdressOIB>
  <DomainObject.Predmet.ProtustrankaWithAdress>
    <izvorni_sadrzaj>PALMATUS j.d.o.o. za promet nekretninama Ulica Šimuna Kožičića Benje 33, 23273 Ugljan</izvorni_sadrzaj>
    <derivirana_varijabla naziv="DomainObject.Predmet.ProtustrankaWithAdress_1">PALMATUS j.d.o.o. za promet nekretninama Ulica Šimuna Kožičića Benje 33, 23273 Ugljan</derivirana_varijabla>
  </DomainObject.Predmet.ProtustrankaWithAdress>
  <DomainObject.Predmet.ProtustrankaWithAdressOIB>
    <izvorni_sadrzaj>PALMATUS j.d.o.o. za promet nekretninama, OIB 64542361571, Ulica Šimuna Kožičića Benje 33, 23273 Ugljan</izvorni_sadrzaj>
    <derivirana_varijabla naziv="DomainObject.Predmet.ProtustrankaWithAdressOIB_1">PALMATUS j.d.o.o. za promet nekretninama, OIB 64542361571, Ulica Šimuna Kožičića Benje 33, 23273 Ugljan</derivirana_varijabla>
  </DomainObject.Predmet.ProtustrankaWithAdressOIB>
  <DomainObject.Predmet.ProtustrankaNazivFormated>
    <izvorni_sadrzaj>PALMATUS j.d.o.o. za promet nekretninama</izvorni_sadrzaj>
    <derivirana_varijabla naziv="DomainObject.Predmet.ProtustrankaNazivFormated_1">PALMATUS j.d.o.o. za promet nekretninama</derivirana_varijabla>
  </DomainObject.Predmet.ProtustrankaNazivFormated>
  <DomainObject.Predmet.ProtustrankaNazivFormatedOIB>
    <izvorni_sadrzaj>PALMATUS j.d.o.o. za promet nekretninama, OIB 64542361571</izvorni_sadrzaj>
    <derivirana_varijabla naziv="DomainObject.Predmet.ProtustrankaNazivFormatedOIB_1">PALMATUS j.d.o.o. za promet nekretninama, OIB 64542361571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PALMATUS j.d.o.o. za promet nekretninama zastupanog po punomoćniku Vojislav Borić</item>
    </izvorni_sadrzaj>
    <derivirana_varijabla naziv="DomainObject.Predmet.ProtuStrankaListFormated_1">
      <item>PALMATUS j.d.o.o. za promet nekretninama zastupanog po punomoćniku Vojislav Borić</item>
    </derivirana_varijabla>
  </DomainObject.Predmet.ProtuStrankaListFormated>
  <DomainObject.Predmet.ProtuStrankaListFormatedOIB>
    <izvorni_sadrzaj>
      <item>PALMATUS j.d.o.o. za promet nekretninama, OIB 64542361571 zastupanog po punomoćniku Vojislav Borić</item>
    </izvorni_sadrzaj>
    <derivirana_varijabla naziv="DomainObject.Predmet.ProtuStrankaListFormatedOIB_1">
      <item>PALMATUS j.d.o.o. za promet nekretninama, OIB 64542361571 zastupanog po punomoćniku Vojislav Borić</item>
    </derivirana_varijabla>
  </DomainObject.Predmet.ProtuStrankaListFormatedOIB>
  <DomainObject.Predmet.ProtuStrankaListFormatedWithAdress>
    <izvorni_sadrzaj>
      <item>PALMATUS j.d.o.o. za promet nekretninama, Ulica Šimuna Kožičića Benje 33, 23273 Ugljan zastupanog po punomoćniku Vojislav Borić</item>
    </izvorni_sadrzaj>
    <derivirana_varijabla naziv="DomainObject.Predmet.ProtuStrankaListFormatedWithAdress_1">
      <item>PALMATUS j.d.o.o. za promet nekretninama, Ulica Šimuna Kožičića Benje 33, 23273 Ugljan zastupanog po punomoćniku Vojislav Borić</item>
    </derivirana_varijabla>
  </DomainObject.Predmet.ProtuStrankaListFormatedWithAdress>
  <DomainObject.Predmet.ProtuStrankaListFormatedWithAdressOIB>
    <izvorni_sadrzaj>
      <item>PALMATUS j.d.o.o. za promet nekretninama, OIB 64542361571, Ulica Šimuna Kožičića Benje 33, 23273 Ugljan zastupanog po punomoćniku Vojislav Borić</item>
    </izvorni_sadrzaj>
    <derivirana_varijabla naziv="DomainObject.Predmet.ProtuStrankaListFormatedWithAdressOIB_1">
      <item>PALMATUS j.d.o.o. za promet nekretninama, OIB 64542361571, Ulica Šimuna Kožičića Benje 33, 23273 Ugljan zastupanog po punomoćniku Vojislav Borić</item>
    </derivirana_varijabla>
  </DomainObject.Predmet.ProtuStrankaListFormatedWithAdressOIB>
  <DomainObject.Predmet.ProtuStrankaListNazivFormated>
    <izvorni_sadrzaj>
      <item>PALMATUS j.d.o.o. za promet nekretninama</item>
    </izvorni_sadrzaj>
    <derivirana_varijabla naziv="DomainObject.Predmet.ProtuStrankaListNazivFormated_1">
      <item>PALMATUS j.d.o.o. za promet nekretninama</item>
    </derivirana_varijabla>
  </DomainObject.Predmet.ProtuStrankaListNazivFormated>
  <DomainObject.Predmet.ProtuStrankaListNazivFormatedOIB>
    <izvorni_sadrzaj>
      <item>PALMATUS j.d.o.o. za promet nekretninama, OIB 64542361571</item>
    </izvorni_sadrzaj>
    <derivirana_varijabla naziv="DomainObject.Predmet.ProtuStrankaListNazivFormatedOIB_1">
      <item>PALMATUS j.d.o.o. za promet nekretninama, OIB 64542361571</item>
    </derivirana_varijabla>
  </DomainObject.Predmet.ProtuStrankaListNazivFormatedOIB>
  <DomainObject.Predmet.OstaliListFormated>
    <izvorni_sadrzaj>
      <item>Vojislav Borić punomoćnik sudionika u postupku PALMATUS j.d.o.o. za promet nekretninama</item>
    </izvorni_sadrzaj>
    <derivirana_varijabla naziv="DomainObject.Predmet.OstaliListFormated_1">
      <item>Vojislav Borić punomoćnik sudionika u postupku PALMATUS j.d.o.o. za promet nekretninama</item>
    </derivirana_varijabla>
  </DomainObject.Predmet.OstaliListFormated>
  <DomainObject.Predmet.OstaliListFormatedOIB>
    <izvorni_sadrzaj>
      <item>Vojislav Borić, OIB 70566204396 punomoćnik sudionika u postupku PALMATUS j.d.o.o. za promet nekretninama</item>
    </izvorni_sadrzaj>
    <derivirana_varijabla naziv="DomainObject.Predmet.OstaliListFormatedOIB_1">
      <item>Vojislav Borić, OIB 70566204396 punomoćnik sudionika u postupku PALMATUS j.d.o.o. za promet nekretninama</item>
    </derivirana_varijabla>
  </DomainObject.Predmet.OstaliListFormatedOIB>
  <DomainObject.Predmet.OstaliListFormatedWithAdress>
    <izvorni_sadrzaj>
      <item>Vojislav Borić, Šimuna Kožičića Benje 33, 23273 Ugljan punomoćnik sudionika u postupku PALMATUS j.d.o.o. za promet nekretninama</item>
    </izvorni_sadrzaj>
    <derivirana_varijabla naziv="DomainObject.Predmet.OstaliListFormatedWithAdress_1">
      <item>Vojislav Borić, Šimuna Kožičića Benje 33, 23273 Ugljan punomoćnik sudionika u postupku PALMATUS j.d.o.o. za promet nekretninama</item>
    </derivirana_varijabla>
  </DomainObject.Predmet.OstaliListFormatedWithAdress>
  <DomainObject.Predmet.OstaliListFormatedWithAdressOIB>
    <izvorni_sadrzaj>
      <item>Vojislav Borić, OIB 70566204396, Šimuna Kožičića Benje 33, 23273 Ugljan punomoćnik sudionika u postupku PALMATUS j.d.o.o. za promet nekretninama</item>
    </izvorni_sadrzaj>
    <derivirana_varijabla naziv="DomainObject.Predmet.OstaliListFormatedWithAdressOIB_1">
      <item>Vojislav Borić, OIB 70566204396, Šimuna Kožičića Benje 33, 23273 Ugljan punomoćnik sudionika u postupku PALMATUS j.d.o.o. za promet nekretninama</item>
    </derivirana_varijabla>
  </DomainObject.Predmet.OstaliListFormatedWithAdressOIB>
  <DomainObject.Predmet.OstaliListNazivFormated>
    <izvorni_sadrzaj>
      <item>Vojislav Borić</item>
    </izvorni_sadrzaj>
    <derivirana_varijabla naziv="DomainObject.Predmet.OstaliListNazivFormated_1">
      <item>Vojislav Borić</item>
    </derivirana_varijabla>
  </DomainObject.Predmet.OstaliListNazivFormated>
  <DomainObject.Predmet.OstaliListNazivFormatedOIB>
    <izvorni_sadrzaj>
      <item>Vojislav Borić, OIB 70566204396</item>
    </izvorni_sadrzaj>
    <derivirana_varijabla naziv="DomainObject.Predmet.OstaliListNazivFormatedOIB_1">
      <item>Vojislav Borić, OIB 70566204396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PALMATUS j.d.o.o. za promet nekretninama</izvorni_sadrzaj>
    <derivirana_varijabla naziv="DomainObject.Predmet.ProtustrankaIDrugi_1">PALMATUS j.d.o.o. za promet nekretninama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PALMATUS j.d.o.o. za promet nekretninama, OIB 64542361571, Ulica Šimuna Kožičića Benje 33, 23273 Ugljan</izvorni_sadrzaj>
    <derivirana_varijabla naziv="DomainObject.Predmet.ProtustrankaIDrugiAdressOIB_1">PALMATUS j.d.o.o. za promet nekretninama, OIB 64542361571, Ulica Šimuna Kožičića Benje 33,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PALMATUS j.d.o.o. za promet nekretninama</item>
      <item>FINA</item>
      <item>Vojislav Borić</item>
    </izvorni_sadrzaj>
    <derivirana_varijabla naziv="DomainObject.Predmet.SudioniciListNaziv_1">
      <item>PALMATUS j.d.o.o. za promet nekretninama</item>
      <item>FINA</item>
      <item>Vojislav Borić</item>
    </derivirana_varijabla>
  </DomainObject.Predmet.SudioniciListNaziv>
  <DomainObject.Predmet.SudioniciListAdressOIB>
    <izvorni_sadrzaj>
      <item>PALMATUS j.d.o.o. za promet nekretninama, OIB 64542361571, Ulica Šimuna Kožičića Benje 33,23273 Ugljan</item>
      <item>FINA, OIB 85821130368</item>
      <item>Vojislav Borić, OIB 70566204396, Šimuna Kožičića Benje 33,23273 Ugljan</item>
    </izvorni_sadrzaj>
    <derivirana_varijabla naziv="DomainObject.Predmet.SudioniciListAdressOIB_1">
      <item>PALMATUS j.d.o.o. za promet nekretninama, OIB 64542361571, Ulica Šimuna Kožičića Benje 33,23273 Ugljan</item>
      <item>FINA, OIB 85821130368</item>
      <item>Vojislav Borić, OIB 70566204396, Šimuna Kožičića Benje 33,23273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64542361571</item>
      <item>, OIB 85821130368</item>
      <item>, OIB 70566204396</item>
    </izvorni_sadrzaj>
    <derivirana_varijabla naziv="DomainObject.Predmet.SudioniciListNazivOIB_1">
      <item>, OIB 64542361571</item>
      <item>, OIB 85821130368</item>
      <item>, OIB 70566204396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867C33-7D37-48D1-A061-CF2BCD4BE8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830</properties:Words>
  <properties:Characters>4485</properties:Characters>
  <properties:Lines>104</properties:Lines>
  <properties:Paragraphs>40</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2017-05-04T13:17:00Z</dcterms:created>
  <dc:creator>Ardena Bajlo</dc:creator>
  <cp:lastModifiedBy>Marijana Žuža</cp:lastModifiedBy>
  <cp:lastPrinted>2017-08-08T07:28:00Z</cp:lastPrinted>
  <dcterms:modified xmlns:xsi="http://www.w3.org/2001/XMLSchema-instance" xsi:type="dcterms:W3CDTF">2017-08-08T11:15:00Z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