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9fd1" w14:paraId="9b19fd1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333ADD">
        <w:t>ISTARSKA KREDITNA BANKA UMAG d.d., Umag, Ernesta Miloša 1</w:t>
      </w:r>
      <w:r w:rsidRPr="004813CE">
        <w:t xml:space="preserve">, OIB: </w:t>
      </w:r>
      <w:r w:rsidR="00333ADD">
        <w:t xml:space="preserve">65723536010, </w:t>
      </w:r>
      <w:r w:rsidRPr="004813CE">
        <w:t xml:space="preserve">radi otvaranja stečajnog postupka nad dužnikom </w:t>
      </w:r>
      <w:r w:rsidR="00333ADD">
        <w:rPr>
          <w:bCs w:val="false"/>
        </w:rPr>
        <w:t>NIVO</w:t>
      </w:r>
      <w:r w:rsidR="00202950" w:rsidRPr="00E278F8">
        <w:rPr>
          <w:bCs w:val="false"/>
        </w:rPr>
        <w:t xml:space="preserve"> d.o.o. </w:t>
      </w:r>
      <w:r w:rsidR="00333ADD">
        <w:t>Novigrad, Eugena Kumičića 21</w:t>
      </w:r>
      <w:r w:rsidR="0089383C" w:rsidRPr="00E278F8">
        <w:t xml:space="preserve">, OIB </w:t>
      </w:r>
      <w:r w:rsidR="00333ADD">
        <w:t>11052822142</w:t>
      </w:r>
      <w:r w:rsidR="0089383C" w:rsidRPr="00E278F8">
        <w:t xml:space="preserve">, MBS </w:t>
      </w:r>
      <w:r w:rsidR="00333ADD" w:rsidRPr="00333ADD">
        <w:t>040115254</w:t>
      </w:r>
      <w:r w:rsidR="00B93BC5" w:rsidRPr="00E278F8">
        <w:t xml:space="preserve">, dana </w:t>
      </w:r>
      <w:r w:rsidR="00333ADD">
        <w:t>13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33ADD">
        <w:rPr>
          <w:bCs w:val="false"/>
        </w:rPr>
        <w:t>NIVO</w:t>
      </w:r>
      <w:r w:rsidR="00333ADD" w:rsidRPr="00E278F8">
        <w:rPr>
          <w:bCs w:val="false"/>
        </w:rPr>
        <w:t xml:space="preserve"> d.o.o. </w:t>
      </w:r>
      <w:r w:rsidR="00333ADD">
        <w:t>Novigrad, Eugena Kumičića 21</w:t>
      </w:r>
      <w:r w:rsidR="00333ADD" w:rsidRPr="00E278F8">
        <w:t xml:space="preserve">, OIB </w:t>
      </w:r>
      <w:r w:rsidR="00333ADD">
        <w:t>11052822142</w:t>
      </w:r>
      <w:r w:rsidR="00333ADD" w:rsidRPr="00E278F8">
        <w:t xml:space="preserve">, MBS </w:t>
      </w:r>
      <w:r w:rsidR="00333ADD" w:rsidRPr="00333ADD">
        <w:t>040115254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333ADD">
        <w:rPr>
          <w:b/>
          <w:lang w:val="pl-PL"/>
        </w:rPr>
        <w:t>13. listopada 2016. u 09</w:t>
      </w:r>
      <w:r w:rsidRPr="004813CE">
        <w:rPr>
          <w:b/>
          <w:lang w:val="pl-PL"/>
        </w:rPr>
        <w:t>:</w:t>
      </w:r>
      <w:r w:rsidR="003A0A1F" w:rsidRPr="004813CE">
        <w:rPr>
          <w:b/>
          <w:lang w:val="pl-PL"/>
        </w:rPr>
        <w:t>3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Pr="004813CE">
        <w:rPr>
          <w:lang w:val="sv-SE"/>
        </w:rPr>
        <w:t xml:space="preserve">- </w:t>
      </w:r>
      <w:r w:rsidR="00333ADD">
        <w:rPr>
          <w:lang w:val="sv-SE"/>
        </w:rPr>
        <w:t xml:space="preserve"> predlagatelj </w:t>
      </w:r>
      <w:r w:rsidR="00333ADD">
        <w:t>ISTARSKA KREDITNA BANKA UMAG d.d., Umag, Ernesta Miloša 1</w:t>
      </w:r>
      <w:r w:rsidRPr="004813CE">
        <w:t>,</w:t>
      </w:r>
    </w:p>
    <w:p w:rsidRDefault="00527947" w:rsidP="00527947" w:rsidR="00527947" w:rsidRPr="00E278F8">
      <w:pPr>
        <w:jc w:val="both"/>
      </w:pPr>
      <w:r w:rsidRPr="004813CE">
        <w:tab/>
      </w:r>
      <w:r w:rsidRPr="004813CE">
        <w:tab/>
        <w:t xml:space="preserve">- </w:t>
      </w:r>
      <w:r w:rsidR="00333ADD">
        <w:t xml:space="preserve"> </w:t>
      </w:r>
      <w:r w:rsidRPr="004813CE">
        <w:t xml:space="preserve">dužnik </w:t>
      </w:r>
      <w:r w:rsidR="00333ADD">
        <w:rPr>
          <w:bCs w:val="false"/>
        </w:rPr>
        <w:t>NIVO</w:t>
      </w:r>
      <w:r w:rsidR="00333ADD" w:rsidRPr="00E278F8">
        <w:rPr>
          <w:bCs w:val="false"/>
        </w:rPr>
        <w:t xml:space="preserve"> d.o.o. </w:t>
      </w:r>
      <w:r w:rsidR="00333ADD">
        <w:t>Novigrad, Eugena Kumičića 21</w:t>
      </w:r>
      <w:r w:rsidR="00333ADD" w:rsidRPr="00E278F8">
        <w:t xml:space="preserve">, OIB </w:t>
      </w:r>
      <w:r w:rsidR="00333ADD">
        <w:t>11052822142</w:t>
      </w:r>
      <w:r w:rsidRPr="00E278F8">
        <w:t>,</w:t>
      </w:r>
    </w:p>
    <w:p w:rsidRDefault="00527947" w:rsidP="00527947" w:rsidR="00596283" w:rsidRPr="00E278F8">
      <w:pPr>
        <w:jc w:val="both"/>
        <w:rPr>
          <w:lang w:val="sv-SE"/>
        </w:rPr>
      </w:pPr>
      <w:r w:rsidRPr="004813CE">
        <w:rPr>
          <w:lang w:val="sv-SE"/>
        </w:rPr>
        <w:tab/>
      </w:r>
      <w:r w:rsidRPr="004813CE">
        <w:rPr>
          <w:lang w:val="sv-SE"/>
        </w:rPr>
        <w:tab/>
      </w:r>
    </w:p>
    <w:p w:rsidRDefault="00596283" w:rsidP="0052794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B66D9F">
        <w:rPr>
          <w:bCs w:val="false"/>
        </w:rPr>
        <w:t>NIVO</w:t>
      </w:r>
      <w:r w:rsidR="00B66D9F" w:rsidRPr="00E278F8">
        <w:rPr>
          <w:bCs w:val="false"/>
        </w:rPr>
        <w:t xml:space="preserve"> d.o.o. </w:t>
      </w:r>
      <w:r w:rsidR="00B66D9F">
        <w:t>Novigrad, Eugena Kumičića 21</w:t>
      </w:r>
      <w:r w:rsidR="00B66D9F" w:rsidRPr="00E278F8">
        <w:t xml:space="preserve">, OIB </w:t>
      </w:r>
      <w:r w:rsidR="00B66D9F">
        <w:t>11052822142</w:t>
      </w:r>
      <w:r w:rsidR="00B66D9F" w:rsidRPr="00E278F8">
        <w:t xml:space="preserve">, MBS </w:t>
      </w:r>
      <w:r w:rsidR="00B66D9F" w:rsidRPr="00333ADD">
        <w:t>040115254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B66D9F" w:rsidP="00527947" w:rsidR="00527947" w:rsidRPr="004813CE">
      <w:pPr>
        <w:jc w:val="center"/>
      </w:pPr>
      <w:r>
        <w:t>U Pazinu, 13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>
      <w:pPr>
        <w:jc w:val="both"/>
      </w:pPr>
    </w:p>
    <w:p w:rsidRDefault="00B66D9F" w:rsidP="00527947" w:rsidR="00B66D9F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B66D9F">
        <w:t>ISTARSKA KREDITNA BANKA UMAG d.d., Umag, Ernesta Miloša 1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B66D9F">
        <w:rPr>
          <w:bCs w:val="false"/>
        </w:rPr>
        <w:t>NIVO</w:t>
      </w:r>
      <w:r w:rsidR="00B66D9F" w:rsidRPr="00E278F8">
        <w:rPr>
          <w:bCs w:val="false"/>
        </w:rPr>
        <w:t xml:space="preserve"> d.o.o. </w:t>
      </w:r>
      <w:r w:rsidR="00B66D9F">
        <w:t>Novigrad, Eugena Kumičića 21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333ADD" w:rsidR="00333ADD" w:rsidRPr="004813CE"/>
    <w:sectPr w:rsidSect="00333ADD" w:rsidR="00333ADD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ADD" w:rsidP="00527947" w:rsidR="00333ADD">
      <w:r>
        <w:separator/>
      </w:r>
    </w:p>
  </w:endnote>
  <w:endnote w:id="0" w:type="continuationSeparator">
    <w:p w:rsidRDefault="00333ADD" w:rsidP="00527947" w:rsidR="00333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ADD" w:rsidP="00527947" w:rsidR="00333ADD">
      <w:r>
        <w:separator/>
      </w:r>
    </w:p>
  </w:footnote>
  <w:footnote w:id="0" w:type="continuationSeparator">
    <w:p w:rsidRDefault="00333ADD" w:rsidP="00527947" w:rsidR="00333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33ADD" w:rsidP="00333ADD" w:rsidR="00333ADD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336D9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St-738</w:t>
        </w:r>
        <w:r w:rsidRPr="00A2240C">
          <w:t>/16-</w:t>
        </w:r>
        <w:r>
          <w:t>11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(prije: 9 St-838/15)</w:t>
        </w:r>
      </w:p>
    </w:sdtContent>
  </w:sdt>
  <w:p w:rsidRDefault="00333ADD" w:rsidR="00333A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ADD" w:rsidP="00E278F8" w:rsidR="00333ADD">
    <w:pPr>
      <w:pStyle w:val="Zaglavlje"/>
      <w:jc w:val="right"/>
    </w:pPr>
    <w:r>
      <w:t>Posl. br.: 1 St-738/16-11</w:t>
    </w:r>
  </w:p>
  <w:p w:rsidRDefault="00333ADD" w:rsidP="00E278F8" w:rsidR="00333ADD">
    <w:pPr>
      <w:pStyle w:val="Zaglavlje"/>
      <w:jc w:val="right"/>
    </w:pPr>
    <w:r>
      <w:t>(prije: 9 St-838/15)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133B3C"/>
    <w:rsid w:val="00202950"/>
    <w:rsid w:val="0020722D"/>
    <w:rsid w:val="00220CE1"/>
    <w:rsid w:val="00333ADD"/>
    <w:rsid w:val="003A0A1F"/>
    <w:rsid w:val="00402D86"/>
    <w:rsid w:val="004813CE"/>
    <w:rsid w:val="00527947"/>
    <w:rsid w:val="00554328"/>
    <w:rsid w:val="00596283"/>
    <w:rsid w:val="007E5F8E"/>
    <w:rsid w:val="008336D9"/>
    <w:rsid w:val="00884EE6"/>
    <w:rsid w:val="0089383C"/>
    <w:rsid w:val="00985388"/>
    <w:rsid w:val="00B66D9F"/>
    <w:rsid w:val="00B93BC5"/>
    <w:rsid w:val="00BB4D41"/>
    <w:rsid w:val="00BF3BC1"/>
    <w:rsid w:val="00CA5808"/>
    <w:rsid w:val="00DA408F"/>
    <w:rsid w:val="00DA56B8"/>
    <w:rsid w:val="00E278F8"/>
    <w:rsid w:val="00E543FF"/>
    <w:rsid w:val="00EB0A39"/>
    <w:rsid w:val="00FA5689"/>
    <w:rsid w:val="00FC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St-738/2016-2</izvorni_sadrzaj>
    <derivirana_varijabla naziv="DomainObject.Oznaka_1">St-738/2016-2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 d.o.o. NOVIGRAD</izvorni_sadrzaj>
    <derivirana_varijabla naziv="DomainObject.Predmet.ProtustrankaFormated_1">  NIVO d.o.o. NOVIGRAD</derivirana_varijabla>
  </DomainObject.Predmet.ProtustrankaFormated>
  <DomainObject.Predmet.ProtustrankaFormatedOIB>
    <izvorni_sadrzaj>  NIVO d.o.o. NOVIGRAD, OIB 11052822142</izvorni_sadrzaj>
    <derivirana_varijabla naziv="DomainObject.Predmet.ProtustrankaFormatedOIB_1">  NIVO d.o.o. NOVIGRAD, OIB 11052822142</derivirana_varijabla>
  </DomainObject.Predmet.ProtustrankaFormatedOIB>
  <DomainObject.Predmet.ProtustrankaFormatedWithAdress>
    <izvorni_sadrzaj> NIVO d.o.o. NOVIGRAD, Eugena Kumičića 21, 52466 Novigrad</izvorni_sadrzaj>
    <derivirana_varijabla naziv="DomainObject.Predmet.ProtustrankaFormatedWithAdress_1"> NIVO d.o.o. NOVIGRAD, Eugena Kumičića 21, 52466 Novigrad</derivirana_varijabla>
  </DomainObject.Predmet.ProtustrankaFormatedWithAdress>
  <DomainObject.Predmet.ProtustrankaFormatedWithAdressOIB>
    <izvorni_sadrzaj> NIVO d.o.o. NOVIGRAD, OIB 11052822142, Eugena Kumičića 21, 52466 Novigrad</izvorni_sadrzaj>
    <derivirana_varijabla naziv="DomainObject.Predmet.ProtustrankaFormatedWithAdressOIB_1"> NIVO d.o.o. NOVIGRAD, OIB 11052822142, Eugena Kumičića 21, 52466 Novigrad</derivirana_varijabla>
  </DomainObject.Predmet.ProtustrankaFormatedWithAdressOIB>
  <DomainObject.Predmet.ProtustrankaWithAdress>
    <izvorni_sadrzaj>NIVO d.o.o. NOVIGRAD Eugena Kumičića 21, 52466 Novigrad</izvorni_sadrzaj>
    <derivirana_varijabla naziv="DomainObject.Predmet.ProtustrankaWithAdress_1">NIVO d.o.o. NOVIGRAD Eugena Kumičića 21, 52466 Novigrad</derivirana_varijabla>
  </DomainObject.Predmet.ProtustrankaWithAdress>
  <DomainObject.Predmet.ProtustrankaWithAdressOIB>
    <izvorni_sadrzaj>NIVO d.o.o. NOVIGRAD, OIB 11052822142, Eugena Kumičića 21, 52466 Novigrad</izvorni_sadrzaj>
    <derivirana_varijabla naziv="DomainObject.Predmet.ProtustrankaWithAdressOIB_1">NIVO d.o.o. NOVIGRAD, OIB 11052822142, Eugena Kumičića 21, 52466 Novigrad</derivirana_varijabla>
  </DomainObject.Predmet.ProtustrankaWithAdressOIB>
  <DomainObject.Predmet.ProtustrankaNazivFormated>
    <izvorni_sadrzaj>NIVO d.o.o. NOVIGRAD</izvorni_sadrzaj>
    <derivirana_varijabla naziv="DomainObject.Predmet.ProtustrankaNazivFormated_1">NIVO d.o.o. NOVIGRAD</derivirana_varijabla>
  </DomainObject.Predmet.ProtustrankaNazivFormated>
  <DomainObject.Predmet.ProtustrankaNazivFormatedOIB>
    <izvorni_sadrzaj>NIVO d.o.o. NOVIGRAD, OIB 11052822142</izvorni_sadrzaj>
    <derivirana_varijabla naziv="DomainObject.Predmet.ProtustrankaNazivFormatedOIB_1">NIVO d.o.o. NOVIGRAD, OIB 11052822142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 d.d. UMAG</izvorni_sadrzaj>
    <derivirana_varijabla naziv="DomainObject.Predmet.StrankaFormated_1">  ISTARSKA KREDITNA BANKA UMAG  d.d. UMAG</derivirana_varijabla>
  </DomainObject.Predmet.StrankaFormated>
  <DomainObject.Predmet.StrankaFormatedOIB>
    <izvorni_sadrzaj>  ISTARSKA KREDITNA BANKA UMAG  d.d. UMAG, OIB 65723536010</izvorni_sadrzaj>
    <derivirana_varijabla naziv="DomainObject.Predmet.StrankaFormatedOIB_1">  ISTARSKA KREDITNA BANKA UMAG  d.d. UMAG, OIB 65723536010</derivirana_varijabla>
  </DomainObject.Predmet.StrankaFormatedOIB>
  <DomainObject.Predmet.StrankaFormatedWithAdress>
    <izvorni_sadrzaj> ISTARSKA KREDITNA BANKA UMAG  d.d. UMAG, Ernesta Miloša 1, 52470 Umag</izvorni_sadrzaj>
    <derivirana_varijabla naziv="DomainObject.Predmet.StrankaFormatedWithAdress_1"> ISTARSKA KREDITNA BANKA UMAG  d.d. UMAG, Ernesta Miloša 1, 52470 Umag</derivirana_varijabla>
  </DomainObject.Predmet.StrankaFormatedWithAdress>
  <DomainObject.Predmet.StrankaFormatedWithAdressOIB>
    <izvorni_sadrzaj> ISTARSKA KREDITNA BANKA UMAG  d.d. UMAG, OIB 65723536010, Ernesta Miloša 1, 52470 Umag</izvorni_sadrzaj>
    <derivirana_varijabla naziv="DomainObject.Predmet.StrankaFormatedWithAdressOIB_1"> ISTARSKA KREDITNA BANKA UMAG  d.d. UMAG, OIB 65723536010, Ernesta Miloša 1, 52470 Umag</derivirana_varijabla>
  </DomainObject.Predmet.StrankaFormatedWithAdressOIB>
  <DomainObject.Predmet.StrankaWithAdress>
    <izvorni_sadrzaj>ISTARSKA KREDITNA BANKA UMAG  d.d. UMAG Ernesta Miloša 1,52470 Umag</izvorni_sadrzaj>
    <derivirana_varijabla naziv="DomainObject.Predmet.StrankaWithAdress_1">ISTARSKA KREDITNA BANKA UMAG  d.d. UMAG Ernesta Miloša 1,52470 Umag</derivirana_varijabla>
  </DomainObject.Predmet.StrankaWithAdress>
  <DomainObject.Predmet.StrankaWithAdressOIB>
    <izvorni_sadrzaj>ISTARSKA KREDITNA BANKA UMAG  d.d. UMAG, OIB 65723536010, Ernesta Miloša 1,52470 Umag</izvorni_sadrzaj>
    <derivirana_varijabla naziv="DomainObject.Predmet.StrankaWithAdressOIB_1">ISTARSKA KREDITNA BANKA UMAG  d.d. UMAG, OIB 65723536010, Ernesta Miloša 1,52470 Umag</derivirana_varijabla>
  </DomainObject.Predmet.StrankaWithAdressOIB>
  <DomainObject.Predmet.StrankaNazivFormated>
    <izvorni_sadrzaj>ISTARSKA KREDITNA BANKA UMAG  d.d. UMAG</izvorni_sadrzaj>
    <derivirana_varijabla naziv="DomainObject.Predmet.StrankaNazivFormated_1">ISTARSKA KREDITNA BANKA UMAG  d.d. UMAG</derivirana_varijabla>
  </DomainObject.Predmet.StrankaNazivFormated>
  <DomainObject.Predmet.StrankaNazivFormatedOIB>
    <izvorni_sadrzaj>ISTARSKA KREDITNA BANKA UMAG  d.d. UMAG, OIB 65723536010</izvorni_sadrzaj>
    <derivirana_varijabla naziv="DomainObject.Predmet.StrankaNazivFormatedOIB_1">ISTARSKA KREDITNA BANKA UMAG 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459139.41</izvorni_sadrzaj>
    <derivirana_varijabla naziv="DomainObject.Predmet.TrenutnaVrijednost_1">459139.41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 d.d. UMAG</item>
    </izvorni_sadrzaj>
    <derivirana_varijabla naziv="DomainObject.Predmet.StrankaListFormated_1">
      <item>ISTARSKA KREDITNA BANKA UMAG  d.d. UMAG</item>
    </derivirana_varijabla>
  </DomainObject.Predmet.StrankaListFormated>
  <DomainObject.Predmet.StrankaListFormatedOIB>
    <izvorni_sadrzaj>
      <item>ISTARSKA KREDITNA BANKA UMAG  d.d. UMAG, OIB 65723536010</item>
    </izvorni_sadrzaj>
    <derivirana_varijabla naziv="DomainObject.Predmet.StrankaListFormatedOIB_1">
      <item>ISTARSKA KREDITNA BANKA UMAG  d.d. UMAG, OIB 65723536010</item>
    </derivirana_varijabla>
  </DomainObject.Predmet.StrankaListFormatedOIB>
  <DomainObject.Predmet.StrankaListFormatedWithAdress>
    <izvorni_sadrzaj>
      <item>ISTARSKA KREDITNA BANKA UMAG  d.d. UMAG, Ernesta Miloša 1, 52470 Umag</item>
    </izvorni_sadrzaj>
    <derivirana_varijabla naziv="DomainObject.Predmet.StrankaListFormatedWithAdress_1">
      <item>ISTARSKA KREDITNA BANKA UMAG  d.d. UMAG, Ernesta Miloša 1, 52470 Umag</item>
    </derivirana_varijabla>
  </DomainObject.Predmet.StrankaListFormatedWithAdress>
  <DomainObject.Predmet.StrankaListFormatedWithAdressOIB>
    <izvorni_sadrzaj>
      <item>ISTARSKA KREDITNA BANKA UMAG  d.d. UMAG, OIB 65723536010, Ernesta Miloša 1, 52470 Umag</item>
    </izvorni_sadrzaj>
    <derivirana_varijabla naziv="DomainObject.Predmet.StrankaListFormatedWithAdressOIB_1">
      <item>ISTARSKA KREDITNA BANKA UMAG  d.d. UMAG, OIB 65723536010, Ernesta Miloša 1, 52470 Umag</item>
    </derivirana_varijabla>
  </DomainObject.Predmet.StrankaListFormatedWithAdressOIB>
  <DomainObject.Predmet.StrankaListNazivFormated>
    <izvorni_sadrzaj>
      <item>ISTARSKA KREDITNA BANKA UMAG  d.d. UMAG</item>
    </izvorni_sadrzaj>
    <derivirana_varijabla naziv="DomainObject.Predmet.StrankaListNazivFormated_1">
      <item>ISTARSKA KREDITNA BANKA UMAG  d.d. UMAG</item>
    </derivirana_varijabla>
  </DomainObject.Predmet.StrankaListNazivFormated>
  <DomainObject.Predmet.StrankaListNazivFormatedOIB>
    <izvorni_sadrzaj>
      <item>ISTARSKA KREDITNA BANKA UMAG  d.d. UMAG, OIB 65723536010</item>
    </izvorni_sadrzaj>
    <derivirana_varijabla naziv="DomainObject.Predmet.StrankaListNazivFormatedOIB_1">
      <item>ISTARSKA KREDITNA BANKA UMAG  d.d. UMAG, OIB 65723536010</item>
    </derivirana_varijabla>
  </DomainObject.Predmet.StrankaListNazivFormatedOIB>
  <DomainObject.Predmet.ProtuStrankaListFormated>
    <izvorni_sadrzaj>
      <item>NIVO d.o.o. NOVIGRAD</item>
    </izvorni_sadrzaj>
    <derivirana_varijabla naziv="DomainObject.Predmet.ProtuStrankaListFormated_1">
      <item>NIVO d.o.o. NOVIGRAD</item>
    </derivirana_varijabla>
  </DomainObject.Predmet.ProtuStrankaListFormated>
  <DomainObject.Predmet.ProtuStrankaListFormatedOIB>
    <izvorni_sadrzaj>
      <item>NIVO d.o.o. NOVIGRAD, OIB 11052822142</item>
    </izvorni_sadrzaj>
    <derivirana_varijabla naziv="DomainObject.Predmet.ProtuStrankaListFormatedOIB_1">
      <item>NIVO d.o.o. NOVIGRAD, OIB 11052822142</item>
    </derivirana_varijabla>
  </DomainObject.Predmet.ProtuStrankaListFormatedOIB>
  <DomainObject.Predmet.ProtuStrankaListFormatedWithAdress>
    <izvorni_sadrzaj>
      <item>NIVO d.o.o. NOVIGRAD, Eugena Kumičića 21, 52466 Novigrad</item>
    </izvorni_sadrzaj>
    <derivirana_varijabla naziv="DomainObject.Predmet.ProtuStrankaListFormatedWithAdress_1">
      <item>NIVO d.o.o. NOVIGRAD, Eugena Kumičića 21, 52466 Novigrad</item>
    </derivirana_varijabla>
  </DomainObject.Predmet.ProtuStrankaListFormatedWithAdress>
  <DomainObject.Predmet.ProtuStrankaListFormatedWithAdressOIB>
    <izvorni_sadrzaj>
      <item>NIVO d.o.o. NOVIGRAD, OIB 11052822142, Eugena Kumičića 21, 52466 Novigrad</item>
    </izvorni_sadrzaj>
    <derivirana_varijabla naziv="DomainObject.Predmet.ProtuStrankaListFormatedWithAdressOIB_1">
      <item>NIVO d.o.o. NOVIGRAD, OIB 11052822142, Eugena Kumičića 21, 52466 Novigrad</item>
    </derivirana_varijabla>
  </DomainObject.Predmet.ProtuStrankaListFormatedWithAdressOIB>
  <DomainObject.Predmet.ProtuStrankaListNazivFormated>
    <izvorni_sadrzaj>
      <item>NIVO d.o.o. NOVIGRAD</item>
    </izvorni_sadrzaj>
    <derivirana_varijabla naziv="DomainObject.Predmet.ProtuStrankaListNazivFormated_1">
      <item>NIVO d.o.o. NOVIGRAD</item>
    </derivirana_varijabla>
  </DomainObject.Predmet.ProtuStrankaListNazivFormated>
  <DomainObject.Predmet.ProtuStrankaListNazivFormatedOIB>
    <izvorni_sadrzaj>
      <item>NIVO d.o.o. NOVIGRAD, OIB 11052822142</item>
    </izvorni_sadrzaj>
    <derivirana_varijabla naziv="DomainObject.Predmet.ProtuStrankaListNazivFormatedOIB_1">
      <item>NIVO d.o.o. NOVIGRAD, OIB 11052822142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St-738/2016-2</izvorni_sadrzaj>
    <derivirana_varijabla naziv="DomainObject.PoslovniBrojDokumenta_1">St-738/2016-2</derivirana_varijabla>
  </DomainObject.PoslovniBrojDokumenta>
  <DomainObject.Predmet.StrankaIDrugi>
    <izvorni_sadrzaj>ISTARSKA KREDITNA BANKA UMAG  d.d. UMAG</izvorni_sadrzaj>
    <derivirana_varijabla naziv="DomainObject.Predmet.StrankaIDrugi_1">ISTARSKA KREDITNA BANKA UMAG  d.d. UMAG</derivirana_varijabla>
  </DomainObject.Predmet.StrankaIDrugi>
  <DomainObject.Predmet.ProtustrankaIDrugi>
    <izvorni_sadrzaj>NIVO d.o.o. NOVIGRAD</izvorni_sadrzaj>
    <derivirana_varijabla naziv="DomainObject.Predmet.ProtustrankaIDrugi_1">NIVO d.o.o. NOVIGRAD</derivirana_varijabla>
  </DomainObject.Predmet.ProtustrankaIDrugi>
  <DomainObject.Predmet.StrankaIDrugiAdressOIB>
    <izvorni_sadrzaj>ISTARSKA KREDITNA BANKA UMAG  d.d. UMAG, OIB 65723536010, Ernesta Miloša 1, 52470 Umag</izvorni_sadrzaj>
    <derivirana_varijabla naziv="DomainObject.Predmet.StrankaIDrugiAdressOIB_1">ISTARSKA KREDITNA BANKA UMAG  d.d. UMAG, OIB 65723536010, Ernesta Miloša 1, 52470 Umag</derivirana_varijabla>
  </DomainObject.Predmet.StrankaIDrugiAdressOIB>
  <DomainObject.Predmet.ProtustrankaIDrugiAdressOIB>
    <izvorni_sadrzaj>NIVO d.o.o. NOVIGRAD, OIB 11052822142, Eugena Kumičića 21, 52466 Novigrad</izvorni_sadrzaj>
    <derivirana_varijabla naziv="DomainObject.Predmet.ProtustrankaIDrugiAdressOIB_1">NIVO d.o.o. NOVIGRAD, OIB 11052822142, Eugena Kumičića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 d.d. UMAG</item>
      <item>NIVO d.o.o. NOVIGRAD</item>
    </izvorni_sadrzaj>
    <derivirana_varijabla naziv="DomainObject.Predmet.SudioniciListNaziv_1">
      <item>ISTARSKA KREDITNA BANKA UMAG  d.d. UMAG</item>
      <item>NIVO d.o.o. NOVIGRAD</item>
    </derivirana_varijabla>
  </DomainObject.Predmet.SudioniciListNaziv>
  <DomainObject.Predmet.SudioniciListAdressOIB>
    <izvorni_sadrzaj>
      <item>ISTARSKA KREDITNA BANKA UMAG  d.d. UMAG, OIB 65723536010, Ernesta Miloša 1,52470 Umag</item>
      <item>NIVO d.o.o. NOVIGRAD, OIB 11052822142, Eugena Kumičića 21,52466 Novigrad</item>
    </izvorni_sadrzaj>
    <derivirana_varijabla naziv="DomainObject.Predmet.SudioniciListAdressOIB_1">
      <item>ISTARSKA KREDITNA BANKA UMAG  d.d. UMAG, OIB 65723536010, Ernesta Miloša 1,52470 Umag</item>
      <item>NIVO d.o.o. NOVIGRAD, OIB 11052822142, Eugena Kumičića 21,52466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11052822142</item>
    </izvorni_sadrzaj>
    <derivirana_varijabla naziv="DomainObject.Predmet.SudioniciListNazivOIB_1">
      <item>, OIB 65723536010</item>
      <item>, OIB 11052822142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1595</properties:Characters>
  <properties:Lines>55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2016-07-13T08:21:00Z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2016-07-13T08:36:00Z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St-738/2016-2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