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85d9" w14:paraId="73d85d9" w:rsidRDefault="000043D8" w:rsidP="000043D8" w:rsidR="000043D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3D8" w:rsidP="000043D8" w:rsidR="000043D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043D8" w:rsidP="000043D8" w:rsidR="000043D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043D8" w:rsidP="000043D8" w:rsidR="000043D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043D8" w:rsidP="000043D8" w:rsidR="000043D8"/>
    <w:p w:rsidRDefault="000043D8" w:rsidP="000043D8" w:rsidR="000043D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043D8" w:rsidP="000043D8" w:rsidR="000043D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043D8" w:rsidP="000043D8" w:rsidR="000043D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043D8" w:rsidP="000043D8" w:rsidR="000043D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043D8" w:rsidP="000043D8" w:rsidR="000043D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8976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VILE KRMED d. o. o. Pula, Mletačka 12, OIB 81113701330, MBS 130024054,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043D8" w:rsidP="000043D8" w:rsidR="000043D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043D8" w:rsidP="000043D8" w:rsidR="000043D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043D8" w:rsidP="000043D8" w:rsidR="000043D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043D8" w:rsidP="000043D8" w:rsidR="000043D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VILE KRMED d. o. o. Pula, Mletačka 12, OIB 81113701330, MBS 130024054.</w:t>
      </w:r>
    </w:p>
    <w:p w:rsidRDefault="000043D8" w:rsidP="000043D8" w:rsidR="000043D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043D8" w:rsidP="000043D8" w:rsidR="000043D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043D8" w:rsidP="000043D8" w:rsidR="000043D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043D8" w:rsidP="000043D8" w:rsidR="000043D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VILE KRMED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1041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2.802,34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043D8" w:rsidP="000043D8" w:rsidR="000043D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043D8" w:rsidP="000043D8" w:rsidR="000043D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043D8" w:rsidP="000043D8" w:rsidR="000043D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043D8" w:rsidP="000043D8" w:rsidR="000043D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043D8" w:rsidP="000043D8" w:rsidR="000043D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043D8" w:rsidP="000043D8" w:rsidR="000043D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0043D8" w:rsidP="000043D8" w:rsidR="000043D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043D8" w:rsidP="000043D8" w:rsidR="000043D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043D8" w:rsidP="000043D8" w:rsidR="000043D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043D8" w:rsidP="000043D8" w:rsidR="000043D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0043D8" w:rsidP="000043D8" w:rsidR="000043D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0043D8" w:rsidP="000043D8" w:rsidR="000043D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0043D8" w:rsidP="000043D8" w:rsidR="000043D8" w:rsidRPr="00D05CA9">
      <w:pPr>
        <w:tabs>
          <w:tab w:pos="4116" w:val="left"/>
        </w:tabs>
      </w:pPr>
    </w:p>
    <w:p w:rsidRDefault="000043D8" w:rsidP="000043D8" w:rsidR="000043D8" w:rsidRPr="00D05CA9">
      <w:pPr>
        <w:tabs>
          <w:tab w:pos="4116" w:val="left"/>
        </w:tabs>
      </w:pPr>
    </w:p>
    <w:p w:rsidRDefault="000043D8" w:rsidP="000043D8" w:rsidR="000043D8" w:rsidRPr="00D05CA9">
      <w:pPr>
        <w:tabs>
          <w:tab w:pos="4116" w:val="left"/>
        </w:tabs>
      </w:pPr>
    </w:p>
    <w:p w:rsidRDefault="000043D8" w:rsidP="000043D8" w:rsidR="000043D8" w:rsidRPr="00D05CA9">
      <w:pPr>
        <w:tabs>
          <w:tab w:pos="4116" w:val="left"/>
        </w:tabs>
      </w:pPr>
    </w:p>
    <w:p w:rsidRDefault="000043D8" w:rsidP="000043D8" w:rsidR="000043D8" w:rsidRPr="00D05CA9">
      <w:pPr>
        <w:tabs>
          <w:tab w:pos="4116" w:val="left"/>
        </w:tabs>
      </w:pPr>
    </w:p>
    <w:p w:rsidRDefault="000043D8" w:rsidP="000043D8" w:rsidR="000043D8" w:rsidRPr="00D05CA9">
      <w:pPr>
        <w:tabs>
          <w:tab w:pos="4116" w:val="left"/>
        </w:tabs>
      </w:pPr>
    </w:p>
    <w:p w:rsidRDefault="000043D8" w:rsidP="000043D8" w:rsidR="000043D8" w:rsidRPr="00D05CA9">
      <w:pPr>
        <w:tabs>
          <w:tab w:pos="4116" w:val="left"/>
        </w:tabs>
      </w:pPr>
    </w:p>
    <w:p w:rsidRDefault="000043D8" w:rsidP="000043D8" w:rsidR="000043D8" w:rsidRPr="00D05CA9">
      <w:pPr>
        <w:tabs>
          <w:tab w:pos="4116" w:val="left"/>
        </w:tabs>
      </w:pPr>
    </w:p>
    <w:p w:rsidRDefault="000043D8" w:rsidP="000043D8" w:rsidR="000043D8" w:rsidRPr="00D05CA9">
      <w:pPr>
        <w:tabs>
          <w:tab w:pos="4116" w:val="left"/>
        </w:tabs>
      </w:pPr>
    </w:p>
    <w:p w:rsidRDefault="000043D8" w:rsidP="000043D8" w:rsidR="000043D8" w:rsidRPr="00D05CA9"/>
    <w:p w:rsidRDefault="000043D8" w:rsidP="000043D8" w:rsidR="000043D8" w:rsidRPr="00D05CA9"/>
    <w:p w:rsidRDefault="000043D8" w:rsidP="000043D8" w:rsidR="000043D8" w:rsidRPr="00D05CA9"/>
    <w:p w:rsidRDefault="000043D8" w:rsidP="000043D8" w:rsidR="000043D8" w:rsidRPr="00D05CA9"/>
    <w:p w:rsidRDefault="000043D8" w:rsidP="000043D8" w:rsidR="000043D8" w:rsidRPr="00D05CA9"/>
    <w:p w:rsidRDefault="000043D8" w:rsidP="000043D8" w:rsidR="000043D8" w:rsidRPr="00D05CA9"/>
    <w:p w:rsidRDefault="000043D8" w:rsidP="000043D8" w:rsidR="000043D8" w:rsidRPr="00D05CA9"/>
    <w:p w:rsidRDefault="000043D8" w:rsidP="000043D8" w:rsidR="000043D8" w:rsidRPr="00D05CA9"/>
    <w:p w:rsidRDefault="000043D8" w:rsidP="000043D8" w:rsidR="000043D8" w:rsidRPr="00D05CA9"/>
    <w:p w:rsidRDefault="000043D8" w:rsidP="000043D8" w:rsidR="000043D8" w:rsidRPr="00D05CA9"/>
    <w:p w:rsidRDefault="000043D8" w:rsidP="000043D8" w:rsidR="000043D8" w:rsidRPr="00D05CA9"/>
    <w:p w:rsidRDefault="000043D8" w:rsidP="000043D8" w:rsidR="000043D8" w:rsidRPr="00D05CA9"/>
    <w:p w:rsidRDefault="000043D8" w:rsidP="000043D8" w:rsidR="000043D8" w:rsidRPr="00D05CA9"/>
    <w:p w:rsidRDefault="000043D8" w:rsidP="000043D8" w:rsidR="000043D8" w:rsidRPr="00D05CA9"/>
    <w:p w:rsidRDefault="000043D8" w:rsidP="000043D8" w:rsidR="000043D8" w:rsidRPr="00D05CA9"/>
    <w:p w:rsidRDefault="000043D8" w:rsidP="000043D8" w:rsidR="000043D8"/>
    <w:p w:rsidRDefault="000043D8" w:rsidP="000043D8" w:rsidR="000043D8"/>
    <w:p w:rsidRDefault="000043D8" w:rsidP="000043D8" w:rsidR="000043D8"/>
    <w:p w:rsidRDefault="000043D8" w:rsidP="000043D8" w:rsidR="000043D8"/>
    <w:p w:rsidRDefault="000043D8" w:rsidP="000043D8" w:rsidR="000043D8"/>
    <w:p w:rsidRDefault="000043D8" w:rsidP="000043D8" w:rsidR="000043D8"/>
    <w:p w:rsidRDefault="000043D8" w:rsidP="000043D8" w:rsidR="000043D8"/>
    <w:p w:rsidRDefault="000043D8" w:rsidP="000043D8" w:rsidR="000043D8"/>
    <w:p w:rsidRDefault="000043D8" w:rsidP="000043D8" w:rsidR="000043D8"/>
    <w:p w:rsidRDefault="000043D8" w:rsidP="000043D8" w:rsidR="000043D8"/>
    <w:p w:rsidRDefault="000043D8" w:rsidP="000043D8" w:rsidR="000043D8"/>
    <w:p w:rsidRDefault="000043D8" w:rsidP="000043D8" w:rsidR="000043D8"/>
    <w:p w:rsidRDefault="000043D8" w:rsidP="000043D8" w:rsidR="000043D8"/>
    <w:p w:rsidRDefault="000043D8" w:rsidP="000043D8" w:rsidR="000043D8"/>
    <w:p w:rsidRDefault="000043D8" w:rsidP="000043D8" w:rsidR="000043D8"/>
    <w:p w:rsidRDefault="000043D8" w:rsidP="000043D8" w:rsidR="000043D8"/>
    <w:p w:rsidRDefault="003F49CE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C2E" w:rsidP="000043D8" w:rsidR="00690C2E">
      <w:r>
        <w:separator/>
      </w:r>
    </w:p>
  </w:endnote>
  <w:endnote w:id="0" w:type="continuationSeparator">
    <w:p w:rsidRDefault="00690C2E" w:rsidP="000043D8" w:rsidR="00690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C2E" w:rsidP="000043D8" w:rsidR="00690C2E">
      <w:r>
        <w:separator/>
      </w:r>
    </w:p>
  </w:footnote>
  <w:footnote w:id="0" w:type="continuationSeparator">
    <w:p w:rsidRDefault="00690C2E" w:rsidP="000043D8" w:rsidR="00690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C2E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3F49CE">
      <w:rPr>
        <w:noProof/>
      </w:rPr>
      <w:t>2</w:t>
    </w:r>
    <w:r>
      <w:fldChar w:fldCharType="end"/>
    </w:r>
    <w:r>
      <w:tab/>
    </w:r>
    <w:r w:rsidRPr="00F65D9B">
      <w:t>11 St-</w:t>
    </w:r>
    <w:r>
      <w:t>39</w:t>
    </w:r>
    <w:r w:rsidR="000043D8">
      <w:t>6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C2E" w:rsidP="0021081C" w:rsidR="00A81E97">
    <w:pPr>
      <w:pStyle w:val="Zaglavlje"/>
      <w:jc w:val="right"/>
    </w:pPr>
    <w:r>
      <w:t>11 St-39</w:t>
    </w:r>
    <w:r w:rsidR="000043D8">
      <w:t>6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71DA"/>
    <w:rsid w:val="000043D8"/>
    <w:rsid w:val="003F49CE"/>
    <w:rsid w:val="00690C2E"/>
    <w:rsid w:val="009A6044"/>
    <w:rsid w:val="00BF033F"/>
    <w:rsid w:val="00DA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43D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43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43D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43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43D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043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3D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F4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9C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9C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9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9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43D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43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43D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43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43D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043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3D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F4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9C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9C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9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9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St-396/2015</izvorni_sadrzaj>
    <derivirana_varijabla naziv="DomainObject.Predmet.OznakaBroj_1">St-396/2015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KRMED d.o.o., PULA</izvorni_sadrzaj>
    <derivirana_varijabla naziv="DomainObject.Predmet.ProtustrankaFormated_1">  VILE KRMED d.o.o., PULA</derivirana_varijabla>
  </DomainObject.Predmet.ProtustrankaFormated>
  <DomainObject.Predmet.ProtustrankaFormatedOIB>
    <izvorni_sadrzaj>  VILE KRMED d.o.o., PULA, OIB 81113701330</izvorni_sadrzaj>
    <derivirana_varijabla naziv="DomainObject.Predmet.ProtustrankaFormatedOIB_1">  VILE KRMED d.o.o., PULA, OIB 81113701330</derivirana_varijabla>
  </DomainObject.Predmet.ProtustrankaFormatedOIB>
  <DomainObject.Predmet.ProtustrankaFormatedWithAdress>
    <izvorni_sadrzaj> VILE KRMED d.o.o., PULA, Mletačka 12, 52100 Pula</izvorni_sadrzaj>
    <derivirana_varijabla naziv="DomainObject.Predmet.ProtustrankaFormatedWithAdress_1"> VILE KRMED d.o.o., PULA, Mletačka 12, 52100 Pula</derivirana_varijabla>
  </DomainObject.Predmet.ProtustrankaFormatedWithAdress>
  <DomainObject.Predmet.ProtustrankaFormatedWithAdressOIB>
    <izvorni_sadrzaj> VILE KRMED d.o.o., PULA, OIB 81113701330, Mletačka 12, 52100 Pula</izvorni_sadrzaj>
    <derivirana_varijabla naziv="DomainObject.Predmet.ProtustrankaFormatedWithAdressOIB_1"> VILE KRMED d.o.o., PULA, OIB 81113701330, Mletačka 12, 52100 Pula</derivirana_varijabla>
  </DomainObject.Predmet.ProtustrankaFormatedWithAdressOIB>
  <DomainObject.Predmet.ProtustrankaWithAdress>
    <izvorni_sadrzaj>VILE KRMED d.o.o., PULA Mletačka 12, 52100 Pula</izvorni_sadrzaj>
    <derivirana_varijabla naziv="DomainObject.Predmet.ProtustrankaWithAdress_1">VILE KRMED d.o.o., PULA Mletačka 12, 52100 Pula</derivirana_varijabla>
  </DomainObject.Predmet.ProtustrankaWithAdress>
  <DomainObject.Predmet.ProtustrankaWithAdressOIB>
    <izvorni_sadrzaj>VILE KRMED d.o.o., PULA, OIB 81113701330, Mletačka 12, 52100 Pula</izvorni_sadrzaj>
    <derivirana_varijabla naziv="DomainObject.Predmet.ProtustrankaWithAdressOIB_1">VILE KRMED d.o.o., PULA, OIB 81113701330, Mletačka 12, 52100 Pula</derivirana_varijabla>
  </DomainObject.Predmet.ProtustrankaWithAdressOIB>
  <DomainObject.Predmet.ProtustrankaNazivFormated>
    <izvorni_sadrzaj>VILE KRMED d.o.o., PULA</izvorni_sadrzaj>
    <derivirana_varijabla naziv="DomainObject.Predmet.ProtustrankaNazivFormated_1">VILE KRMED d.o.o., PULA</derivirana_varijabla>
  </DomainObject.Predmet.ProtustrankaNazivFormated>
  <DomainObject.Predmet.ProtustrankaNazivFormatedOIB>
    <izvorni_sadrzaj>VILE KRMED d.o.o., PULA, OIB 81113701330</izvorni_sadrzaj>
    <derivirana_varijabla naziv="DomainObject.Predmet.ProtustrankaNazivFormatedOIB_1">VILE KRMED d.o.o., PULA, OIB 81113701330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2802.34</izvorni_sadrzaj>
    <derivirana_varijabla naziv="DomainObject.Predmet.TrenutnaVrijednost_1">2802.34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VILE KRMED d.o.o., PULA</item>
    </izvorni_sadrzaj>
    <derivirana_varijabla naziv="DomainObject.Predmet.ProtuStrankaListFormated_1">
      <item>VILE KRMED d.o.o., PULA</item>
    </derivirana_varijabla>
  </DomainObject.Predmet.ProtuStrankaListFormated>
  <DomainObject.Predmet.ProtuStrankaListFormatedOIB>
    <izvorni_sadrzaj>
      <item>VILE KRMED d.o.o., PULA, OIB 81113701330</item>
    </izvorni_sadrzaj>
    <derivirana_varijabla naziv="DomainObject.Predmet.ProtuStrankaListFormatedOIB_1">
      <item>VILE KRMED d.o.o., PULA, OIB 81113701330</item>
    </derivirana_varijabla>
  </DomainObject.Predmet.ProtuStrankaListFormatedOIB>
  <DomainObject.Predmet.ProtuStrankaListFormatedWithAdress>
    <izvorni_sadrzaj>
      <item>VILE KRMED d.o.o., PULA, Mletačka 12, 52100 Pula</item>
    </izvorni_sadrzaj>
    <derivirana_varijabla naziv="DomainObject.Predmet.ProtuStrankaListFormatedWithAdress_1">
      <item>VILE KRMED d.o.o., PULA, Mletačka 12, 52100 Pula</item>
    </derivirana_varijabla>
  </DomainObject.Predmet.ProtuStrankaListFormatedWithAdress>
  <DomainObject.Predmet.ProtuStrankaListFormatedWithAdressOIB>
    <izvorni_sadrzaj>
      <item>VILE KRMED d.o.o., PULA, OIB 81113701330, Mletačka 12, 52100 Pula</item>
    </izvorni_sadrzaj>
    <derivirana_varijabla naziv="DomainObject.Predmet.ProtuStrankaListFormatedWithAdressOIB_1">
      <item>VILE KRMED d.o.o., PULA, OIB 81113701330, Mletačka 12, 52100 Pula</item>
    </derivirana_varijabla>
  </DomainObject.Predmet.ProtuStrankaListFormatedWithAdressOIB>
  <DomainObject.Predmet.ProtuStrankaListNazivFormated>
    <izvorni_sadrzaj>
      <item>VILE KRMED d.o.o., PULA</item>
    </izvorni_sadrzaj>
    <derivirana_varijabla naziv="DomainObject.Predmet.ProtuStrankaListNazivFormated_1">
      <item>VILE KRMED d.o.o., PULA</item>
    </derivirana_varijabla>
  </DomainObject.Predmet.ProtuStrankaListNazivFormated>
  <DomainObject.Predmet.ProtuStrankaListNazivFormatedOIB>
    <izvorni_sadrzaj>
      <item>VILE KRMED d.o.o., PULA, OIB 81113701330</item>
    </izvorni_sadrzaj>
    <derivirana_varijabla naziv="DomainObject.Predmet.ProtuStrankaListNazivFormatedOIB_1">
      <item>VILE KRMED d.o.o., PULA, OIB 81113701330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VILE KRMED d.o.o., PULA</izvorni_sadrzaj>
    <derivirana_varijabla naziv="DomainObject.Predmet.ProtustrankaIDrugi_1">VILE KRMED d.o.o.,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VILE KRMED d.o.o., PULA, OIB 81113701330, Mletačka 12, 52100 Pula</izvorni_sadrzaj>
    <derivirana_varijabla naziv="DomainObject.Predmet.ProtustrankaIDrugiAdressOIB_1">VILE KRMED d.o.o., PULA, OIB 81113701330,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VILE KRMED d.o.o., PULA</item>
    </izvorni_sadrzaj>
    <derivirana_varijabla naziv="DomainObject.Predmet.SudioniciListNaziv_1">
      <item>FINANCIJSKA AGENCIJA, RC RIJEKA, PODRUŽNICA PULA, PULA</item>
      <item>VILE KRMED d.o.o.,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VILE KRMED d.o.o., PULA, OIB 81113701330, Mletačka 12,52100 Pula</item>
    </izvorni_sadrzaj>
    <derivirana_varijabla naziv="DomainObject.Predmet.SudioniciListAdressOIB_1">
      <item>FINANCIJSKA AGENCIJA, RC RIJEKA, PODRUŽNICA PULA, PULA, OIB 85821130368, Ulica grada Vukovara 70,Zagreb</item>
      <item>VILE KRMED d.o.o., PULA, OIB 81113701330,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81113701330</item>
    </izvorni_sadrzaj>
    <derivirana_varijabla naziv="DomainObject.Predmet.SudioniciListNazivOIB_1">
      <item>, OIB 85821130368</item>
      <item>, OIB 81113701330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372</properties:Words>
  <properties:Characters>1996</properties:Characters>
  <properties:Lines>90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2015-11-26T13:54:00Z</dcterms:created>
  <dc:creator>Mihaela Kaligari</dc:creator>
  <dc:description/>
  <cp:keywords/>
  <cp:lastModifiedBy>Mihaela Kaligari</cp:lastModifiedBy>
  <cp:lastPrinted>2015-12-10T09:56:00Z</cp:lastPrinted>
  <dcterms:modified xmlns:xsi="http://www.w3.org/2001/XMLSchema-instance" xsi:type="dcterms:W3CDTF">2015-12-10T09:56:00Z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