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5e1d" w14:paraId="a215e1d" w:rsidRDefault="0041602E" w:rsidP="0041602E" w:rsidR="0041602E">
      <w:pPr>
        <w:jc w:val="right"/>
        <w15:collapsed w:val="false"/>
      </w:pPr>
      <w:r>
        <w:t>Poslovni broj: 6 St-74/18-31</w:t>
      </w:r>
    </w:p>
    <w:p w:rsidRDefault="0041602E" w:rsidP="0041602E" w:rsidR="0041602E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602E" w:rsidP="0041602E" w:rsidR="0041602E" w:rsidRPr="00D21A2C">
      <w:pPr>
        <w:jc w:val="both"/>
      </w:pPr>
    </w:p>
    <w:p w:rsidRDefault="0041602E" w:rsidP="0041602E" w:rsidR="0041602E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41602E" w:rsidP="0041602E" w:rsidR="0041602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41602E" w:rsidP="0041602E" w:rsidR="0041602E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41602E" w:rsidP="0041602E" w:rsidR="0041602E" w:rsidRPr="005B745E">
      <w:pPr>
        <w:ind w:hanging="720" w:left="360"/>
        <w:rPr>
          <w:sz w:val="22"/>
          <w:szCs w:val="22"/>
        </w:rPr>
      </w:pPr>
    </w:p>
    <w:p w:rsidRDefault="0041602E" w:rsidP="0041602E" w:rsidR="0041602E">
      <w:pPr>
        <w:jc w:val="center"/>
      </w:pPr>
      <w:r>
        <w:t>R E P U B L I K A  H R V A T S K A</w:t>
      </w:r>
    </w:p>
    <w:p w:rsidRDefault="0041602E" w:rsidP="0041602E" w:rsidR="0041602E">
      <w:pPr>
        <w:jc w:val="center"/>
      </w:pPr>
    </w:p>
    <w:p w:rsidRDefault="0041602E" w:rsidP="0041602E" w:rsidR="0041602E" w:rsidRPr="00AB7477">
      <w:pPr>
        <w:jc w:val="center"/>
      </w:pPr>
      <w:r w:rsidRPr="00025FCE">
        <w:t>R J E Š E N J E</w:t>
      </w:r>
    </w:p>
    <w:p w:rsidRDefault="0041602E" w:rsidP="0041602E" w:rsidR="0041602E">
      <w:pPr>
        <w:rPr>
          <w:b/>
          <w:sz w:val="28"/>
          <w:szCs w:val="28"/>
        </w:rPr>
      </w:pPr>
    </w:p>
    <w:p w:rsidRDefault="0041602E" w:rsidP="0041602E" w:rsidR="0041602E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stečajnoj sutkinji Nadi Roso, u stečajnom postupku nad dužnikom </w:t>
      </w:r>
      <w:r>
        <w:rPr>
          <w:b/>
        </w:rPr>
        <w:t>TINA d.o.o. "u stečaju" Vinkovci, Tržnica 7, OIB: 76256756536, MBS: 030035864</w:t>
      </w:r>
      <w:r>
        <w:t>,  dana 6. prosinca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41602E" w:rsidRPr="0041602E">
        <w:rPr>
          <w:b/>
        </w:rPr>
        <w:t>TINA d.o.o. "u stečaju" Vinkovci, Tržnica 7, OIB: 76256756536, MBS: 030035864</w:t>
      </w:r>
      <w:r w:rsidR="0041602E">
        <w:rPr>
          <w:b/>
        </w:rPr>
        <w:t xml:space="preserve"> </w:t>
      </w:r>
      <w:r>
        <w:t>za dan</w:t>
      </w:r>
      <w:r w:rsidR="00CD6EF0">
        <w:t>:</w:t>
      </w:r>
    </w:p>
    <w:p w:rsidRDefault="0041602E" w:rsidP="00CD6EF0" w:rsidR="00D205E0" w:rsidRPr="00CD6EF0">
      <w:pPr>
        <w:ind w:firstLine="360"/>
      </w:pPr>
      <w:r>
        <w:rPr>
          <w:b/>
        </w:rPr>
        <w:t xml:space="preserve">14. prosinac 2018. g. u 10,00 </w:t>
      </w:r>
      <w:r w:rsidR="00D205E0"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41602E">
      <w:pPr>
        <w:pStyle w:val="Tijeloteksta"/>
        <w:ind w:left="360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upisan</w:t>
      </w:r>
      <w:r w:rsidR="00E01CDC">
        <w:t>u</w:t>
      </w:r>
      <w:r>
        <w:t xml:space="preserve"> u zemljišnoknjižni odjel </w:t>
      </w:r>
      <w:r w:rsidR="0041602E">
        <w:t>Vinkovci:</w:t>
      </w:r>
    </w:p>
    <w:p w:rsidRDefault="0041602E" w:rsidP="0041602E" w:rsidR="00201E03">
      <w:pPr>
        <w:pStyle w:val="Tijeloteksta"/>
        <w:numPr>
          <w:ilvl w:val="0"/>
          <w:numId w:val="11"/>
        </w:numPr>
      </w:pPr>
      <w:r>
        <w:t xml:space="preserve"> k.o. </w:t>
      </w:r>
      <w:proofErr w:type="spellStart"/>
      <w:r>
        <w:t>Retkovci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986 </w:t>
      </w:r>
      <w:proofErr w:type="spellStart"/>
      <w:r>
        <w:t>kč</w:t>
      </w:r>
      <w:proofErr w:type="spellEnd"/>
      <w:r>
        <w:t xml:space="preserve">. br. 54 u naravi upravna zgrada br. 171, pomoćna zgrada – portirnica, gospodarska zgrada, gospodarska zgrada – vaga, hangar, pumpna stanica, spremnik, izgrađeno zemljište, trafostanica, spremnik, izgrađeno zemljište, izgrađeno zemljište, spremnik – mehanička radionica, spremnik, izgrađeno zemljište i dvorište Velike njive, ukupne površine 77362 m2 </w:t>
      </w:r>
      <w:r w:rsidR="00D205E0">
        <w:t>u vlasništvu dužnika</w:t>
      </w:r>
    </w:p>
    <w:p w:rsidRDefault="0041602E" w:rsidP="0041602E" w:rsidR="0041602E">
      <w:pPr>
        <w:pStyle w:val="Tijeloteksta"/>
        <w:numPr>
          <w:ilvl w:val="0"/>
          <w:numId w:val="11"/>
        </w:numPr>
      </w:pPr>
      <w:r>
        <w:t xml:space="preserve">k.o. </w:t>
      </w:r>
      <w:proofErr w:type="spellStart"/>
      <w:r>
        <w:t>Andrijaševci</w:t>
      </w:r>
      <w:proofErr w:type="spellEnd"/>
      <w:r>
        <w:t xml:space="preserve">, </w:t>
      </w:r>
      <w:proofErr w:type="spellStart"/>
      <w:r>
        <w:t>zk</w:t>
      </w:r>
      <w:proofErr w:type="spellEnd"/>
      <w:r>
        <w:t xml:space="preserve">. ul. 75, </w:t>
      </w:r>
      <w:proofErr w:type="spellStart"/>
      <w:r>
        <w:t>kč</w:t>
      </w:r>
      <w:proofErr w:type="spellEnd"/>
      <w:r>
        <w:t xml:space="preserve">. br. 531/2, u naravi oranica Velike </w:t>
      </w:r>
      <w:proofErr w:type="spellStart"/>
      <w:r>
        <w:t>Laze</w:t>
      </w:r>
      <w:proofErr w:type="spellEnd"/>
      <w:r>
        <w:t>, na površini od 2158 m2 u vlasništvu dužnika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41602E">
        <w:t>6. prosinca 2018.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37402D" w:rsidR="0037402D">
      <w:pPr>
        <w:pStyle w:val="Tijeloteksta"/>
        <w:numPr>
          <w:ilvl w:val="0"/>
          <w:numId w:val="9"/>
        </w:numPr>
      </w:pPr>
      <w:r>
        <w:t xml:space="preserve">st. uprav. </w:t>
      </w:r>
      <w:proofErr w:type="spellStart"/>
      <w:r w:rsidR="0041602E">
        <w:t>Mirsad</w:t>
      </w:r>
      <w:proofErr w:type="spellEnd"/>
      <w:r w:rsidR="0041602E">
        <w:t xml:space="preserve"> </w:t>
      </w:r>
      <w:proofErr w:type="spellStart"/>
      <w:r w:rsidR="0041602E">
        <w:t>Demirović</w:t>
      </w:r>
      <w:proofErr w:type="spellEnd"/>
      <w:r w:rsidR="0041602E">
        <w:t>, Gunja, Kolodvorska 4</w:t>
      </w:r>
    </w:p>
    <w:p w:rsidRDefault="00672375" w:rsidP="00201E03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41602E">
        <w:t>14.12.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94B" w:rsidR="0028194B">
      <w:r>
        <w:separator/>
      </w:r>
    </w:p>
  </w:endnote>
  <w:endnote w:id="0" w:type="continuationSeparator">
    <w:p w:rsidRDefault="0028194B" w:rsidR="00281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94B" w:rsidR="0028194B">
      <w:r>
        <w:separator/>
      </w:r>
    </w:p>
  </w:footnote>
  <w:footnote w:id="0" w:type="continuationSeparator">
    <w:p w:rsidRDefault="0028194B" w:rsidR="002819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DA0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E55AD0"/>
    <w:multiLevelType w:val="hybridMultilevel"/>
    <w:tmpl w:val="57F81BB8"/>
    <w:lvl w:tplc="01628360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0E4DA0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2687"/>
    <w:rsid w:val="00277509"/>
    <w:rsid w:val="0028194B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1602E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D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4D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D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D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D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D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4D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D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D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D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društvo s ograničenom odgovornošću za promet roba i usluga</izvorni_sadrzaj>
    <derivirana_varijabla naziv="DomainObject.Predmet.ProtustrankaFormated_1">  TINA društvo s ograničenom odgovornošću za promet roba i usluga</derivirana_varijabla>
  </DomainObject.Predmet.ProtustrankaFormated>
  <DomainObject.Predmet.ProtustrankaFormatedOIB>
    <izvorni_sadrzaj>  TINA društvo s ograničenom odgovornošću za promet roba i usluga, OIB 76256756536</izvorni_sadrzaj>
    <derivirana_varijabla naziv="DomainObject.Predmet.ProtustrankaFormatedOIB_1">  TINA društvo s ograničenom odgovornošću za promet roba i usluga, OIB 76256756536</derivirana_varijabla>
  </DomainObject.Predmet.ProtustrankaFormatedOIB>
  <DomainObject.Predmet.ProtustrankaFormatedWithAdress>
    <izvorni_sadrzaj> TINA društvo s ograničenom odgovornošću za promet roba i usluga, Tržnica 7, 32100 Vinkovci</izvorni_sadrzaj>
    <derivirana_varijabla naziv="DomainObject.Predmet.ProtustrankaFormatedWithAdress_1"> TINA društvo s ograničenom odgovornošću za promet roba i usluga, Tržnica 7, 32100 Vinkovci</derivirana_varijabla>
  </DomainObject.Predmet.ProtustrankaFormatedWithAdress>
  <DomainObject.Predmet.ProtustrankaFormatedWithAdressOIB>
    <izvorni_sadrzaj> TINA društvo s ograničenom odgovornošću za promet roba i usluga, OIB 76256756536, Tržnica 7, 32100 Vinkovci</izvorni_sadrzaj>
    <derivirana_varijabla naziv="DomainObject.Predmet.ProtustrankaFormatedWithAdressOIB_1"> TINA društvo s ograničenom odgovornošću za promet roba i usluga, OIB 76256756536, Tržnica 7, 32100 Vinkovci</derivirana_varijabla>
  </DomainObject.Predmet.ProtustrankaFormatedWithAdressOIB>
  <DomainObject.Predmet.ProtustrankaWithAdress>
    <izvorni_sadrzaj>TINA društvo s ograničenom odgovornošću za promet roba i usluga Tržnica 7, 32100 Vinkovci</izvorni_sadrzaj>
    <derivirana_varijabla naziv="DomainObject.Predmet.ProtustrankaWithAdress_1">TINA društvo s ograničenom odgovornošću za promet roba i usluga Tržnica 7, 32100 Vinkovci</derivirana_varijabla>
  </DomainObject.Predmet.ProtustrankaWithAdress>
  <DomainObject.Predmet.ProtustrankaWithAdressOIB>
    <izvorni_sadrzaj>TINA društvo s ograničenom odgovornošću za promet roba i usluga, OIB 76256756536, Tržnica 7, 32100 Vinkovci</izvorni_sadrzaj>
    <derivirana_varijabla naziv="DomainObject.Predmet.ProtustrankaWithAdressOIB_1">TINA društvo s ograničenom odgovornošću za promet roba i usluga, OIB 76256756536, Tržnica 7, 32100 Vinkovci</derivirana_varijabla>
  </DomainObject.Predmet.ProtustrankaWithAdressOIB>
  <DomainObject.Predmet.ProtustrankaNazivFormated>
    <izvorni_sadrzaj>TINA društvo s ograničenom odgovornošću za promet roba i usluga</izvorni_sadrzaj>
    <derivirana_varijabla naziv="DomainObject.Predmet.ProtustrankaNazivFormated_1">TINA društvo s ograničenom odgovornošću za promet roba i usluga</derivirana_varijabla>
  </DomainObject.Predmet.ProtustrankaNazivFormated>
  <DomainObject.Predmet.ProtustrankaNazivFormatedOIB>
    <izvorni_sadrzaj>TINA društvo s ograničenom odgovornošću za promet roba i usluga, OIB 76256756536</izvorni_sadrzaj>
    <derivirana_varijabla naziv="DomainObject.Predmet.ProtustrankaNazivFormatedOIB_1">TINA društvo s ograničenom odgovornošću za promet roba i usluga, OIB 76256756536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TINA društvo s ograničenom odgovornošću za promet roba i usluga</item>
    </izvorni_sadrzaj>
    <derivirana_varijabla naziv="DomainObject.Predmet.ProtuStrankaListFormated_1">
      <item>TINA društvo s ograničenom odgovornošću za promet roba i usluga</item>
    </derivirana_varijabla>
  </DomainObject.Predmet.ProtuStrankaListFormated>
  <DomainObject.Predmet.ProtuStrankaListFormatedOIB>
    <izvorni_sadrzaj>
      <item>TINA društvo s ograničenom odgovornošću za promet roba i usluga, OIB 76256756536</item>
    </izvorni_sadrzaj>
    <derivirana_varijabla naziv="DomainObject.Predmet.ProtuStrankaListFormatedOIB_1">
      <item>TINA društvo s ograničenom odgovornošću za promet roba i usluga, OIB 76256756536</item>
    </derivirana_varijabla>
  </DomainObject.Predmet.ProtuStrankaListFormatedOIB>
  <DomainObject.Predmet.ProtuStrankaListFormatedWithAdress>
    <izvorni_sadrzaj>
      <item>TINA društvo s ograničenom odgovornošću za promet roba i usluga, Tržnica 7, 32100 Vinkovci</item>
    </izvorni_sadrzaj>
    <derivirana_varijabla naziv="DomainObject.Predmet.ProtuStrankaListFormatedWithAdress_1">
      <item>TINA društvo s ograničenom odgovornošću za promet roba i usluga, Tržnica 7, 32100 Vinkovci</item>
    </derivirana_varijabla>
  </DomainObject.Predmet.ProtuStrankaListFormatedWithAdress>
  <DomainObject.Predmet.ProtuStrankaListFormatedWithAdressOIB>
    <izvorni_sadrzaj>
      <item>TINA društvo s ograničenom odgovornošću za promet roba i usluga, OIB 76256756536, Tržnica 7, 32100 Vinkovci</item>
    </izvorni_sadrzaj>
    <derivirana_varijabla naziv="DomainObject.Predmet.ProtuStrankaListFormatedWithAdressOIB_1">
      <item>TINA društvo s ograničenom odgovornošću za promet roba i usluga, OIB 76256756536, Tržnica 7, 32100 Vinkovci</item>
    </derivirana_varijabla>
  </DomainObject.Predmet.ProtuStrankaListFormatedWithAdressOIB>
  <DomainObject.Predmet.ProtuStrankaListNazivFormated>
    <izvorni_sadrzaj>
      <item>TINA društvo s ograničenom odgovornošću za promet roba i usluga</item>
    </izvorni_sadrzaj>
    <derivirana_varijabla naziv="DomainObject.Predmet.ProtuStrankaListNazivFormated_1">
      <item>TINA društvo s ograničenom odgovornošću za promet roba i usluga</item>
    </derivirana_varijabla>
  </DomainObject.Predmet.ProtuStrankaListNazivFormated>
  <DomainObject.Predmet.ProtuStrankaListNazivFormatedOIB>
    <izvorni_sadrzaj>
      <item>TINA društvo s ograničenom odgovornošću za promet roba i usluga, OIB 76256756536</item>
    </izvorni_sadrzaj>
    <derivirana_varijabla naziv="DomainObject.Predmet.ProtuStrankaListNazivFormatedOIB_1">
      <item>TINA društvo s ograničenom odgovornošću za promet roba i usluga, OIB 76256756536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TINA društvo s ograničenom odgovornošću za promet roba i usluga</izvorni_sadrzaj>
    <derivirana_varijabla naziv="DomainObject.Predmet.ProtustrankaIDrugi_1">TINA društvo s ograničenom odgovornošću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TINA društvo s ograničenom odgovornošću za promet roba i usluga, OIB 76256756536, Tržnica 7, 32100 Vinkovci</izvorni_sadrzaj>
    <derivirana_varijabla naziv="DomainObject.Predmet.ProtustrankaIDrugiAdressOIB_1">TINA društvo s ograničenom odgovornošću za promet roba i usluga, OIB 76256756536, Tržnica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TINA društvo s ograničenom odgovornošću za promet roba i usluga</item>
    </izvorni_sadrzaj>
    <derivirana_varijabla naziv="DomainObject.Predmet.SudioniciListNaziv_1">
      <item>FINA RC OSIJEK</item>
      <item>TINA društvo s ograničenom odgovornošću za promet roba i usluga</item>
    </derivirana_varijabla>
  </DomainObject.Predmet.SudioniciListNaziv>
  <DomainObject.Predmet.SudioniciListAdressOIB>
    <izvorni_sadrzaj>
      <item>FINA RC OSIJEK, OIB 85821130368</item>
      <item>TINA društvo s ograničenom odgovornošću za promet roba i usluga, OIB 76256756536, Tržnica 7,32100 Vinkovci</item>
    </izvorni_sadrzaj>
    <derivirana_varijabla naziv="DomainObject.Predmet.SudioniciListAdressOIB_1">
      <item>FINA RC OSIJEK, OIB 85821130368</item>
      <item>TINA društvo s ograničenom odgovornošću za promet roba i usluga, OIB 76256756536, Tržnica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76256756536</item>
    </izvorni_sadrzaj>
    <derivirana_varijabla naziv="DomainObject.Predmet.SudioniciListNazivOIB_1">
      <item>, OIB 85821130368</item>
      <item>, OIB 76256756536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St-74/2018-26</izvorni_sadrzaj>
    <derivirana_varijabla naziv="DomainObject.PredzadnjaOdlukaIzPredmeta.Oznaka_1">St-74/2018-26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1EBF3-1DF5-49AD-A5C8-1A5494457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1287</properties:Characters>
  <properties:Lines>66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2018-12-06T09:53:00Z</dcterms:created>
  <dc:creator>hermanj</dc:creator>
  <cp:lastModifiedBy>Danijela Sekulić</cp:lastModifiedBy>
  <cp:lastPrinted>2018-12-06T09:52:00Z</cp:lastPrinted>
  <dcterms:modified xmlns:xsi="http://www.w3.org/2001/XMLSchema-instance" xsi:type="dcterms:W3CDTF">2018-12-06T09:53:00Z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(TINA.docx)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