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a3c4" w14:paraId="ce4a3c4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 w:rsidRPr="00324A7D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802BEE">
        <w:t xml:space="preserve">prijedloga </w:t>
      </w:r>
      <w:r w:rsidR="00564F05">
        <w:t xml:space="preserve">Financijske agencije, Regionalni centar Zagreb, Podružnica Varaždin, za </w:t>
      </w:r>
      <w:r w:rsidR="00F0074B">
        <w:t xml:space="preserve">otvaranje stečajnog </w:t>
      </w:r>
      <w:r w:rsidR="00F0074B" w:rsidRPr="00C774AF">
        <w:t>postupka nad dužnikom</w:t>
      </w:r>
      <w:r w:rsidR="00802BEE">
        <w:t xml:space="preserve"> </w:t>
      </w:r>
      <w:r w:rsidR="00F548EB">
        <w:t xml:space="preserve">POLIPLAST j.d.o.o., Luka Ludbreška, Luka Ludbreška 27, Sveti Đurđ, OIB: 65086150822, </w:t>
      </w:r>
      <w:r w:rsidR="006231F1">
        <w:t>14</w:t>
      </w:r>
      <w:r w:rsidR="00F0074B">
        <w:t>. rujna 2016.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630705" w:rsidR="00A27433">
      <w:pPr>
        <w:pStyle w:val="Odlomakpopisa"/>
        <w:numPr>
          <w:ilvl w:val="0"/>
          <w:numId w:val="4"/>
        </w:numPr>
        <w:jc w:val="both"/>
      </w:pPr>
      <w:r w:rsidRPr="00324A7D">
        <w:t xml:space="preserve">Obustavlja se postupak </w:t>
      </w:r>
      <w:r w:rsidR="000F2173">
        <w:t xml:space="preserve">za </w:t>
      </w:r>
      <w:r w:rsidR="00802BEE">
        <w:t xml:space="preserve">otvaranje </w:t>
      </w:r>
      <w:r w:rsidR="00A2129F">
        <w:t>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F548EB">
        <w:t xml:space="preserve"> POLIPLAST j.d.o.o., Luka Ludbreška, Luka Ludbreška 27, Sveti Đurđ, OIB: 65086150822</w:t>
      </w:r>
      <w:r w:rsidR="00564F05">
        <w:t>.</w:t>
      </w:r>
    </w:p>
    <w:p w:rsidRDefault="00630705" w:rsidP="00630705" w:rsidR="00630705">
      <w:pPr>
        <w:pStyle w:val="Odlomakpopisa"/>
        <w:numPr>
          <w:ilvl w:val="0"/>
          <w:numId w:val="4"/>
        </w:numPr>
        <w:jc w:val="both"/>
      </w:pPr>
      <w:r>
        <w:t>Ročište zakazano kod ov</w:t>
      </w:r>
      <w:r w:rsidR="00F548EB">
        <w:t>oga suda, u ovome predmetu za 21</w:t>
      </w:r>
      <w:r>
        <w:t xml:space="preserve">. listopada 2016. u </w:t>
      </w:r>
      <w:r w:rsidR="00F548EB">
        <w:t>08,30</w:t>
      </w:r>
      <w:r>
        <w:t xml:space="preserve"> sati neće se održati.</w:t>
      </w:r>
    </w:p>
    <w:p w:rsidRDefault="00564F05" w:rsidP="00564F05" w:rsidR="00564F05">
      <w:pPr>
        <w:jc w:val="both"/>
      </w:pPr>
    </w:p>
    <w:p w:rsidRDefault="00802BEE" w:rsidP="00564F05" w:rsidR="00802BEE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802BEE" w:rsidP="00564F05" w:rsidR="00802BEE"/>
    <w:p w:rsidRDefault="00564F05" w:rsidP="00564F05" w:rsidR="00177069">
      <w:pPr>
        <w:ind w:firstLine="708"/>
        <w:jc w:val="both"/>
      </w:pPr>
      <w:r>
        <w:t xml:space="preserve">Financijska agencija je </w:t>
      </w:r>
      <w:r w:rsidR="00F548EB">
        <w:t>7</w:t>
      </w:r>
      <w:r w:rsidR="006231F1">
        <w:t>. travnja</w:t>
      </w:r>
      <w:r w:rsidR="00802BEE">
        <w:t xml:space="preserve"> 2016</w:t>
      </w:r>
      <w:r>
        <w:t xml:space="preserve">. podnijela ovome sudu </w:t>
      </w:r>
      <w:r w:rsidR="00802BEE">
        <w:t xml:space="preserve">prijedlog za otvaranje </w:t>
      </w:r>
      <w:r w:rsidR="00A2129F">
        <w:t>stečajnog postupka</w:t>
      </w:r>
      <w:r>
        <w:t>, navodeći da dužnik ima evidentirane neizvršene osnove za plaćan</w:t>
      </w:r>
      <w:r w:rsidR="00C445F5">
        <w:t xml:space="preserve">je u neprekinutom razdoblju od </w:t>
      </w:r>
      <w:r w:rsidR="00F548EB">
        <w:t>254</w:t>
      </w:r>
      <w:r>
        <w:t xml:space="preserve"> dana, u ukupnom iznosu od </w:t>
      </w:r>
      <w:r w:rsidR="00F548EB">
        <w:t>9.026,77</w:t>
      </w:r>
      <w:r w:rsidR="00F0074B">
        <w:t xml:space="preserve"> </w:t>
      </w:r>
      <w:r>
        <w:t>kn.</w:t>
      </w:r>
    </w:p>
    <w:p w:rsidRDefault="00564F05" w:rsidP="00564F05" w:rsidR="00564F05">
      <w:pPr>
        <w:ind w:firstLine="708"/>
        <w:jc w:val="both"/>
      </w:pPr>
    </w:p>
    <w:p w:rsidRDefault="00F548EB" w:rsidP="00F548EB" w:rsidR="00564F05">
      <w:pPr>
        <w:ind w:firstLine="708"/>
        <w:jc w:val="both"/>
      </w:pPr>
      <w:r>
        <w:t>Podneskom od 14. rujna 2016. Financijska agencija obavijestila je ovaj sud da dužnik nema evidentirane neizvršene osnove za plaćanje.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 xml:space="preserve">dalje SZ) odlučiti kao u </w:t>
      </w:r>
      <w:r w:rsidR="00630705">
        <w:t xml:space="preserve">točci I. izreke </w:t>
      </w:r>
      <w:r>
        <w:t>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6231F1">
        <w:t>14</w:t>
      </w:r>
      <w:r w:rsidR="00F0074B">
        <w:t>. rujna</w:t>
      </w:r>
      <w:r w:rsidR="00564F05">
        <w:t xml:space="preserve"> 2016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564F05">
        <w:t>primitka ovog rješenja,</w:t>
      </w:r>
      <w:r w:rsidR="00C445F5">
        <w:t xml:space="preserve"> Visokom trgovačkom sudu Republike Hrvatske</w:t>
      </w:r>
      <w:r w:rsidRPr="0007513E">
        <w:t xml:space="preserve"> u Zagrebu. Žalba se ulaže putem ovog suda pismeno u </w:t>
      </w:r>
      <w:r>
        <w:t>četiri</w:t>
      </w:r>
      <w:r w:rsidR="00C445F5">
        <w:t xml:space="preserve"> (4)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564F05" w:rsidP="00F548EB" w:rsidR="00802BEE">
      <w:pPr>
        <w:numPr>
          <w:ilvl w:val="0"/>
          <w:numId w:val="3"/>
        </w:numPr>
        <w:jc w:val="both"/>
      </w:pPr>
      <w:r>
        <w:t xml:space="preserve">Dužnik, </w:t>
      </w:r>
      <w:r w:rsidR="00F548EB" w:rsidRPr="00F548EB">
        <w:t xml:space="preserve">POLIPLAST j.d.o.o., Luka Ludbreška, Luka Ludbreška 27, Sveti Đurđ, </w:t>
      </w:r>
    </w:p>
    <w:p w:rsidRDefault="00564F05" w:rsidP="00F548EB" w:rsidR="00802BEE">
      <w:pPr>
        <w:numPr>
          <w:ilvl w:val="0"/>
          <w:numId w:val="3"/>
        </w:numPr>
        <w:jc w:val="both"/>
      </w:pPr>
      <w:r>
        <w:t xml:space="preserve">Direktoru dužnika </w:t>
      </w:r>
      <w:r w:rsidR="00F548EB">
        <w:t xml:space="preserve">Josipu Šebijan, Luka Ludbreška, </w:t>
      </w:r>
      <w:r w:rsidR="00F548EB" w:rsidRPr="00F548EB">
        <w:t>Luka Ludbreška 27, Sveti Đurđ,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F0074B" w:rsidP="00564F05" w:rsidR="000F2173">
      <w:pPr>
        <w:numPr>
          <w:ilvl w:val="0"/>
          <w:numId w:val="3"/>
        </w:numPr>
        <w:jc w:val="both"/>
      </w:pPr>
      <w:r>
        <w:t>E-O</w:t>
      </w:r>
      <w:r w:rsidR="000F2173">
        <w:t>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946" w:rsidR="00302946">
      <w:r>
        <w:separator/>
      </w:r>
    </w:p>
  </w:endnote>
  <w:endnote w:id="0" w:type="continuationSeparator">
    <w:p w:rsidRDefault="00302946" w:rsidR="00302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946" w:rsidR="00302946">
      <w:r>
        <w:separator/>
      </w:r>
    </w:p>
  </w:footnote>
  <w:footnote w:id="0" w:type="continuationSeparator">
    <w:p w:rsidRDefault="00302946" w:rsidR="003029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51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F548EB">
      <w:t>598/16-6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F548EB">
      <w:t>598/16-6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3208"/>
    <w:rsid w:val="00302946"/>
    <w:rsid w:val="00314205"/>
    <w:rsid w:val="00324A7D"/>
    <w:rsid w:val="004C3B82"/>
    <w:rsid w:val="00544BCE"/>
    <w:rsid w:val="00562867"/>
    <w:rsid w:val="00564F05"/>
    <w:rsid w:val="006231F1"/>
    <w:rsid w:val="00630705"/>
    <w:rsid w:val="00655104"/>
    <w:rsid w:val="00695244"/>
    <w:rsid w:val="006C3531"/>
    <w:rsid w:val="006E2F9C"/>
    <w:rsid w:val="00802BEE"/>
    <w:rsid w:val="00A04466"/>
    <w:rsid w:val="00A2129F"/>
    <w:rsid w:val="00A27433"/>
    <w:rsid w:val="00A5293B"/>
    <w:rsid w:val="00A550F9"/>
    <w:rsid w:val="00A64510"/>
    <w:rsid w:val="00B2376B"/>
    <w:rsid w:val="00BC5983"/>
    <w:rsid w:val="00C445F5"/>
    <w:rsid w:val="00C539F0"/>
    <w:rsid w:val="00C6407F"/>
    <w:rsid w:val="00C859BF"/>
    <w:rsid w:val="00E22BF4"/>
    <w:rsid w:val="00EA09B0"/>
    <w:rsid w:val="00F0074B"/>
    <w:rsid w:val="00F548EB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10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10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10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10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10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10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10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10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POLIPLAST jednostavno društvo s ograničenom odgovornošću za proizvodnju plastike</izvorni_sadrzaj>
    <derivirana_varijabla naziv="DomainObject.Predmet.ProtustrankaFormated_1">  POLIPLAST jednostavno društvo s ograničenom odgovornošću za proizvodnju plastike</derivirana_varijabla>
  </DomainObject.Predmet.ProtustrankaFormated>
  <DomainObject.Predmet.ProtustrankaFormatedOIB>
    <izvorni_sadrzaj>  POLIPLAST jednostavno društvo s ograničenom odgovornošću za proizvodnju plastike, OIB 65086150822</izvorni_sadrzaj>
    <derivirana_varijabla naziv="DomainObject.Predmet.ProtustrankaFormatedOIB_1">  POLIPLAST jednostavno društvo s ograničenom odgovornošću za proizvodnju plastike, OIB 65086150822</derivirana_varijabla>
  </DomainObject.Predmet.ProtustrankaFormatedOIB>
  <DomainObject.Predmet.ProtustrankaFormatedWithAdress>
    <izvorni_sadrzaj> POLIPLAST jednostavno društvo s ograničenom odgovornošću za proizvodnju plastike, Luka Ludbreška 27, 42230 Luka Ludbreška</izvorni_sadrzaj>
    <derivirana_varijabla naziv="DomainObject.Predmet.ProtustrankaFormatedWithAdress_1"> POLIPLAST jednostavno društvo s ograničenom odgovornošću za proizvodnju plastike, Luka Ludbreška 27, 42230 Luka Ludbreška</derivirana_varijabla>
  </DomainObject.Predmet.ProtustrankaFormatedWithAdress>
  <DomainObject.Predmet.ProtustrankaFormatedWithAdressOIB>
    <izvorni_sadrzaj> POLIPLAST jednostavno društvo s ograničenom odgovornošću za proizvodnju plastike, OIB 65086150822, Luka Ludbreška 27, 42230 Luka Ludbreška</izvorni_sadrzaj>
    <derivirana_varijabla naziv="DomainObject.Predmet.ProtustrankaFormatedWithAdressOIB_1"> POLIPLAST jednostavno društvo s ograničenom odgovornošću za proizvodnju plastike, OIB 65086150822, Luka Ludbreška 27, 42230 Luka Ludbreška</derivirana_varijabla>
  </DomainObject.Predmet.ProtustrankaFormatedWithAdressOIB>
  <DomainObject.Predmet.ProtustrankaWithAdress>
    <izvorni_sadrzaj>POLIPLAST jednostavno društvo s ograničenom odgovornošću za proizvodnju plastike Luka Ludbreška 27, 42230 Luka Ludbreška</izvorni_sadrzaj>
    <derivirana_varijabla naziv="DomainObject.Predmet.ProtustrankaWithAdress_1">POLIPLAST jednostavno društvo s ograničenom odgovornošću za proizvodnju plastike Luka Ludbreška 27, 42230 Luka Ludbreška</derivirana_varijabla>
  </DomainObject.Predmet.ProtustrankaWithAdress>
  <DomainObject.Predmet.ProtustrankaWithAdressOIB>
    <izvorni_sadrzaj>POLIPLAST jednostavno društvo s ograničenom odgovornošću za proizvodnju plastike, OIB 65086150822, Luka Ludbreška 27, 42230 Luka Ludbreška</izvorni_sadrzaj>
    <derivirana_varijabla naziv="DomainObject.Predmet.ProtustrankaWithAdressOIB_1">POLIPLAST jednostavno društvo s ograničenom odgovornošću za proizvodnju plastike, OIB 65086150822, Luka Ludbreška 27, 42230 Luka Ludbreška</derivirana_varijabla>
  </DomainObject.Predmet.ProtustrankaWithAdressOIB>
  <DomainObject.Predmet.ProtustrankaNazivFormated>
    <izvorni_sadrzaj>POLIPLAST jednostavno društvo s ograničenom odgovornošću za proizvodnju plastike</izvorni_sadrzaj>
    <derivirana_varijabla naziv="DomainObject.Predmet.ProtustrankaNazivFormated_1">POLIPLAST jednostavno društvo s ograničenom odgovornošću za proizvodnju plastike</derivirana_varijabla>
  </DomainObject.Predmet.ProtustrankaNazivFormated>
  <DomainObject.Predmet.ProtustrankaNazivFormatedOIB>
    <izvorni_sadrzaj>POLIPLAST jednostavno društvo s ograničenom odgovornošću za proizvodnju plastike, OIB 65086150822</izvorni_sadrzaj>
    <derivirana_varijabla naziv="DomainObject.Predmet.ProtustrankaNazivFormatedOIB_1">POLIPLAST jednostavno društvo s ograničenom odgovornošću za proizvodnju plastike, OIB 65086150822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9026.77</izvorni_sadrzaj>
    <derivirana_varijabla naziv="DomainObject.Predmet.TrenutnaVrijednost_1">9026.77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POLIPLAST jednostavno društvo s ograničenom odgovornošću za proizvodnju plastike</item>
    </izvorni_sadrzaj>
    <derivirana_varijabla naziv="DomainObject.Predmet.ProtuStrankaListFormated_1">
      <item>POLIPLAST jednostavno društvo s ograničenom odgovornošću za proizvodnju plastike</item>
    </derivirana_varijabla>
  </DomainObject.Predmet.ProtuStrankaListFormated>
  <DomainObject.Predmet.ProtuStrankaListFormatedOIB>
    <izvorni_sadrzaj>
      <item>POLIPLAST jednostavno društvo s ograničenom odgovornošću za proizvodnju plastike, OIB 65086150822</item>
    </izvorni_sadrzaj>
    <derivirana_varijabla naziv="DomainObject.Predmet.ProtuStrankaListFormatedOIB_1">
      <item>POLIPLAST jednostavno društvo s ograničenom odgovornošću za proizvodnju plastike, OIB 65086150822</item>
    </derivirana_varijabla>
  </DomainObject.Predmet.ProtuStrankaListFormatedOIB>
  <DomainObject.Predmet.ProtuStrankaListFormatedWithAdress>
    <izvorni_sadrzaj>
      <item>POLIPLAST jednostavno društvo s ograničenom odgovornošću za proizvodnju plastike, Luka Ludbreška 27, 42230 Luka Ludbreška</item>
    </izvorni_sadrzaj>
    <derivirana_varijabla naziv="DomainObject.Predmet.ProtuStrankaListFormatedWithAdress_1">
      <item>POLIPLAST jednostavno društvo s ograničenom odgovornošću za proizvodnju plastike, Luka Ludbreška 27, 42230 Luka Ludbreška</item>
    </derivirana_varijabla>
  </DomainObject.Predmet.ProtuStrankaListFormatedWithAdress>
  <DomainObject.Predmet.ProtuStrankaListFormatedWithAdressOIB>
    <izvorni_sadrzaj>
      <item>POLIPLAST jednostavno društvo s ograničenom odgovornošću za proizvodnju plastike, OIB 65086150822, Luka Ludbreška 27, 42230 Luka Ludbreška</item>
    </izvorni_sadrzaj>
    <derivirana_varijabla naziv="DomainObject.Predmet.ProtuStrankaListFormatedWithAdressOIB_1">
      <item>POLIPLAST jednostavno društvo s ograničenom odgovornošću za proizvodnju plastike, OIB 65086150822, Luka Ludbreška 27, 42230 Luka Ludbreška</item>
    </derivirana_varijabla>
  </DomainObject.Predmet.ProtuStrankaListFormatedWithAdressOIB>
  <DomainObject.Predmet.ProtuStrankaListNazivFormated>
    <izvorni_sadrzaj>
      <item>POLIPLAST jednostavno društvo s ograničenom odgovornošću za proizvodnju plastike</item>
    </izvorni_sadrzaj>
    <derivirana_varijabla naziv="DomainObject.Predmet.ProtuStrankaListNazivFormated_1">
      <item>POLIPLAST jednostavno društvo s ograničenom odgovornošću za proizvodnju plastike</item>
    </derivirana_varijabla>
  </DomainObject.Predmet.ProtuStrankaListNazivFormated>
  <DomainObject.Predmet.ProtuStrankaListNazivFormatedOIB>
    <izvorni_sadrzaj>
      <item>POLIPLAST jednostavno društvo s ograničenom odgovornošću za proizvodnju plastike, OIB 65086150822</item>
    </izvorni_sadrzaj>
    <derivirana_varijabla naziv="DomainObject.Predmet.ProtuStrankaListNazivFormatedOIB_1">
      <item>POLIPLAST jednostavno društvo s ograničenom odgovornošću za proizvodnju plastike, OIB 65086150822</item>
    </derivirana_varijabla>
  </DomainObject.Predmet.ProtuStrankaListNazivFormatedOIB>
  <DomainObject.Predmet.OstaliListFormated>
    <izvorni_sadrzaj>
      <item>Sudski registar</item>
      <item>Josip Šebijan</item>
      <item>Županijsko državno odvjetništvo</item>
    </izvorni_sadrzaj>
    <derivirana_varijabla naziv="DomainObject.Predmet.OstaliListFormated_1">
      <item>Sudski registar</item>
      <item>Josip Šebijan</item>
      <item>Županijsko državno odvjetništvo</item>
    </derivirana_varijabla>
  </DomainObject.Predmet.OstaliListFormated>
  <DomainObject.Predmet.OstaliListFormatedOIB>
    <izvorni_sadrzaj>
      <item>Sudski registar</item>
      <item>Josip Šebijan, OIB 63853761356</item>
      <item>Županijsko državno odvjetništvo</item>
    </izvorni_sadrzaj>
    <derivirana_varijabla naziv="DomainObject.Predmet.OstaliListFormatedOIB_1">
      <item>Sudski registar</item>
      <item>Josip Šebijan, OIB 63853761356</item>
      <item>Županijsko državno odvjetništvo</item>
    </derivirana_varijabla>
  </DomainObject.Predmet.OstaliListFormatedOIB>
  <DomainObject.Predmet.OstaliListFormatedWithAdress>
    <izvorni_sadrzaj>
      <item>Sudski registar</item>
      <item>Josip Šebijan, Luka Ludbreška 27, 42230 Luka Ludbreška</item>
      <item>Županijsko državno odvjetništvo</item>
    </izvorni_sadrzaj>
    <derivirana_varijabla naziv="DomainObject.Predmet.OstaliListFormatedWithAdress_1">
      <item>Sudski registar</item>
      <item>Josip Šebijan, Luka Ludbreška 27, 42230 Luka Ludbreška</item>
      <item>Županijsko državno odvjetništvo</item>
    </derivirana_varijabla>
  </DomainObject.Predmet.OstaliListFormatedWithAdress>
  <DomainObject.Predmet.OstaliListFormatedWithAdressOIB>
    <izvorni_sadrzaj>
      <item>Sudski registar</item>
      <item>Josip Šebijan, OIB 63853761356, Luka Ludbreška 27, 42230 Luka Ludbreška</item>
      <item>Županijsko državno odvjetništvo</item>
    </izvorni_sadrzaj>
    <derivirana_varijabla naziv="DomainObject.Predmet.OstaliListFormatedWithAdressOIB_1">
      <item>Sudski registar</item>
      <item>Josip Šebijan, OIB 63853761356, Luka Ludbreška 27, 42230 Luka Ludbreška</item>
      <item>Županijsko državno odvjetništvo</item>
    </derivirana_varijabla>
  </DomainObject.Predmet.OstaliListFormatedWithAdressOIB>
  <DomainObject.Predmet.OstaliListNazivFormated>
    <izvorni_sadrzaj>
      <item>Sudski registar</item>
      <item>Josip Šebijan</item>
      <item>Županijsko državno odvjetništvo</item>
    </izvorni_sadrzaj>
    <derivirana_varijabla naziv="DomainObject.Predmet.OstaliListNazivFormated_1">
      <item>Sudski registar</item>
      <item>Josip Šebijan</item>
      <item>Županijsko državno odvjetništvo</item>
    </derivirana_varijabla>
  </DomainObject.Predmet.OstaliListNazivFormated>
  <DomainObject.Predmet.OstaliListNazivFormatedOIB>
    <izvorni_sadrzaj>
      <item>Sudski registar</item>
      <item>Josip Šebijan, OIB 63853761356</item>
      <item>Županijsko državno odvjetništvo</item>
    </izvorni_sadrzaj>
    <derivirana_varijabla naziv="DomainObject.Predmet.OstaliListNazivFormatedOIB_1">
      <item>Sudski registar</item>
      <item>Josip Šebijan, OIB 63853761356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POLIPLAST jednostavno društvo s ograničenom odgovornošću za proizvodnju plastike</izvorni_sadrzaj>
    <derivirana_varijabla naziv="DomainObject.Predmet.ProtustrankaIDrugi_1">POLIPLAST jednostavno društvo s ograničenom odgovornošću za proizvodnju plastike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POLIPLAST jednostavno društvo s ograničenom odgovornošću za proizvodnju plastike, OIB 65086150822, Luka Ludbreška 27, 42230 Luka Ludbreška</izvorni_sadrzaj>
    <derivirana_varijabla naziv="DomainObject.Predmet.ProtustrankaIDrugiAdressOIB_1">POLIPLAST jednostavno društvo s ograničenom odgovornošću za proizvodnju plastike, OIB 65086150822, Luka Ludbreška 27, 42230 Luka Ludbreška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POLIPLAST jednostavno društvo s ograničenom odgovornošću za proizvodnju plastike</item>
      <item>Sudski registar</item>
      <item>Josip Šebijan</item>
      <item>Županijsko državno odvjetništvo</item>
    </izvorni_sadrzaj>
    <derivirana_varijabla naziv="DomainObject.Predmet.SudioniciListNaziv_1">
      <item>Financijska agencija</item>
      <item>POLIPLAST jednostavno društvo s ograničenom odgovornošću za proizvodnju plastike</item>
      <item>Sudski registar</item>
      <item>Josip Šebijan</item>
      <item>Županijsko državno odvjetništvo</item>
    </derivirana_varijabla>
  </DomainObject.Predmet.SudioniciListNaziv>
  <DomainObject.Predmet.SudioniciListAdressOIB>
    <izvorni_sadrzaj>
      <item>Financijska agencija, OIB 85821130368</item>
      <item>POLIPLAST jednostavno društvo s ograničenom odgovornošću za proizvodnju plastike, OIB 65086150822, Luka Ludbreška 27,42230 Luka Ludbreška</item>
      <item>Sudski registar</item>
      <item>Josip Šebijan, OIB 63853761356, Luka Ludbreška 27,42230 Luka Ludbreška</item>
      <item>Županijsko državno odvjetništvo</item>
    </izvorni_sadrzaj>
    <derivirana_varijabla naziv="DomainObject.Predmet.SudioniciListAdressOIB_1">
      <item>Financijska agencija, OIB 85821130368</item>
      <item>POLIPLAST jednostavno društvo s ograničenom odgovornošću za proizvodnju plastike, OIB 65086150822, Luka Ludbreška 27,42230 Luka Ludbreška</item>
      <item>Sudski registar</item>
      <item>Josip Šebijan, OIB 63853761356, Luka Ludbreška 27,42230 Luka Ludbreška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65086150822</item>
      <item>, OIB null</item>
      <item>, OIB 63853761356</item>
      <item>, OIB null</item>
    </izvorni_sadrzaj>
    <derivirana_varijabla naziv="DomainObject.Predmet.SudioniciListNazivOIB_1">
      <item>, OIB 85821130368</item>
      <item>, OIB 65086150822</item>
      <item>, OIB null</item>
      <item>, OIB 63853761356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309</properties:Words>
  <properties:Characters>1644</properties:Characters>
  <properties:Lines>72</properties:Lines>
  <properties:Paragraphs>24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2016-09-14T10:39:00Z</cp:lastPrinted>
  <dcterms:modified xmlns:xsi="http://www.w3.org/2001/XMLSchema-instance" xsi:type="dcterms:W3CDTF">2016-09-14T10:41:00Z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