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f4d7" w14:paraId="b03f4d7" w:rsidRDefault="000C34EA" w:rsidP="005A07E7" w:rsidR="000C34EA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</w:pPr>
      <w:bookmarkStart w:name="_GoBack" w:id="0"/>
      <w:bookmarkEnd w:id="0"/>
    </w:p>
    <w:p w:rsidRDefault="00AE649C" w:rsidP="005A07E7" w:rsidR="00AE649C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</w:pPr>
    </w:p>
    <w:p w:rsidRDefault="000C34EA" w:rsidP="005A07E7" w:rsidR="00EE75C3" w:rsidRPr="00EE75C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0BF8">
        <w:t>Poslovni broj: 2 St-70/17-4</w:t>
      </w:r>
    </w:p>
    <w:p w:rsidRDefault="0023249D" w:rsidP="005A07E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5A07E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5A07E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5A07E7" w:rsidR="00094832">
      <w:pPr>
        <w:pStyle w:val="SudNaziv"/>
        <w:rPr>
          <w:b w:val="false"/>
        </w:rPr>
      </w:pPr>
    </w:p>
    <w:p w:rsidRDefault="00735C31" w:rsidP="005A07E7" w:rsidR="00094832">
      <w:pPr>
        <w:pStyle w:val="SudNaziv"/>
        <w:jc w:val="center"/>
        <w:rPr>
          <w:b w:val="false"/>
        </w:rPr>
      </w:pPr>
      <w:r>
        <w:rPr>
          <w:b w:val="false"/>
        </w:rPr>
        <w:t xml:space="preserve">U   I M E    </w:t>
      </w:r>
      <w:r w:rsidR="00617539">
        <w:rPr>
          <w:b w:val="false"/>
        </w:rPr>
        <w:t xml:space="preserve">R E P U B L I K </w:t>
      </w:r>
      <w:r>
        <w:rPr>
          <w:b w:val="false"/>
        </w:rPr>
        <w:t>E</w:t>
      </w:r>
      <w:r w:rsidR="00617539">
        <w:rPr>
          <w:b w:val="false"/>
        </w:rPr>
        <w:t xml:space="preserve">   H R V A T S K </w:t>
      </w:r>
      <w:r>
        <w:rPr>
          <w:b w:val="false"/>
        </w:rPr>
        <w:t>E</w:t>
      </w:r>
    </w:p>
    <w:p w:rsidRDefault="00617539" w:rsidP="005A07E7" w:rsidR="00617539">
      <w:pPr>
        <w:pStyle w:val="SudNaziv"/>
        <w:jc w:val="center"/>
        <w:rPr>
          <w:b w:val="false"/>
        </w:rPr>
      </w:pPr>
    </w:p>
    <w:p w:rsidRDefault="00617539" w:rsidP="005A07E7" w:rsidR="00617539">
      <w:pPr>
        <w:pStyle w:val="SudNaziv"/>
        <w:jc w:val="center"/>
        <w:rPr>
          <w:b w:val="false"/>
        </w:rPr>
      </w:pPr>
      <w:r>
        <w:rPr>
          <w:b w:val="false"/>
        </w:rPr>
        <w:t xml:space="preserve">R J E Š E N J E </w:t>
      </w:r>
    </w:p>
    <w:p w:rsidRDefault="00617539" w:rsidP="005A07E7" w:rsidR="00617539">
      <w:pPr>
        <w:pStyle w:val="SudNaziv"/>
        <w:jc w:val="center"/>
        <w:rPr>
          <w:b w:val="false"/>
        </w:rPr>
      </w:pPr>
    </w:p>
    <w:p w:rsidRDefault="00617539" w:rsidP="005A07E7" w:rsidR="00617539">
      <w:pPr>
        <w:spacing w:after="0"/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</w:t>
      </w:r>
      <w:r w:rsidR="00A02F19" w:rsidRPr="00A02F19">
        <w:t>OIB: 85821130368</w:t>
      </w:r>
      <w:r w:rsidR="00A02F19">
        <w:t xml:space="preserve">, </w:t>
      </w:r>
      <w:r>
        <w:t xml:space="preserve">za pokretanje skraćenog stečajnog postupka protiv dužnika </w:t>
      </w:r>
      <w:r w:rsidR="00EB67E9">
        <w:t>ZDUNIĆ COMPANY j.d.o.o., OIB: 53974725608, Ivanec, Varaždinska ulica 56</w:t>
      </w:r>
      <w:r>
        <w:t xml:space="preserve">, dana </w:t>
      </w:r>
      <w:r w:rsidR="00EB67E9">
        <w:t>6. travnja 2017.</w:t>
      </w:r>
      <w:r>
        <w:t xml:space="preserve"> godine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  <w:jc w:val="center"/>
      </w:pPr>
      <w:r>
        <w:t>r i j e š i o  j e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  <w:jc w:val="both"/>
      </w:pPr>
      <w:r>
        <w:tab/>
        <w:t xml:space="preserve">I Otvara se stečajni postupak nad stečajnim dužnikom </w:t>
      </w:r>
      <w:r w:rsidR="00EB67E9">
        <w:t>ZDUNIĆ COMPANY j.d.o.o., OIB: 53974725608, Ivanec, Varaždinska ulica 56</w:t>
      </w:r>
      <w:r>
        <w:t xml:space="preserve">, s danom </w:t>
      </w:r>
      <w:r w:rsidR="00EB67E9">
        <w:t>6. travnja 2017.</w:t>
      </w:r>
      <w:r>
        <w:t xml:space="preserve"> u </w:t>
      </w:r>
      <w:r w:rsidR="00EB67E9">
        <w:t>13,30</w:t>
      </w:r>
      <w:r w:rsidRPr="00617539">
        <w:rPr>
          <w:color w:themeShade="BF" w:themeColor="accent6" w:val="E36C0A"/>
        </w:rPr>
        <w:t xml:space="preserve"> </w:t>
      </w:r>
      <w:r>
        <w:t>sati.</w:t>
      </w:r>
    </w:p>
    <w:p w:rsidRDefault="00617539" w:rsidP="005A07E7" w:rsidR="00617539" w:rsidRPr="002C6A9A">
      <w:pPr>
        <w:spacing w:after="0"/>
        <w:jc w:val="both"/>
        <w:rPr>
          <w:color w:val="FF0000"/>
          <w:szCs w:val="20"/>
        </w:rPr>
      </w:pPr>
      <w:r>
        <w:tab/>
        <w:t xml:space="preserve">II Zaključuje se stečajni postupak nad stečajnim dužnikom </w:t>
      </w:r>
      <w:r w:rsidR="00EB67E9">
        <w:t xml:space="preserve">ZDUNIĆ COMPANY j.d.o.o., OIB: 53974725608, Ivanec, Varaždinska ulica 56, s danom 6. travnja 2017., u 13,30 sati. </w:t>
      </w:r>
    </w:p>
    <w:p w:rsidRDefault="00617539" w:rsidP="005A07E7" w:rsidR="00617539">
      <w:pPr>
        <w:spacing w:after="0"/>
        <w:jc w:val="both"/>
      </w:pPr>
      <w:r>
        <w:tab/>
        <w:t xml:space="preserve">III Za stečajnog upravitelja imenuje se </w:t>
      </w:r>
      <w:r w:rsidR="00EB67E9">
        <w:t xml:space="preserve">Siniša </w:t>
      </w:r>
      <w:proofErr w:type="spellStart"/>
      <w:r w:rsidR="00EB67E9">
        <w:t>Rajnović</w:t>
      </w:r>
      <w:proofErr w:type="spellEnd"/>
      <w:r w:rsidR="00EB67E9">
        <w:t xml:space="preserve">, OIB: 86217384445, iz Sv. Trojstvo 87, </w:t>
      </w:r>
      <w:proofErr w:type="spellStart"/>
      <w:r w:rsidR="00EB67E9">
        <w:t>Milanovac</w:t>
      </w:r>
      <w:proofErr w:type="spellEnd"/>
      <w:r w:rsidR="00EB67E9">
        <w:t>, Virovitica</w:t>
      </w:r>
      <w:r>
        <w:t>.</w:t>
      </w:r>
    </w:p>
    <w:p w:rsidRDefault="00617539" w:rsidP="005A07E7" w:rsidR="00617539">
      <w:pPr>
        <w:spacing w:after="0"/>
        <w:jc w:val="both"/>
      </w:pPr>
      <w:r>
        <w:tab/>
        <w:t>IV Ovo rješenje objavit će se na e-</w:t>
      </w:r>
      <w:r w:rsidR="004A1DD6">
        <w:t>O</w:t>
      </w:r>
      <w:r>
        <w:t>glasnoj ploči suda.</w:t>
      </w:r>
    </w:p>
    <w:p w:rsidRDefault="00617539" w:rsidP="005A07E7" w:rsidR="00617539" w:rsidRPr="00617539">
      <w:pPr>
        <w:spacing w:after="0"/>
        <w:jc w:val="both"/>
        <w:rPr>
          <w:color w:themeShade="BF" w:themeColor="accent6" w:val="E36C0A"/>
        </w:rPr>
      </w:pPr>
      <w:r>
        <w:tab/>
        <w:t xml:space="preserve">V Po pravomoćnosti ovoga rješenja stečajni dužnik </w:t>
      </w:r>
      <w:r w:rsidR="00EB67E9">
        <w:t>ZDUNIĆ COMPANY j.d.o.o., OIB: 53974725608, Ivanec, Varaždinska ulica 56</w:t>
      </w:r>
      <w:r>
        <w:t xml:space="preserve">, bit će brisan iz </w:t>
      </w:r>
      <w:r w:rsidRPr="00EB67E9">
        <w:t>sudskog registra.</w:t>
      </w:r>
    </w:p>
    <w:p w:rsidRDefault="00BA71B4" w:rsidP="005A07E7" w:rsidR="00BA71B4">
      <w:pPr>
        <w:spacing w:after="0"/>
        <w:jc w:val="center"/>
      </w:pPr>
    </w:p>
    <w:p w:rsidRDefault="00617539" w:rsidP="005A07E7" w:rsidR="00617539">
      <w:pPr>
        <w:spacing w:after="0"/>
        <w:jc w:val="center"/>
      </w:pPr>
      <w:r>
        <w:t>Obrazloženje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  <w:jc w:val="both"/>
      </w:pPr>
      <w:r>
        <w:tab/>
        <w:t xml:space="preserve">Predlagatelj je dana </w:t>
      </w:r>
      <w:r w:rsidR="00BA71B4">
        <w:t>7. veljače 2017.</w:t>
      </w:r>
      <w: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617539" w:rsidP="005A07E7" w:rsidR="0061753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BA71B4" w:rsidP="005A07E7" w:rsidR="00BA71B4">
      <w:pPr>
        <w:spacing w:after="0"/>
        <w:jc w:val="both"/>
      </w:pPr>
    </w:p>
    <w:p w:rsidRDefault="00617539" w:rsidP="005A07E7" w:rsidR="00617539">
      <w:pPr>
        <w:spacing w:after="0"/>
        <w:jc w:val="center"/>
        <w:rPr>
          <w:color w:themeShade="BF" w:themeColor="accent6" w:val="E36C0A"/>
        </w:rPr>
      </w:pPr>
      <w:r>
        <w:t xml:space="preserve">U Varaždinu </w:t>
      </w:r>
      <w:r w:rsidR="00BA71B4">
        <w:t>6. travnja 2017.</w:t>
      </w:r>
    </w:p>
    <w:p w:rsidRDefault="005A07E7" w:rsidP="005A07E7" w:rsidR="005A07E7">
      <w:pPr>
        <w:spacing w:after="0"/>
        <w:jc w:val="center"/>
      </w:pPr>
    </w:p>
    <w:p w:rsidRDefault="00617539" w:rsidP="005A07E7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23249D" w:rsidP="005A07E7" w:rsidR="0023249D">
      <w:pPr>
        <w:spacing w:after="0"/>
      </w:pPr>
    </w:p>
    <w:p w:rsidRDefault="00617539" w:rsidP="005A07E7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23249D">
        <w:t>, v. r.</w:t>
      </w:r>
    </w:p>
    <w:p w:rsidRDefault="00617539" w:rsidP="005A07E7" w:rsidR="00617539">
      <w:pPr>
        <w:spacing w:after="0"/>
      </w:pPr>
      <w:r>
        <w:tab/>
        <w:t>Uputa o pravnom lijeku:</w:t>
      </w:r>
    </w:p>
    <w:p w:rsidRDefault="00617539" w:rsidP="005A07E7" w:rsidR="0061753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17539" w:rsidP="005A07E7" w:rsidR="0061753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7539" w:rsidP="005A07E7" w:rsidR="00617539">
      <w:pPr>
        <w:spacing w:after="0"/>
      </w:pPr>
    </w:p>
    <w:p w:rsidRDefault="00BA71B4" w:rsidP="005A07E7" w:rsidR="00BA71B4">
      <w:pPr>
        <w:spacing w:after="0"/>
      </w:pPr>
    </w:p>
    <w:p w:rsidRDefault="00617539" w:rsidP="005A07E7" w:rsidR="00617539">
      <w:pPr>
        <w:spacing w:after="0"/>
      </w:pPr>
      <w:r>
        <w:t>DNA:</w:t>
      </w:r>
    </w:p>
    <w:p w:rsidRDefault="00617539" w:rsidP="005A07E7" w:rsidR="00617539">
      <w:pPr>
        <w:numPr>
          <w:ilvl w:val="0"/>
          <w:numId w:val="48"/>
        </w:numPr>
        <w:spacing w:after="0"/>
        <w:jc w:val="both"/>
        <w:rPr>
          <w:szCs w:val="20"/>
        </w:rPr>
      </w:pPr>
      <w:r>
        <w:t xml:space="preserve">Predlagatelj Financijska agencija, Regionalni centar Zagreb, Podružnica Varaždin, Augusta Cesarca 2, </w:t>
      </w:r>
      <w:r w:rsidR="005A07E7">
        <w:t xml:space="preserve">42000 </w:t>
      </w:r>
      <w:r>
        <w:t>Varaždin</w:t>
      </w:r>
    </w:p>
    <w:p w:rsidRDefault="00617539" w:rsidP="005A07E7" w:rsidR="00617539">
      <w:pPr>
        <w:numPr>
          <w:ilvl w:val="0"/>
          <w:numId w:val="48"/>
        </w:numPr>
        <w:spacing w:after="0"/>
        <w:jc w:val="both"/>
      </w:pPr>
      <w:r>
        <w:t>Županijsko državno odvjetništvo u Varaždinu, Braće Radića 2</w:t>
      </w:r>
      <w:r w:rsidR="005A07E7">
        <w:t>, 42000 Varaždin</w:t>
      </w:r>
    </w:p>
    <w:p w:rsidRDefault="00617539" w:rsidP="005A07E7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 xml:space="preserve">Dužnik </w:t>
      </w:r>
      <w:r w:rsidR="00EB67E9">
        <w:t>ZDUNIĆ COMPANY j.d.o.o.,Varaždinska ulica 56, 42240 Ivanec</w:t>
      </w:r>
    </w:p>
    <w:p w:rsidRDefault="00617539" w:rsidP="005A07E7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 xml:space="preserve">Član uprave dužnika </w:t>
      </w:r>
      <w:r w:rsidR="00BA71B4">
        <w:t>Tin Zdunić, Varaždinska ulica 56, 42240 Ivanec</w:t>
      </w:r>
    </w:p>
    <w:p w:rsidRDefault="00617539" w:rsidP="005A07E7" w:rsidR="00617539">
      <w:pPr>
        <w:numPr>
          <w:ilvl w:val="0"/>
          <w:numId w:val="48"/>
        </w:numPr>
        <w:spacing w:after="0"/>
      </w:pPr>
      <w:r w:rsidRPr="00EB67E9">
        <w:t xml:space="preserve">Sudski registar ovog </w:t>
      </w:r>
      <w:r>
        <w:t>suda radi zabilježbe (odmah i nakon pravomoćnosti)</w:t>
      </w:r>
      <w:r>
        <w:rPr>
          <w:rFonts w:eastAsia="Calibri"/>
        </w:rPr>
        <w:t xml:space="preserve"> </w:t>
      </w:r>
    </w:p>
    <w:p w:rsidRDefault="00617539" w:rsidP="005A07E7" w:rsidR="00617539" w:rsidRPr="00EB67E9">
      <w:pPr>
        <w:numPr>
          <w:ilvl w:val="0"/>
          <w:numId w:val="48"/>
        </w:numPr>
        <w:spacing w:after="0"/>
      </w:pPr>
      <w:r>
        <w:t xml:space="preserve">Ministarstvo financija, Porezna uprava, Područni ured Sjeverna Hrvatska, Ispostava </w:t>
      </w:r>
      <w:r w:rsidR="00EB67E9" w:rsidRPr="00EB67E9">
        <w:t xml:space="preserve">Varaždin, </w:t>
      </w:r>
      <w:proofErr w:type="spellStart"/>
      <w:r w:rsidR="00EB67E9" w:rsidRPr="00EB67E9">
        <w:t>Graberje</w:t>
      </w:r>
      <w:proofErr w:type="spellEnd"/>
      <w:r w:rsidR="00EB67E9" w:rsidRPr="00EB67E9">
        <w:t xml:space="preserve"> 1, 42000 Varaždin</w:t>
      </w:r>
      <w:r w:rsidRPr="00EB67E9">
        <w:t xml:space="preserve"> </w:t>
      </w:r>
    </w:p>
    <w:p w:rsidRDefault="00617539" w:rsidP="005A07E7" w:rsidR="00617539">
      <w:pPr>
        <w:numPr>
          <w:ilvl w:val="0"/>
          <w:numId w:val="48"/>
        </w:numPr>
        <w:spacing w:after="0"/>
      </w:pPr>
      <w:r>
        <w:t xml:space="preserve">Stečajni upravitelj </w:t>
      </w:r>
      <w:r w:rsidR="00EB67E9">
        <w:t xml:space="preserve">Siniša </w:t>
      </w:r>
      <w:proofErr w:type="spellStart"/>
      <w:r w:rsidR="00EB67E9">
        <w:t>Rajnović</w:t>
      </w:r>
      <w:proofErr w:type="spellEnd"/>
      <w:r w:rsidR="00EB67E9">
        <w:t xml:space="preserve">, Sv. Trojstvo 87, </w:t>
      </w:r>
      <w:proofErr w:type="spellStart"/>
      <w:r w:rsidR="00EB67E9">
        <w:t>Milanovac</w:t>
      </w:r>
      <w:proofErr w:type="spellEnd"/>
      <w:r w:rsidR="00EB67E9">
        <w:t>, 33000 Virovitica</w:t>
      </w:r>
    </w:p>
    <w:p w:rsidRDefault="00617539" w:rsidP="005A07E7" w:rsidR="00617539">
      <w:pPr>
        <w:numPr>
          <w:ilvl w:val="0"/>
          <w:numId w:val="48"/>
        </w:numPr>
        <w:spacing w:after="0"/>
      </w:pPr>
      <w:r>
        <w:t>e-Oglasna ploča suda</w:t>
      </w:r>
    </w:p>
    <w:p w:rsidRDefault="00617539" w:rsidP="0023249D" w:rsidR="00617539">
      <w:pPr>
        <w:spacing w:after="0"/>
        <w:ind w:left="360"/>
      </w:pPr>
    </w:p>
    <w:sectPr w:rsidSect="0023249D" w:rsidR="00617539">
      <w:headerReference w:type="default" r:id="rId11"/>
      <w:pgSz w:code="9" w:h="16839" w:w="11907"/>
      <w:pgMar w:gutter="0" w:footer="1134" w:header="1134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87E" w:rsidP="00537B78" w:rsidR="0064687E">
      <w:r>
        <w:separator/>
      </w:r>
    </w:p>
  </w:endnote>
  <w:endnote w:id="0" w:type="continuationSeparator">
    <w:p w:rsidRDefault="0064687E" w:rsidP="00537B78" w:rsidR="00646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87E" w:rsidP="00537B78" w:rsidR="0064687E">
      <w:r>
        <w:separator/>
      </w:r>
    </w:p>
  </w:footnote>
  <w:footnote w:id="0" w:type="continuationSeparator">
    <w:p w:rsidRDefault="0064687E" w:rsidP="00537B78" w:rsidR="00646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EB67E9">
      <w:rPr>
        <w:rStyle w:val="PozadinaSvijetloCrvena"/>
        <w:shd w:fill="auto" w:color="auto" w:val="clear"/>
      </w:rPr>
      <w:t>2 St-70/17-4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DFA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28EE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4E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4D5"/>
    <w:rsid w:val="001279B7"/>
    <w:rsid w:val="00127F57"/>
    <w:rsid w:val="0013000C"/>
    <w:rsid w:val="00130ED7"/>
    <w:rsid w:val="001317DD"/>
    <w:rsid w:val="00133CE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19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49D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A9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DD6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07E7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539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87E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C31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67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4A7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80B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41E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19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1B4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3B7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7E9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BF8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3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ZDUNIĆ COMPANY jednostavno društvo s ograničenom odgovornošću za ugostiteljstvo i marketing zastupanog po punomoćniku Tin Zdunić</izvorni_sadrzaj>
    <derivirana_varijabla naziv="DomainObject.Predmet.ProtustrankaFormated_1">  ZDUNIĆ COMPANY jednostavno društvo s ograničenom odgovornošću za ugostiteljstvo i marketing zastupanog po punomoćniku Tin Zdunić</derivirana_varijabla>
  </DomainObject.Predmet.ProtustrankaFormated>
  <DomainObject.Predmet.ProtustrankaFormatedOIB>
    <izvorni_sadrzaj>  ZDUNIĆ COMPANY jednostavno društvo s ograničenom odgovornošću za ugostiteljstvo i marketing, OIB 53974725608 zastupanog po punomoćniku Tin Zdunić</izvorni_sadrzaj>
    <derivirana_varijabla naziv="DomainObject.Predmet.ProtustrankaFormatedOIB_1">  ZDUNIĆ COMPANY jednostavno društvo s ograničenom odgovornošću za ugostiteljstvo i marketing, OIB 53974725608 zastupanog po punomoćniku Tin Zdunić</derivirana_varijabla>
  </DomainObject.Predmet.ProtustrankaFormatedOIB>
  <DomainObject.Predmet.ProtustrankaFormatedWithAdress>
    <izvorni_sadrzaj> ZDUNIĆ COMPANY jednostavno društvo s ograničenom odgovornošću za ugostiteljstvo i marketing, Varaždinska ulica 56, 42240 Ivanec zastupanog po punomoćniku Tin Zdunić</izvorni_sadrzaj>
    <derivirana_varijabla naziv="DomainObject.Predmet.ProtustrankaFormatedWithAdress_1"> ZDUNIĆ COMPANY jednostavno društvo s ograničenom odgovornošću za ugostiteljstvo i marketing, Varaždinska ulica 56, 42240 Ivanec zastupanog po punomoćniku Tin Zdunić</derivirana_varijabla>
  </DomainObject.Predmet.ProtustrankaFormatedWithAdress>
  <DomainObject.Predmet.ProtustrankaFormatedWithAdressOIB>
    <izvorni_sadrzaj> ZDUNIĆ COMPANY jednostavno društvo s ograničenom odgovornošću za ugostiteljstvo i marketing, OIB 53974725608, Varaždinska ulica 56, 42240 Ivanec zastupanog po punomoćniku Tin Zdunić</izvorni_sadrzaj>
    <derivirana_varijabla naziv="DomainObject.Predmet.ProtustrankaFormatedWithAdressOIB_1"> ZDUNIĆ COMPANY jednostavno društvo s ograničenom odgovornošću za ugostiteljstvo i marketing, OIB 53974725608, Varaždinska ulica 56, 42240 Ivanec zastupanog po punomoćniku Tin Zdunić</derivirana_varijabla>
  </DomainObject.Predmet.ProtustrankaFormatedWithAdressOIB>
  <DomainObject.Predmet.ProtustrankaWithAdress>
    <izvorni_sadrzaj>ZDUNIĆ COMPANY jednostavno društvo s ograničenom odgovornošću za ugostiteljstvo i marketing Varaždinska ulica 56, 42240 Ivanec</izvorni_sadrzaj>
    <derivirana_varijabla naziv="DomainObject.Predmet.ProtustrankaWithAdress_1">ZDUNIĆ COMPANY jednostavno društvo s ograničenom odgovornošću za ugostiteljstvo i marketing Varaždinska ulica 56, 42240 Ivanec</derivirana_varijabla>
  </DomainObject.Predmet.ProtustrankaWithAdress>
  <DomainObject.Predmet.ProtustrankaWithAdressOIB>
    <izvorni_sadrzaj>ZDUNIĆ COMPANY jednostavno društvo s ograničenom odgovornošću za ugostiteljstvo i marketing, OIB 53974725608, Varaždinska ulica 56, 42240 Ivanec</izvorni_sadrzaj>
    <derivirana_varijabla naziv="DomainObject.Predmet.ProtustrankaWithAdressOIB_1">ZDUNIĆ COMPANY jednostavno društvo s ograničenom odgovornošću za ugostiteljstvo i marketing, OIB 53974725608, Varaždinska ulica 56, 42240 Ivanec</derivirana_varijabla>
  </DomainObject.Predmet.ProtustrankaWithAdressOIB>
  <DomainObject.Predmet.ProtustrankaNazivFormated>
    <izvorni_sadrzaj>ZDUNIĆ COMPANY jednostavno društvo s ograničenom odgovornošću za ugostiteljstvo i marketing</izvorni_sadrzaj>
    <derivirana_varijabla naziv="DomainObject.Predmet.ProtustrankaNazivFormated_1">ZDUNIĆ COMPANY jednostavno društvo s ograničenom odgovornošću za ugostiteljstvo i marketing</derivirana_varijabla>
  </DomainObject.Predmet.ProtustrankaNazivFormated>
  <DomainObject.Predmet.ProtustrankaNazivFormatedOIB>
    <izvorni_sadrzaj>ZDUNIĆ COMPANY jednostavno društvo s ograničenom odgovornošću za ugostiteljstvo i marketing, OIB 53974725608</izvorni_sadrzaj>
    <derivirana_varijabla naziv="DomainObject.Predmet.ProtustrankaNazivFormatedOIB_1">ZDUNIĆ COMPANY jednostavno društvo s ograničenom odgovornošću za ugostiteljstvo i marketing, OIB 53974725608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Varaždina</izvorni_sadrzaj>
    <derivirana_varijabla naziv="DomainObject.Predmet.StrankaFormated_1">  Financijska agencija - Podružnica Varaždina</derivirana_varijabla>
  </DomainObject.Predmet.StrankaFormated>
  <DomainObject.Predmet.StrankaFormatedOIB>
    <izvorni_sadrzaj>  Financijska agencija - Podružnica Varaždina, OIB 85821130368</izvorni_sadrzaj>
    <derivirana_varijabla naziv="DomainObject.Predmet.StrankaFormatedOIB_1">  Financijska agencija - Podružnica Varaždina, OIB 85821130368</derivirana_varijabla>
  </DomainObject.Predmet.StrankaFormatedOIB>
  <DomainObject.Predmet.StrankaFormatedWithAdress>
    <izvorni_sadrzaj> Financijska agencija - Podružnica Varaždina, Graberje 1, 42000 Varaždin</izvorni_sadrzaj>
    <derivirana_varijabla naziv="DomainObject.Predmet.StrankaFormatedWithAdress_1"> Financijska agencija - Podružnica Varaždina, Graberje 1, 42000 Varaždin</derivirana_varijabla>
  </DomainObject.Predmet.StrankaFormatedWithAdress>
  <DomainObject.Predmet.StrankaFormatedWithAdressOIB>
    <izvorni_sadrzaj> Financijska agencija - Podružnica Varaždina, OIB 85821130368, Graberje 1, 42000 Varaždin</izvorni_sadrzaj>
    <derivirana_varijabla naziv="DomainObject.Predmet.StrankaFormatedWithAdressOIB_1"> Financijska agencija - Podružnica Varaždina, OIB 85821130368, Graberje 1, 42000 Varaždin</derivirana_varijabla>
  </DomainObject.Predmet.StrankaFormatedWithAdressOIB>
  <DomainObject.Predmet.StrankaWithAdress>
    <izvorni_sadrzaj>Financijska agencija - Podružnica Varaždina Graberje 1,42000 Varaždin</izvorni_sadrzaj>
    <derivirana_varijabla naziv="DomainObject.Predmet.StrankaWithAdress_1">Financijska agencija - Podružnica Varaždina Graberje 1,42000 Varaždin</derivirana_varijabla>
  </DomainObject.Predmet.StrankaWithAdress>
  <DomainObject.Predmet.StrankaWithAdressOIB>
    <izvorni_sadrzaj>Financijska agencija - Podružnica Varaždina, OIB 85821130368, Graberje 1,42000 Varaždin</izvorni_sadrzaj>
    <derivirana_varijabla naziv="DomainObject.Predmet.StrankaWithAdressOIB_1">Financijska agencija - Podružnica Varaždina, OIB 85821130368, Graberje 1,42000 Varaždin</derivirana_varijabla>
  </DomainObject.Predmet.StrankaWithAdressOIB>
  <DomainObject.Predmet.StrankaNazivFormated>
    <izvorni_sadrzaj>Financijska agencija - Podružnica Varaždina</izvorni_sadrzaj>
    <derivirana_varijabla naziv="DomainObject.Predmet.StrankaNazivFormated_1">Financijska agencija - Podružnica Varaždina</derivirana_varijabla>
  </DomainObject.Predmet.StrankaNazivFormated>
  <DomainObject.Predmet.StrankaNazivFormatedOIB>
    <izvorni_sadrzaj>Financijska agencija - Podružnica Varaždina, OIB 85821130368</izvorni_sadrzaj>
    <derivirana_varijabla naziv="DomainObject.Predmet.StrankaNazivFormatedOIB_1">Financijska agencija - Podružnica Varaždina,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86653.29</izvorni_sadrzaj>
    <derivirana_varijabla naziv="DomainObject.Predmet.TrenutnaVrijednost_1">86653.29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Varaždina</item>
    </izvorni_sadrzaj>
    <derivirana_varijabla naziv="DomainObject.Predmet.StrankaListFormated_1">
      <item>Financijska agencija - Podružnica Varaždina</item>
    </derivirana_varijabla>
  </DomainObject.Predmet.StrankaListFormated>
  <DomainObject.Predmet.StrankaListFormatedOIB>
    <izvorni_sadrzaj>
      <item>Financijska agencija - Podružnica Varaždina, OIB 85821130368</item>
    </izvorni_sadrzaj>
    <derivirana_varijabla naziv="DomainObject.Predmet.StrankaListFormatedOIB_1">
      <item>Financijska agencija - Podružnica Varaždina, OIB 85821130368</item>
    </derivirana_varijabla>
  </DomainObject.Predmet.StrankaListFormatedOIB>
  <DomainObject.Predmet.StrankaListFormatedWithAdress>
    <izvorni_sadrzaj>
      <item>Financijska agencija - Podružnica Varaždina, Graberje 1, 42000 Varaždin</item>
    </izvorni_sadrzaj>
    <derivirana_varijabla naziv="DomainObject.Predmet.StrankaListFormatedWithAdress_1">
      <item>Financijska agencija - Podružnica Varaždina, Graberje 1, 42000 Varaždin</item>
    </derivirana_varijabla>
  </DomainObject.Predmet.StrankaListFormatedWithAdress>
  <DomainObject.Predmet.StrankaListFormatedWithAdressOIB>
    <izvorni_sadrzaj>
      <item>Financijska agencija - Podružnica Varaždina, OIB 85821130368, Graberje 1, 42000 Varaždin</item>
    </izvorni_sadrzaj>
    <derivirana_varijabla naziv="DomainObject.Predmet.StrankaListFormatedWithAdressOIB_1">
      <item>Financijska agencija - Podružnica Varaždina, OIB 85821130368, Graberje 1, 42000 Varaždin</item>
    </derivirana_varijabla>
  </DomainObject.Predmet.StrankaListFormatedWithAdressOIB>
  <DomainObject.Predmet.StrankaListNazivFormated>
    <izvorni_sadrzaj>
      <item>Financijska agencija - Podružnica Varaždina</item>
    </izvorni_sadrzaj>
    <derivirana_varijabla naziv="DomainObject.Predmet.StrankaListNazivFormated_1">
      <item>Financijska agencija - Podružnica Varaždina</item>
    </derivirana_varijabla>
  </DomainObject.Predmet.StrankaListNazivFormated>
  <DomainObject.Predmet.StrankaListNazivFormatedOIB>
    <izvorni_sadrzaj>
      <item>Financijska agencija - Podružnica Varaždina, OIB 85821130368</item>
    </izvorni_sadrzaj>
    <derivirana_varijabla naziv="DomainObject.Predmet.StrankaListNazivFormatedOIB_1">
      <item>Financijska agencija - Podružnica Varaždina, OIB 85821130368</item>
    </derivirana_varijabla>
  </DomainObject.Predmet.StrankaListNazivFormatedOIB>
  <DomainObject.Predmet.ProtuStrankaListFormated>
    <izvorni_sadrzaj>
      <item>ZDUNIĆ COMPANY jednostavno društvo s ograničenom odgovornošću za ugostiteljstvo i marketing zastupanog po punomoćniku Tin Zdunić</item>
    </izvorni_sadrzaj>
    <derivirana_varijabla naziv="DomainObject.Predmet.ProtuStrankaListFormated_1">
      <item>ZDUNIĆ COMPANY jednostavno društvo s ograničenom odgovornošću za ugostiteljstvo i marketing zastupanog po punomoćniku Tin Zdunić</item>
    </derivirana_varijabla>
  </DomainObject.Predmet.ProtuStrankaListFormated>
  <DomainObject.Predmet.ProtuStrankaListFormatedOIB>
    <izvorni_sadrzaj>
      <item>ZDUNIĆ COMPANY jednostavno društvo s ograničenom odgovornošću za ugostiteljstvo i marketing, OIB 53974725608 zastupanog po punomoćniku Tin Zdunić</item>
    </izvorni_sadrzaj>
    <derivirana_varijabla naziv="DomainObject.Predmet.ProtuStrankaListFormatedOIB_1">
      <item>ZDUNIĆ COMPANY jednostavno društvo s ograničenom odgovornošću za ugostiteljstvo i marketing, OIB 53974725608 zastupanog po punomoćniku Tin Zdunić</item>
    </derivirana_varijabla>
  </DomainObject.Predmet.ProtuStrankaListFormatedOIB>
  <DomainObject.Predmet.ProtuStrankaListFormatedWithAdress>
    <izvorni_sadrzaj>
      <item>ZDUNIĆ COMPANY jednostavno društvo s ograničenom odgovornošću za ugostiteljstvo i marketing, Varaždinska ulica 56, 42240 Ivanec zastupanog po punomoćniku Tin Zdunić</item>
    </izvorni_sadrzaj>
    <derivirana_varijabla naziv="DomainObject.Predmet.ProtuStrankaListFormatedWithAdress_1">
      <item>ZDUNIĆ COMPANY jednostavno društvo s ograničenom odgovornošću za ugostiteljstvo i marketing, Varaždinska ulica 56, 42240 Ivanec zastupanog po punomoćniku Tin Zdunić</item>
    </derivirana_varijabla>
  </DomainObject.Predmet.ProtuStrankaListFormatedWithAdress>
  <DomainObject.Predmet.ProtuStrankaListFormatedWithAdressOIB>
    <izvorni_sadrzaj>
      <item>ZDUNIĆ COMPANY jednostavno društvo s ograničenom odgovornošću za ugostiteljstvo i marketing, OIB 53974725608, Varaždinska ulica 56, 42240 Ivanec zastupanog po punomoćniku Tin Zdunić</item>
    </izvorni_sadrzaj>
    <derivirana_varijabla naziv="DomainObject.Predmet.ProtuStrankaListFormatedWithAdressOIB_1">
      <item>ZDUNIĆ COMPANY jednostavno društvo s ograničenom odgovornošću za ugostiteljstvo i marketing, OIB 53974725608, Varaždinska ulica 56, 42240 Ivanec zastupanog po punomoćniku Tin Zdunić</item>
    </derivirana_varijabla>
  </DomainObject.Predmet.ProtuStrankaListFormatedWithAdressOIB>
  <DomainObject.Predmet.ProtuStrankaListNazivFormated>
    <izvorni_sadrzaj>
      <item>ZDUNIĆ COMPANY jednostavno društvo s ograničenom odgovornošću za ugostiteljstvo i marketing</item>
    </izvorni_sadrzaj>
    <derivirana_varijabla naziv="DomainObject.Predmet.ProtuStrankaListNazivFormated_1">
      <item>ZDUNIĆ COMPANY jednostavno društvo s ograničenom odgovornošću za ugostiteljstvo i marketing</item>
    </derivirana_varijabla>
  </DomainObject.Predmet.ProtuStrankaListNazivFormated>
  <DomainObject.Predmet.ProtuStrankaListNazivFormatedOIB>
    <izvorni_sadrzaj>
      <item>ZDUNIĆ COMPANY jednostavno društvo s ograničenom odgovornošću za ugostiteljstvo i marketing, OIB 53974725608</item>
    </izvorni_sadrzaj>
    <derivirana_varijabla naziv="DomainObject.Predmet.ProtuStrankaListNazivFormatedOIB_1">
      <item>ZDUNIĆ COMPANY jednostavno društvo s ograničenom odgovornošću za ugostiteljstvo i marketing, OIB 53974725608</item>
    </derivirana_varijabla>
  </DomainObject.Predmet.ProtuStrankaListNazivFormatedOIB>
  <DomainObject.Predmet.OstaliListFormated>
    <izvorni_sadrzaj>
      <item>Sudski registar TS u Varaždinu</item>
      <item>e-oglasna ploča</item>
      <item>Županijsko državno odvjetništvo u Varaždinu</item>
      <item>Porezna uprava, Područni ured sjeverna Hrvatska, Ispostava Varaždin</item>
      <item>Tin Zdunić punomoćnik sudionika u postupku ZDUNIĆ COMPANY jednostavno društvo s ograničenom odgovornošću za ugostiteljstvo i marketing</item>
    </izvorni_sadrzaj>
    <derivirana_varijabla naziv="DomainObject.Predmet.OstaliListFormated_1">
      <item>Sudski registar TS u Varaždinu</item>
      <item>e-oglasna ploča</item>
      <item>Županijsko državno odvjetništvo u Varaždinu</item>
      <item>Porezna uprava, Područni ured sjeverna Hrvatska, Ispostava Varaždin</item>
      <item>Tin Zdunić punomoćnik sudionika u postupku ZDUNIĆ COMPANY jednostavno društvo s ograničenom odgovornošću za ugostiteljstvo i marketing</item>
    </derivirana_varijabla>
  </DomainObject.Predmet.OstaliListFormated>
  <DomainObject.Predmet.OstaliListFormatedOIB>
    <izvorni_sadrzaj>
      <item>Sudski registar TS u Varaždinu</item>
      <item>e-oglasna ploča</item>
      <item>Županijsko državno odvjetništvo u Varaždinu</item>
      <item>Porezna uprava, Područni ured sjeverna Hrvatska, Ispostava Varaždin</item>
      <item>Tin Zdunić, OIB 24169417615 punomoćnik sudionika u postupku ZDUNIĆ COMPANY jednostavno društvo s ograničenom odgovornošću za ugostiteljstvo i marketing</item>
    </izvorni_sadrzaj>
    <derivirana_varijabla naziv="DomainObject.Predmet.OstaliListFormatedOIB_1">
      <item>Sudski registar TS u Varaždinu</item>
      <item>e-oglasna ploča</item>
      <item>Županijsko državno odvjetništvo u Varaždinu</item>
      <item>Porezna uprava, Područni ured sjeverna Hrvatska, Ispostava Varaždin</item>
      <item>Tin Zdunić, OIB 24169417615 punomoćnik sudionika u postupku ZDUNIĆ COMPANY jednostavno društvo s ograničenom odgovornošću za ugostiteljstvo i marketing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Ul. braće Radić 2, 42000 Varaždin</item>
      <item>Tin Zdunić, Varaždinska Ulica 56, 42240 Ivanec punomoćnik sudionika u postupku ZDUNIĆ COMPANY jednostavno društvo s ograničenom odgovornošću za ugostiteljstvo i marketing</item>
    </izvorni_sadrzaj>
    <derivirana_varijabla naziv="DomainObject.Predmet.OstaliListFormatedWithAdress_1"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Ul. braće Radić 2, 42000 Varaždin</item>
      <item>Tin Zdunić, Varaždinska Ulica 56, 42240 Ivanec punomoćnik sudionika u postupku ZDUNIĆ COMPANY jednostavno društvo s ograničenom odgovornošću za ugostiteljstvo i marketing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Ul. braće Radić 2, 42000 Varaždin</item>
      <item>Tin Zdunić, OIB 24169417615, Varaždinska Ulica 56, 42240 Ivanec punomoćnik sudionika u postupku ZDUNIĆ COMPANY jednostavno društvo s ograničenom odgovornošću za ugostiteljstvo i marketing</item>
    </izvorni_sadrzaj>
    <derivirana_varijabla naziv="DomainObject.Predmet.OstaliListFormatedWithAdressOIB_1"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Ul. braće Radić 2, 42000 Varaždin</item>
      <item>Tin Zdunić, OIB 24169417615, Varaždinska Ulica 56, 42240 Ivanec punomoćnik sudionika u postupku ZDUNIĆ COMPANY jednostavno društvo s ograničenom odgovornošću za ugostiteljstvo i marketing</item>
    </derivirana_varijabla>
  </DomainObject.Predmet.OstaliListFormatedWithAdressOIB>
  <DomainObject.Predmet.OstaliListNazivFormated>
    <izvorni_sadrzaj>
      <item>Sudski registar TS u Varaždinu</item>
      <item>e-oglasna ploča</item>
      <item>Županijsko državno odvjetništvo u Varaždinu</item>
      <item>Porezna uprava, Područni ured sjeverna Hrvatska, Ispostava Varaždin</item>
      <item>Tin Zdunić</item>
    </izvorni_sadrzaj>
    <derivirana_varijabla naziv="DomainObject.Predmet.OstaliListNazivFormated_1">
      <item>Sudski registar TS u Varaždinu</item>
      <item>e-oglasna ploča</item>
      <item>Županijsko državno odvjetništvo u Varaždinu</item>
      <item>Porezna uprava, Područni ured sjeverna Hrvatska, Ispostava Varaždin</item>
      <item>Tin Zdunić</item>
    </derivirana_varijabla>
  </DomainObject.Predmet.OstaliListNazivFormated>
  <DomainObject.Predmet.OstaliListNazivFormatedOIB>
    <izvorni_sadrzaj>
      <item>Sudski registar TS u Varaždinu</item>
      <item>e-oglasna ploča</item>
      <item>Županijsko državno odvjetništvo u Varaždinu</item>
      <item>Porezna uprava, Područni ured sjeverna Hrvatska, Ispostava Varaždin</item>
      <item>Tin Zdunić, OIB 24169417615</item>
    </izvorni_sadrzaj>
    <derivirana_varijabla naziv="DomainObject.Predmet.OstaliListNazivFormatedOIB_1">
      <item>Sudski registar TS u Varaždinu</item>
      <item>e-oglasna ploča</item>
      <item>Županijsko državno odvjetništvo u Varaždinu</item>
      <item>Porezna uprava, Područni ured sjeverna Hrvatska, Ispostava Varaždin</item>
      <item>Tin Zdunić, OIB 24169417615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Varaždina</izvorni_sadrzaj>
    <derivirana_varijabla naziv="DomainObject.Predmet.StrankaIDrugi_1">Financijska agencija - Podružnica Varaždina</derivirana_varijabla>
  </DomainObject.Predmet.StrankaIDrugi>
  <DomainObject.Predmet.ProtustrankaIDrugi>
    <izvorni_sadrzaj>ZDUNIĆ COMPANY jednostavno društvo s ograničenom odgovornošću za ugostiteljstvo i marketing</izvorni_sadrzaj>
    <derivirana_varijabla naziv="DomainObject.Predmet.ProtustrankaIDrugi_1">ZDUNIĆ COMPANY jednostavno društvo s ograničenom odgovornošću za ugostiteljstvo i marketing</derivirana_varijabla>
  </DomainObject.Predmet.ProtustrankaIDrugi>
  <DomainObject.Predmet.StrankaIDrugiAdressOIB>
    <izvorni_sadrzaj>Financijska agencija - Podružnica Varaždina, OIB 85821130368, Graberje 1, 42000 Varaždin</izvorni_sadrzaj>
    <derivirana_varijabla naziv="DomainObject.Predmet.StrankaIDrugiAdressOIB_1">Financijska agencija - Podružnica Varaždina, OIB 85821130368, Graberje 1, 42000 Varaždin</derivirana_varijabla>
  </DomainObject.Predmet.StrankaIDrugiAdressOIB>
  <DomainObject.Predmet.ProtustrankaIDrugiAdressOIB>
    <izvorni_sadrzaj>ZDUNIĆ COMPANY jednostavno društvo s ograničenom odgovornošću za ugostiteljstvo i marketing, OIB 53974725608, Varaždinska ulica 56, 42240 Ivanec</izvorni_sadrzaj>
    <derivirana_varijabla naziv="DomainObject.Predmet.ProtustrankaIDrugiAdressOIB_1">ZDUNIĆ COMPANY jednostavno društvo s ograničenom odgovornošću za ugostiteljstvo i marketing, OIB 53974725608, Varaždinska ulica 56,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Varaždina</item>
      <item>ZDUNIĆ COMPANY jednostavno društvo s ograničenom odgovornošću za ugostiteljstvo i marketing</item>
      <item>Sudski registar TS u Varaždinu</item>
      <item>e-oglasna ploča</item>
      <item>Županijsko državno odvjetništvo u Varaždinu</item>
      <item>Porezna uprava, Područni ured sjeverna Hrvatska, Ispostava Varaždin</item>
      <item>Tin Zdunić</item>
    </izvorni_sadrzaj>
    <derivirana_varijabla naziv="DomainObject.Predmet.SudioniciListNaziv_1">
      <item>Financijska agencija - Podružnica Varaždina</item>
      <item>ZDUNIĆ COMPANY jednostavno društvo s ograničenom odgovornošću za ugostiteljstvo i marketing</item>
      <item>Sudski registar TS u Varaždinu</item>
      <item>e-oglasna ploča</item>
      <item>Županijsko državno odvjetništvo u Varaždinu</item>
      <item>Porezna uprava, Područni ured sjeverna Hrvatska, Ispostava Varaždin</item>
      <item>Tin Zdunić</item>
    </derivirana_varijabla>
  </DomainObject.Predmet.SudioniciListNaziv>
  <DomainObject.Predmet.SudioniciListAdressOIB>
    <izvorni_sadrzaj>
      <item>Financijska agencija - Podružnica Varaždina, OIB 85821130368, Graberje 1,42000 Varaždin</item>
      <item>ZDUNIĆ COMPANY jednostavno društvo s ograničenom odgovornošću za ugostiteljstvo i marketing, OIB 53974725608, Varaždinska ulica 56,42240 Ivanec</item>
      <item>Sudski registar TS u Varaždinu, Ul. braće Radić 2,42000 Varaždin</item>
      <item>e-oglasna ploča</item>
      <item>Županijsko državno odvjetništvo u Varaždinu, Ul. braće Radić 2,42000 Varaždin</item>
      <item>Porezna uprava, Područni ured sjeverna Hrvatska, Ispostava Varaždin, Ul. braće Radić 2,42000 Varaždin</item>
      <item>Tin Zdunić, OIB 24169417615, Varaždinska Ulica 56,42240 Ivanec</item>
    </izvorni_sadrzaj>
    <derivirana_varijabla naziv="DomainObject.Predmet.SudioniciListAdressOIB_1">
      <item>Financijska agencija - Podružnica Varaždina, OIB 85821130368, Graberje 1,42000 Varaždin</item>
      <item>ZDUNIĆ COMPANY jednostavno društvo s ograničenom odgovornošću za ugostiteljstvo i marketing, OIB 53974725608, Varaždinska ulica 56,42240 Ivanec</item>
      <item>Sudski registar TS u Varaždinu, Ul. braće Radić 2,42000 Varaždin</item>
      <item>e-oglasna ploča</item>
      <item>Županijsko državno odvjetništvo u Varaždinu, Ul. braće Radić 2,42000 Varaždin</item>
      <item>Porezna uprava, Područni ured sjeverna Hrvatska, Ispostava Varaždin, Ul. braće Radić 2,42000 Varaždin</item>
      <item>Tin Zdunić, OIB 24169417615, Varaždinska Ulica 56,42240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0A4D5-193A-446B-AF68-321E1108B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2872</properties:Characters>
  <properties:Lines>70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2017-04-05T11:46:00Z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2017-04-06T08:44:00Z</cp:lastPrinted>
  <dcterms:modified xmlns:xsi="http://www.w3.org/2001/XMLSchema-instance" xsi:type="dcterms:W3CDTF">2017-04-06T08:45:00Z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