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f820" w14:paraId="855f82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EB475A">
        <w:t>7168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EB475A">
        <w:t>7168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835D21" w:rsidR="00835D21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EB475A">
        <w:t>TAŠA STUDIO j.d.o.o.</w:t>
      </w:r>
      <w:r w:rsidR="00EB475A" w:rsidRPr="00EF6988">
        <w:t>, OIB:</w:t>
      </w:r>
      <w:r w:rsidR="00EB475A">
        <w:t xml:space="preserve"> 43812953568, Cugovec, Cugovec 93.</w:t>
      </w:r>
    </w:p>
    <w:p w:rsidRDefault="00EB475A" w:rsidP="00EB475A" w:rsidR="00EB475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EB475A">
        <w:t>177.006,28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EA7" w:rsidR="00F77EA7">
      <w:r>
        <w:separator/>
      </w:r>
    </w:p>
  </w:endnote>
  <w:endnote w:id="0" w:type="continuationSeparator">
    <w:p w:rsidRDefault="00F77EA7" w:rsidR="00F7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EA7" w:rsidR="00F77EA7">
      <w:r>
        <w:separator/>
      </w:r>
    </w:p>
  </w:footnote>
  <w:footnote w:id="0" w:type="continuationSeparator">
    <w:p w:rsidRDefault="00F77EA7" w:rsidR="00F77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5D21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44D71"/>
    <w:rsid w:val="00C51A36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77EA7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7168</izvorni_sadrzaj>
    <derivirana_varijabla naziv="DomainObject.Predmet.Broj_1">7168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St-7168/2015</izvorni_sadrzaj>
    <derivirana_varijabla naziv="DomainObject.Predmet.OznakaBroj_1">St-7168/2015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TAŠA STUDIO j.d.o.o. za usluge zastupanog po punomoćniku Nataša Horvat Dreta</izvorni_sadrzaj>
    <derivirana_varijabla naziv="DomainObject.Predmet.ProtustrankaFormated_1">  TAŠA STUDIO j.d.o.o. za usluge zastupanog po punomoćniku Nataša Horvat Dreta</derivirana_varijabla>
  </DomainObject.Predmet.ProtustrankaFormated>
  <DomainObject.Predmet.ProtustrankaFormatedOIB>
    <izvorni_sadrzaj>  TAŠA STUDIO j.d.o.o. za usluge, OIB 43812953568 zastupanog po punomoćniku Nataša Horvat Dreta</izvorni_sadrzaj>
    <derivirana_varijabla naziv="DomainObject.Predmet.ProtustrankaFormatedOIB_1">  TAŠA STUDIO j.d.o.o. za usluge, OIB 43812953568 zastupanog po punomoćniku Nataša Horvat Dreta</derivirana_varijabla>
  </DomainObject.Predmet.ProtustrankaFormatedOIB>
  <DomainObject.Predmet.ProtustrankaFormatedWithAdress>
    <izvorni_sadrzaj> TAŠA STUDIO j.d.o.o. za usluge, Cugovec 93, 10340 Cugovec zastupanog po punomoćniku Nataša Horvat Dreta</izvorni_sadrzaj>
    <derivirana_varijabla naziv="DomainObject.Predmet.ProtustrankaFormatedWithAdress_1"> TAŠA STUDIO j.d.o.o. za usluge, Cugovec 93, 10340 Cugovec zastupanog po punomoćniku Nataša Horvat Dreta</derivirana_varijabla>
  </DomainObject.Predmet.ProtustrankaFormatedWithAdress>
  <DomainObject.Predmet.ProtustrankaFormatedWithAdressOIB>
    <izvorni_sadrzaj> TAŠA STUDIO j.d.o.o. za usluge, OIB 43812953568, Cugovec 93, 10340 Cugovec zastupanog po punomoćniku Nataša Horvat Dreta</izvorni_sadrzaj>
    <derivirana_varijabla naziv="DomainObject.Predmet.ProtustrankaFormatedWithAdressOIB_1"> TAŠA STUDIO j.d.o.o. za usluge, OIB 43812953568, Cugovec 93, 10340 Cugovec zastupanog po punomoćniku Nataša Horvat Dreta</derivirana_varijabla>
  </DomainObject.Predmet.ProtustrankaFormatedWithAdressOIB>
  <DomainObject.Predmet.ProtustrankaWithAdress>
    <izvorni_sadrzaj>TAŠA STUDIO j.d.o.o. za usluge Cugovec 93, 10340 Cugovec</izvorni_sadrzaj>
    <derivirana_varijabla naziv="DomainObject.Predmet.ProtustrankaWithAdress_1">TAŠA STUDIO j.d.o.o. za usluge Cugovec 93, 10340 Cugovec</derivirana_varijabla>
  </DomainObject.Predmet.ProtustrankaWithAdress>
  <DomainObject.Predmet.ProtustrankaWithAdressOIB>
    <izvorni_sadrzaj>TAŠA STUDIO j.d.o.o. za usluge, OIB 43812953568, Cugovec 93, 10340 Cugovec</izvorni_sadrzaj>
    <derivirana_varijabla naziv="DomainObject.Predmet.ProtustrankaWithAdressOIB_1">TAŠA STUDIO j.d.o.o. za usluge, OIB 43812953568, Cugovec 93, 10340 Cugovec</derivirana_varijabla>
  </DomainObject.Predmet.ProtustrankaWithAdressOIB>
  <DomainObject.Predmet.ProtustrankaNazivFormated>
    <izvorni_sadrzaj>TAŠA STUDIO j.d.o.o. za usluge</izvorni_sadrzaj>
    <derivirana_varijabla naziv="DomainObject.Predmet.ProtustrankaNazivFormated_1">TAŠA STUDIO j.d.o.o. za usluge</derivirana_varijabla>
  </DomainObject.Predmet.ProtustrankaNazivFormated>
  <DomainObject.Predmet.ProtustrankaNazivFormatedOIB>
    <izvorni_sadrzaj>TAŠA STUDIO j.d.o.o. za usluge, OIB 43812953568</izvorni_sadrzaj>
    <derivirana_varijabla naziv="DomainObject.Predmet.ProtustrankaNazivFormatedOIB_1">TAŠA STUDIO j.d.o.o. za usluge, OIB 43812953568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TAŠA STUDIO j.d.o.o. za usluge zastupanog po punomoćniku Nataša Horvat Dreta</item>
    </izvorni_sadrzaj>
    <derivirana_varijabla naziv="DomainObject.Predmet.ProtuStrankaListFormated_1">
      <item>TAŠA STUDIO j.d.o.o. za usluge zastupanog po punomoćniku Nataša Horvat Dreta</item>
    </derivirana_varijabla>
  </DomainObject.Predmet.ProtuStrankaListFormated>
  <DomainObject.Predmet.ProtuStrankaListFormatedOIB>
    <izvorni_sadrzaj>
      <item>TAŠA STUDIO j.d.o.o. za usluge, OIB 43812953568 zastupanog po punomoćniku Nataša Horvat Dreta</item>
    </izvorni_sadrzaj>
    <derivirana_varijabla naziv="DomainObject.Predmet.ProtuStrankaListFormatedOIB_1">
      <item>TAŠA STUDIO j.d.o.o. za usluge, OIB 43812953568 zastupanog po punomoćniku Nataša Horvat Dreta</item>
    </derivirana_varijabla>
  </DomainObject.Predmet.ProtuStrankaListFormatedOIB>
  <DomainObject.Predmet.ProtuStrankaListFormatedWithAdress>
    <izvorni_sadrzaj>
      <item>TAŠA STUDIO j.d.o.o. za usluge, Cugovec 93, 10340 Cugovec zastupanog po punomoćniku Nataša Horvat Dreta</item>
    </izvorni_sadrzaj>
    <derivirana_varijabla naziv="DomainObject.Predmet.ProtuStrankaListFormatedWithAdress_1">
      <item>TAŠA STUDIO j.d.o.o. za usluge, Cugovec 93, 10340 Cugovec zastupanog po punomoćniku Nataša Horvat Dreta</item>
    </derivirana_varijabla>
  </DomainObject.Predmet.ProtuStrankaListFormatedWithAdress>
  <DomainObject.Predmet.ProtuStrankaListFormatedWithAdressOIB>
    <izvorni_sadrzaj>
      <item>TAŠA STUDIO j.d.o.o. za usluge, OIB 43812953568, Cugovec 93, 10340 Cugovec zastupanog po punomoćniku Nataša Horvat Dreta</item>
    </izvorni_sadrzaj>
    <derivirana_varijabla naziv="DomainObject.Predmet.ProtuStrankaListFormatedWithAdressOIB_1">
      <item>TAŠA STUDIO j.d.o.o. za usluge, OIB 43812953568, Cugovec 93, 10340 Cugovec zastupanog po punomoćniku Nataša Horvat Dreta</item>
    </derivirana_varijabla>
  </DomainObject.Predmet.ProtuStrankaListFormatedWithAdressOIB>
  <DomainObject.Predmet.ProtuStrankaListNazivFormated>
    <izvorni_sadrzaj>
      <item>TAŠA STUDIO j.d.o.o. za usluge</item>
    </izvorni_sadrzaj>
    <derivirana_varijabla naziv="DomainObject.Predmet.ProtuStrankaListNazivFormated_1">
      <item>TAŠA STUDIO j.d.o.o. za usluge</item>
    </derivirana_varijabla>
  </DomainObject.Predmet.ProtuStrankaListNazivFormated>
  <DomainObject.Predmet.ProtuStrankaListNazivFormatedOIB>
    <izvorni_sadrzaj>
      <item>TAŠA STUDIO j.d.o.o. za usluge, OIB 43812953568</item>
    </izvorni_sadrzaj>
    <derivirana_varijabla naziv="DomainObject.Predmet.ProtuStrankaListNazivFormatedOIB_1">
      <item>TAŠA STUDIO j.d.o.o. za usluge, OIB 43812953568</item>
    </derivirana_varijabla>
  </DomainObject.Predmet.ProtuStrankaListNazivFormatedOIB>
  <DomainObject.Predmet.OstaliListFormated>
    <izvorni_sadrzaj>
      <item>Nataša Horvat Dreta punomoćnik sudionika u postupku TAŠA STUDIO j.d.o.o. za usluge</item>
    </izvorni_sadrzaj>
    <derivirana_varijabla naziv="DomainObject.Predmet.OstaliListFormated_1">
      <item>Nataša Horvat Dreta punomoćnik sudionika u postupku TAŠA STUDIO j.d.o.o. za usluge</item>
    </derivirana_varijabla>
  </DomainObject.Predmet.OstaliListFormated>
  <DomainObject.Predmet.OstaliListFormatedOIB>
    <izvorni_sadrzaj>
      <item>Nataša Horvat Dreta, OIB 73193547127 punomoćnik sudionika u postupku TAŠA STUDIO j.d.o.o. za usluge</item>
    </izvorni_sadrzaj>
    <derivirana_varijabla naziv="DomainObject.Predmet.OstaliListFormatedOIB_1">
      <item>Nataša Horvat Dreta, OIB 73193547127 punomoćnik sudionika u postupku TAŠA STUDIO j.d.o.o. za usluge</item>
    </derivirana_varijabla>
  </DomainObject.Predmet.OstaliListFormatedOIB>
  <DomainObject.Predmet.OstaliListFormatedWithAdress>
    <izvorni_sadrzaj>
      <item>Nataša Horvat Dreta, Cugovec 93, 10340 Cugovec punomoćnik sudionika u postupku TAŠA STUDIO j.d.o.o. za usluge</item>
    </izvorni_sadrzaj>
    <derivirana_varijabla naziv="DomainObject.Predmet.OstaliListFormatedWithAdress_1">
      <item>Nataša Horvat Dreta, Cugovec 93, 10340 Cugovec punomoćnik sudionika u postupku TAŠA STUDIO j.d.o.o. za usluge</item>
    </derivirana_varijabla>
  </DomainObject.Predmet.OstaliListFormatedWithAdress>
  <DomainObject.Predmet.OstaliListFormatedWithAdressOIB>
    <izvorni_sadrzaj>
      <item>Nataša Horvat Dreta, OIB 73193547127, Cugovec 93, 10340 Cugovec punomoćnik sudionika u postupku TAŠA STUDIO j.d.o.o. za usluge</item>
    </izvorni_sadrzaj>
    <derivirana_varijabla naziv="DomainObject.Predmet.OstaliListFormatedWithAdressOIB_1">
      <item>Nataša Horvat Dreta, OIB 73193547127, Cugovec 93, 10340 Cugovec punomoćnik sudionika u postupku TAŠA STUDIO j.d.o.o. za usluge</item>
    </derivirana_varijabla>
  </DomainObject.Predmet.OstaliListFormatedWithAdressOIB>
  <DomainObject.Predmet.OstaliListNazivFormated>
    <izvorni_sadrzaj>
      <item>Nataša Horvat Dreta</item>
    </izvorni_sadrzaj>
    <derivirana_varijabla naziv="DomainObject.Predmet.OstaliListNazivFormated_1">
      <item>Nataša Horvat Dreta</item>
    </derivirana_varijabla>
  </DomainObject.Predmet.OstaliListNazivFormated>
  <DomainObject.Predmet.OstaliListNazivFormatedOIB>
    <izvorni_sadrzaj>
      <item>Nataša Horvat Dreta, OIB 73193547127</item>
    </izvorni_sadrzaj>
    <derivirana_varijabla naziv="DomainObject.Predmet.OstaliListNazivFormatedOIB_1">
      <item>Nataša Horvat Dreta, OIB 73193547127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TAŠA STUDIO j.d.o.o. za usluge</izvorni_sadrzaj>
    <derivirana_varijabla naziv="DomainObject.Predmet.ProtustrankaIDrugi_1">TAŠA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TAŠA STUDIO j.d.o.o. za usluge, OIB 43812953568, Cugovec 93, 10340 Cugovec</izvorni_sadrzaj>
    <derivirana_varijabla naziv="DomainObject.Predmet.ProtustrankaIDrugiAdressOIB_1">TAŠA STUDIO j.d.o.o. za usluge, OIB 43812953568, Cugovec 93, 10340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TAŠA STUDIO j.d.o.o. za usluge</item>
      <item>Nataša Horvat Dreta</item>
    </izvorni_sadrzaj>
    <derivirana_varijabla naziv="DomainObject.Predmet.SudioniciListNaziv_1">
      <item>FINA Regionalni centar Zagreb</item>
      <item>TAŠA STUDIO j.d.o.o. za usluge</item>
      <item>Nataša Horvat Dreta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TAŠA STUDIO j.d.o.o. za usluge, OIB 43812953568, Cugovec 93,10340 Cugovec</item>
      <item>Nataša Horvat Dreta, OIB 73193547127, Cugovec 93,10340 Cugovec</item>
    </izvorni_sadrzaj>
    <derivirana_varijabla naziv="DomainObject.Predmet.SudioniciListAdressOIB_1">
      <item>FINA Regionalni centar Zagreb, OIB 85821130368, Trg svibanjskih žrtava 1995. br. 1,10000 Zagreb</item>
      <item>TAŠA STUDIO j.d.o.o. za usluge, OIB 43812953568, Cugovec 93,10340 Cugovec</item>
      <item>Nataša Horvat Dreta, OIB 73193547127, Cugovec 93,10340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43812953568</item>
      <item>, OIB 73193547127</item>
    </izvorni_sadrzaj>
    <derivirana_varijabla naziv="DomainObject.Predmet.SudioniciListNazivOIB_1">
      <item>, OIB 85821130368</item>
      <item>, OIB 43812953568</item>
      <item>, OIB 73193547127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1278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2016-01-18T12:31:00Z</dcterms:created>
  <dc:creator>ilukac</dc:creator>
  <cp:lastModifiedBy>dvorana100</cp:lastModifiedBy>
  <cp:lastPrinted>2016-01-11T14:16:00Z</cp:lastPrinted>
  <dcterms:modified xmlns:xsi="http://www.w3.org/2001/XMLSchema-instance" xsi:type="dcterms:W3CDTF">2016-02-08T14:35:00Z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