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4c6aa" w14:paraId="8e4c6aa"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090FBD">
        <w:t>-1160</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090FBD">
        <w:t>18. siječnja 2016.</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0976EE" w:rsidRPr="000976EE">
        <w:rPr>
          <w:color w:val="000000"/>
        </w:rPr>
        <w:t xml:space="preserve"> </w:t>
      </w:r>
      <w:r w:rsidR="001B08EB">
        <w:rPr>
          <w:color w:val="000000"/>
        </w:rPr>
        <w:t xml:space="preserve">Mladenu </w:t>
      </w:r>
      <w:r w:rsidR="001B08EB" w:rsidRPr="008F13ED">
        <w:rPr>
          <w:color w:val="000000"/>
        </w:rPr>
        <w:t>Mendeš</w:t>
      </w:r>
      <w:r w:rsidR="001B08EB">
        <w:rPr>
          <w:color w:val="000000"/>
        </w:rPr>
        <w:t xml:space="preserve">, Zagreb, Dubašnička ulica 19, OIB: 23120927228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090FBD" w:rsidP="00090FBD" w:rsidR="00090FBD">
      <w:pPr>
        <w:ind w:firstLine="708" w:left="708"/>
      </w:pPr>
      <w:r w:rsidRPr="000936D8">
        <w:rPr>
          <w:bCs/>
        </w:rPr>
        <w:t xml:space="preserve">- </w:t>
      </w:r>
      <w:r w:rsidRPr="00DD5DD8">
        <w:rPr>
          <w:bCs/>
        </w:rPr>
        <w:t>Poduložak 215. ETAŽA 5/10000</w:t>
      </w:r>
      <w:r w:rsidRPr="00DD5DD8">
        <w:t xml:space="preserve"> parkirno garažno mjesto oznake PGM-2.44 </w:t>
      </w:r>
    </w:p>
    <w:p w:rsidRDefault="00090FBD" w:rsidP="00090FBD" w:rsidR="00090FBD">
      <w:r w:rsidRPr="00DD5DD8">
        <w:t>u podrumskoj etaži -2; neto korisne površine 6,00čm označeno u planu posebnih dijelova zgrade zelenom bojom</w:t>
      </w:r>
    </w:p>
    <w:p w:rsidRDefault="0000521D" w:rsidP="0000521D" w:rsidR="0000521D" w:rsidRPr="00847550"/>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090FBD">
        <w:t>20. studenog</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090FBD">
        <w:t>15. prosinca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090FBD">
        <w:t>20. studenog</w:t>
      </w:r>
      <w:r w:rsidR="00EB4227">
        <w:t xml:space="preserve">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090FBD">
        <w:t>18. siječnja 2016.</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F40E44">
        <w:t>,v.r.</w:t>
      </w:r>
    </w:p>
    <w:p w:rsidRDefault="00F71DF6" w:rsidP="001E0E34" w:rsidR="00F71DF6" w:rsidRPr="00F47E3D"/>
    <w:p w:rsidRDefault="00F71DF6" w:rsidP="00F71DF6" w:rsidR="00F71DF6">
      <w:pPr>
        <w:ind w:left="360"/>
      </w:pPr>
    </w:p>
    <w:p w:rsidRDefault="00F40E44" w:rsidR="00F40E44">
      <w:r>
        <w:tab/>
      </w:r>
      <w:r>
        <w:tab/>
      </w:r>
      <w:r>
        <w:tab/>
      </w:r>
      <w:r>
        <w:tab/>
      </w:r>
      <w:r>
        <w:tab/>
      </w:r>
      <w:r>
        <w:tab/>
      </w:r>
      <w:r>
        <w:tab/>
      </w:r>
      <w:r>
        <w:tab/>
        <w:t>Za točnost otpravka-ovl.službenik</w:t>
      </w:r>
    </w:p>
    <w:p w:rsidRDefault="00F40E44" w:rsidP="00F40E44" w:rsidR="00F40E44">
      <w:pPr>
        <w:ind w:firstLine="708" w:left="5664"/>
      </w:pPr>
      <w:r>
        <w:t>Vinka Mihalinčić</w:t>
      </w:r>
    </w:p>
    <w:p w:rsidRDefault="00F40E44" w:rsidP="00F71DF6" w:rsidR="00F40E44" w:rsidRPr="00F47E3D">
      <w:pPr>
        <w:ind w:left="360"/>
      </w:pPr>
    </w:p>
    <w:sectPr w:rsidSect="00E67818" w:rsidR="00F40E44"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0521D"/>
    <w:rsid w:val="00016045"/>
    <w:rsid w:val="000225AC"/>
    <w:rsid w:val="00027B40"/>
    <w:rsid w:val="00035E93"/>
    <w:rsid w:val="00040D47"/>
    <w:rsid w:val="00041213"/>
    <w:rsid w:val="000505C9"/>
    <w:rsid w:val="00090FBD"/>
    <w:rsid w:val="000944DE"/>
    <w:rsid w:val="000976EE"/>
    <w:rsid w:val="000C1799"/>
    <w:rsid w:val="000C3D74"/>
    <w:rsid w:val="000D0307"/>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08EB"/>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01D2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C7A97"/>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0E44"/>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F40E44"/>
    <w:rPr>
      <w:color w:val="808080"/>
      <w:bdr w:space="0" w:sz="0" w:color="auto" w:val="none"/>
      <w:shd w:fill="auto" w:color="auto" w:val="clear"/>
    </w:rPr>
  </w:style>
  <w:style w:customStyle="true" w:styleId="eSPISCCParagraphDefaultFont" w:type="character">
    <w:name w:val="eSPIS_CC_Paragraph Default Font"/>
    <w:basedOn w:val="Zadanifontodlomka"/>
    <w:rsid w:val="00F40E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0E44"/>
    <w:rPr>
      <w:bdr w:space="0" w:sz="0" w:color="auto" w:val="none"/>
      <w:shd w:fill="FFFFCC" w:color="auto" w:val="clear"/>
      <w:lang w:val="hr-HR"/>
    </w:rPr>
  </w:style>
  <w:style w:customStyle="true" w:styleId="PozadinaSvijetloCrvena" w:type="character">
    <w:name w:val="Pozadina_SvijetloCrvena"/>
    <w:basedOn w:val="eSPISCCParagraphDefaultFont"/>
    <w:rsid w:val="00F40E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0E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F40E44"/>
    <w:rPr>
      <w:color w:val="808080"/>
      <w:bdr w:color="auto" w:space="0" w:sz="0" w:val="none"/>
      <w:shd w:color="auto" w:fill="auto" w:val="clear"/>
    </w:rPr>
  </w:style>
  <w:style w:customStyle="1" w:styleId="eSPISCCParagraphDefaultFont" w:type="character">
    <w:name w:val="eSPIS_CC_Paragraph Default Font"/>
    <w:basedOn w:val="Zadanifontodlomka"/>
    <w:rsid w:val="00F40E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0E44"/>
    <w:rPr>
      <w:bdr w:color="auto" w:space="0" w:sz="0" w:val="none"/>
      <w:shd w:color="auto" w:fill="FFFFCC" w:val="clear"/>
      <w:lang w:val="hr-HR"/>
    </w:rPr>
  </w:style>
  <w:style w:customStyle="1" w:styleId="PozadinaSvijetloCrvena" w:type="character">
    <w:name w:val="Pozadina_SvijetloCrvena"/>
    <w:basedOn w:val="eSPISCCParagraphDefaultFont"/>
    <w:rsid w:val="00F40E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0E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977</properties:Characters>
  <properties:Lines>34</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2016-01-18T13:11:00Z</dcterms:created>
  <dc:creator>kraljicn</dc:creator>
  <cp:lastModifiedBy>Vinka Mihalinčić</cp:lastModifiedBy>
  <cp:lastPrinted>2015-07-01T08:52:00Z</cp:lastPrinted>
  <dcterms:modified xmlns:xsi="http://www.w3.org/2001/XMLSchema-instance" xsi:type="dcterms:W3CDTF">2016-01-18T13:16:00Z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