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bbae" w14:paraId="f4dbbae" w:rsidRDefault="00977559" w:rsidP="00977559" w:rsidR="00977559">
      <w:pPr>
        <w:jc w:val="right"/>
        <w15:collapsed w:val="false"/>
      </w:pPr>
      <w:bookmarkStart w:name="_GoBack" w:id="0"/>
      <w:bookmarkEnd w:id="0"/>
      <w:r>
        <w:t>Broj: St-</w:t>
      </w:r>
      <w:r w:rsidR="007C6781">
        <w:t>176/16-23</w:t>
      </w:r>
    </w:p>
    <w:p w:rsidRDefault="00977559" w:rsidP="00977559" w:rsidR="009775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559" w:rsidP="00977559" w:rsidR="00977559" w:rsidRPr="00D21A2C"/>
    <w:p w:rsidRDefault="00977559" w:rsidP="00977559" w:rsidR="009775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7559" w:rsidP="00977559" w:rsidR="0097755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7559" w:rsidP="00977559" w:rsidR="00977559"/>
    <w:p w:rsidRDefault="00977559" w:rsidP="00977559" w:rsidR="00977559">
      <w:pPr>
        <w:jc w:val="center"/>
      </w:pPr>
      <w:r>
        <w:t>R E P U B L I K A  H R V A T S K A</w:t>
      </w:r>
    </w:p>
    <w:p w:rsidRDefault="00977559" w:rsidP="00977559" w:rsidR="00977559"/>
    <w:p w:rsidRDefault="00977559" w:rsidP="00977559" w:rsidR="00977559" w:rsidRPr="0013209D">
      <w:pPr>
        <w:jc w:val="center"/>
      </w:pPr>
      <w:r w:rsidRPr="0013209D">
        <w:t>R J E Š E N J E</w:t>
      </w:r>
    </w:p>
    <w:p w:rsidRDefault="00977559" w:rsidP="00977559" w:rsidR="00977559" w:rsidRPr="0013209D"/>
    <w:p w:rsidRDefault="00977559" w:rsidP="00977559" w:rsidR="00977559">
      <w:pPr>
        <w:rPr>
          <w:b/>
        </w:rPr>
      </w:pPr>
    </w:p>
    <w:p w:rsidRDefault="00977559" w:rsidP="00977559" w:rsidR="00977559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7C6781" w:rsidRPr="007C6781">
        <w:t xml:space="preserve">RH Porezna uprava zastupana po ŽDO Vukovar, za otvaranje stečajnog  postupka nad dužnikom </w:t>
      </w:r>
      <w:r w:rsidR="007C6781" w:rsidRPr="007C6781">
        <w:rPr>
          <w:b/>
        </w:rPr>
        <w:t>POLJOPRIVREDNA BRANITELJSKA ZADRUGA AGRO-MED VUKOVAR, Vukovar, Alfreda Hilla 6, MBS: 030103195, OIB: 19989660502</w:t>
      </w:r>
      <w:r>
        <w:rPr>
          <w:b/>
        </w:rPr>
        <w:t xml:space="preserve">, </w:t>
      </w:r>
      <w:r>
        <w:t xml:space="preserve">dana </w:t>
      </w:r>
      <w:r w:rsidR="007C6781">
        <w:t>27</w:t>
      </w:r>
      <w:r>
        <w:t>. rujna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</w:t>
      </w:r>
      <w:r w:rsidR="007C6781">
        <w:t xml:space="preserve">upravitelj zadruge </w:t>
      </w:r>
      <w:r w:rsidR="007C6781" w:rsidRPr="007C6781">
        <w:t>Enver Arnautović iz Vukovara, Olajnica 11, OIB 15097397066</w:t>
      </w:r>
      <w:r w:rsidR="007C6781">
        <w:t xml:space="preserve">,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 w:rsidRPr="007C6781">
      <w:pPr>
        <w:pStyle w:val="Tijeloteksta"/>
        <w:numPr>
          <w:ilvl w:val="0"/>
          <w:numId w:val="10"/>
        </w:numPr>
        <w:rPr>
          <w:b/>
        </w:r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C6781" w:rsidRPr="007C6781">
        <w:rPr>
          <w:b/>
        </w:rPr>
        <w:t>176-</w:t>
      </w:r>
      <w:r w:rsidR="002B4543" w:rsidRPr="007C6781">
        <w:rPr>
          <w:b/>
        </w:rPr>
        <w:t>16</w:t>
      </w:r>
      <w:r w:rsidR="00A72B9C" w:rsidRPr="007C6781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7C6781">
        <w:t xml:space="preserve">upravitelj zadruge </w:t>
      </w:r>
      <w:r w:rsidR="007C6781" w:rsidRPr="007C6781">
        <w:t>Enver Arnautović iz Vukovara, Olajnica 11, OIB 15097397066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7C6781" w:rsidRPr="007C6781">
        <w:rPr>
          <w:b/>
        </w:rPr>
        <w:t>176-16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C6781">
        <w:t xml:space="preserve">upravitelju zadruge </w:t>
      </w:r>
      <w:r w:rsidR="007C6781" w:rsidRPr="007C6781">
        <w:t>Enver Arnautović iz Vukovara, Olajnica 11, OIB 15097397066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7C6781">
        <w:t xml:space="preserve">upravitelj zadruge </w:t>
      </w:r>
      <w:r w:rsidR="007C6781" w:rsidRPr="007C6781">
        <w:t>Enver Arnautović iz Vukovara, Olajnica 11, OIB 15097397066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7C6781" w:rsidP="007C6781" w:rsidR="007C6781">
      <w:pPr>
        <w:jc w:val="right"/>
      </w:pPr>
      <w:r>
        <w:t>Broj: St-176/16-23</w:t>
      </w: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7C6781" w:rsidRPr="007C6781">
        <w:t>RH Porezna uprava zastupana po ŽDO Vukovar</w:t>
      </w:r>
      <w:r w:rsidR="007C6781">
        <w:rPr>
          <w:bCs/>
        </w:rPr>
        <w:t xml:space="preserve"> je dana 4. prosinca 2015. g.</w:t>
      </w:r>
      <w:r w:rsidR="00742CE9">
        <w:rPr>
          <w:bCs/>
        </w:rPr>
        <w:t xml:space="preserve"> podnijela ovom sudu prijedlog za pokretanje stečajnog postupka nad dužnikom </w:t>
      </w:r>
      <w:r w:rsidR="009F645C" w:rsidRPr="009F645C">
        <w:rPr>
          <w:b/>
        </w:rPr>
        <w:t xml:space="preserve"> </w:t>
      </w:r>
      <w:r w:rsidR="007C6781" w:rsidRPr="007C6781">
        <w:rPr>
          <w:b/>
        </w:rPr>
        <w:t>POLJOPRIVREDNA BRANITELJSKA ZADRUGA AGRO-MED VUKOVAR, Vukovar, Alfreda Hilla 6, MBS: 030103195, OIB: 19989660502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7C6781">
        <w:t>176</w:t>
      </w:r>
      <w:r w:rsidR="002B4543">
        <w:t xml:space="preserve">/16 od </w:t>
      </w:r>
      <w:r w:rsidR="007C6781">
        <w:t xml:space="preserve">16. veljače </w:t>
      </w:r>
      <w:r w:rsidR="002B4543">
        <w:t>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7C6781">
        <w:t xml:space="preserve">upravitelj zadruge </w:t>
      </w:r>
      <w:r w:rsidR="007C6781" w:rsidRPr="007C6781">
        <w:t>Enver Arnautović iz Vukovara, Olajnica 11, OIB 15097397066</w:t>
      </w:r>
      <w:r w:rsidR="007E6D1A">
        <w:t xml:space="preserve">, na uplatu predujma u iznosu od 1.000,00 kn u Fond za namirenje troškova stečajnog postupka </w:t>
      </w:r>
      <w:r w:rsidR="007C6781">
        <w:t xml:space="preserve">te </w:t>
      </w:r>
      <w:r w:rsidR="00A72B9C">
        <w:t xml:space="preserve">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7C6781">
        <w:t>176/16</w:t>
      </w:r>
      <w:r w:rsidR="002B4543">
        <w:t xml:space="preserve"> od </w:t>
      </w:r>
      <w:r w:rsidR="007C6781">
        <w:t xml:space="preserve">16. veljače </w:t>
      </w:r>
      <w:r w:rsidR="002B4543">
        <w:t>2016. g.</w:t>
      </w:r>
      <w:r>
        <w:t xml:space="preserve"> osoba ovlaštena za zastupanje dužnika </w:t>
      </w:r>
      <w:r w:rsidR="007C6781">
        <w:t xml:space="preserve">upravitelj zadruge </w:t>
      </w:r>
      <w:r w:rsidR="007C6781" w:rsidRPr="007C6781">
        <w:t>Enver Arnautović iz Vukovara, Olajnica 11, OIB 15097397066</w:t>
      </w:r>
      <w:r w:rsidR="007C6781">
        <w:t xml:space="preserve"> </w:t>
      </w:r>
      <w:r>
        <w:t>zaprimio je dana</w:t>
      </w:r>
      <w:r w:rsidR="002B4543">
        <w:t xml:space="preserve"> </w:t>
      </w:r>
      <w:r w:rsidR="007C6781">
        <w:t>26. veljače 2016. g. putem oglasne ploče suda</w:t>
      </w:r>
      <w:r>
        <w:t xml:space="preserve">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C6781">
        <w:t>27</w:t>
      </w:r>
      <w:r w:rsidR="00FC5EFA">
        <w:t>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7C6781" w:rsidP="009F645C" w:rsidR="007C6781">
      <w:pPr>
        <w:numPr>
          <w:ilvl w:val="0"/>
          <w:numId w:val="11"/>
        </w:numPr>
      </w:pPr>
      <w:r>
        <w:t xml:space="preserve">upravitelj zadruge </w:t>
      </w:r>
      <w:r w:rsidRPr="007C6781">
        <w:t>Enver Arnautović iz Vukova</w:t>
      </w:r>
      <w:r>
        <w:t>ra, Olajnica 1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7C6781" w:rsidP="007E6D1A" w:rsidR="007E6D1A">
      <w:pPr>
        <w:numPr>
          <w:ilvl w:val="0"/>
          <w:numId w:val="11"/>
        </w:numPr>
      </w:pPr>
      <w:r>
        <w:t>K-27.10.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2B4543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977559" w:rsidR="00E75FA5" w:rsidRPr="00EF33B5">
      <w:pPr>
        <w:ind w:firstLine="708"/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B8E" w:rsidP="00C06AA6" w:rsidR="009C0B8E">
      <w:r>
        <w:separator/>
      </w:r>
    </w:p>
  </w:endnote>
  <w:endnote w:id="0" w:type="continuationSeparator">
    <w:p w:rsidRDefault="009C0B8E" w:rsidP="00C06AA6" w:rsidR="009C0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B8E" w:rsidP="00C06AA6" w:rsidR="009C0B8E">
      <w:r>
        <w:separator/>
      </w:r>
    </w:p>
  </w:footnote>
  <w:footnote w:id="0" w:type="continuationSeparator">
    <w:p w:rsidRDefault="009C0B8E" w:rsidP="00C06AA6" w:rsidR="009C0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010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46BDB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0102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C6781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0B8E"/>
    <w:rsid w:val="009C670C"/>
    <w:rsid w:val="009F01BD"/>
    <w:rsid w:val="009F645C"/>
    <w:rsid w:val="00A07CA2"/>
    <w:rsid w:val="00A10C19"/>
    <w:rsid w:val="00A46436"/>
    <w:rsid w:val="00A72B9C"/>
    <w:rsid w:val="00A8029B"/>
    <w:rsid w:val="00AA6B6E"/>
    <w:rsid w:val="00AD05E2"/>
    <w:rsid w:val="00AE363D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1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1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BRANITELJSKA ZADRUGA AGRO MED VUKOVAR</izvorni_sadrzaj>
    <derivirana_varijabla naziv="DomainObject.Predmet.ProtustrankaFormated_1">  POLJOPRIVREDNA BRANITELJSKA ZADRUGA AGRO MED VUKOVAR</derivirana_varijabla>
  </DomainObject.Predmet.ProtustrankaFormated>
  <DomainObject.Predmet.ProtustrankaFormatedOIB>
    <izvorni_sadrzaj>  POLJOPRIVREDNA BRANITELJSKA ZADRUGA AGRO MED VUKOVAR, OIB 19989660502</izvorni_sadrzaj>
    <derivirana_varijabla naziv="DomainObject.Predmet.ProtustrankaFormatedOIB_1">  POLJOPRIVREDNA BRANITELJSKA ZADRUGA AGRO MED VUKOVAR, OIB 19989660502</derivirana_varijabla>
  </DomainObject.Predmet.ProtustrankaFormatedOIB>
  <DomainObject.Predmet.ProtustrankaFormatedWithAdress>
    <izvorni_sadrzaj> POLJOPRIVREDNA BRANITELJSKA ZADRUGA AGRO MED VUKOVAR, ALFREDA HILLA 6, 32000 Vukovar</izvorni_sadrzaj>
    <derivirana_varijabla naziv="DomainObject.Predmet.ProtustrankaFormatedWithAdress_1"> POLJOPRIVREDNA BRANITELJSKA ZADRUGA AGRO MED VUKOVAR, ALFREDA HILLA 6, 32000 Vukovar</derivirana_varijabla>
  </DomainObject.Predmet.ProtustrankaFormatedWithAdress>
  <DomainObject.Predmet.ProtustrankaFormatedWithAdressOIB>
    <izvorni_sadrzaj> POLJOPRIVREDNA BRANITELJSKA ZADRUGA AGRO MED VUKOVAR, OIB 19989660502, ALFREDA HILLA 6, 32000 Vukovar</izvorni_sadrzaj>
    <derivirana_varijabla naziv="DomainObject.Predmet.ProtustrankaFormatedWithAdressOIB_1"> POLJOPRIVREDNA BRANITELJSKA ZADRUGA AGRO MED VUKOVAR, OIB 19989660502, ALFREDA HILLA 6, 32000 Vukovar</derivirana_varijabla>
  </DomainObject.Predmet.ProtustrankaFormatedWithAdressOIB>
  <DomainObject.Predmet.ProtustrankaWithAdress>
    <izvorni_sadrzaj>POLJOPRIVREDNA BRANITELJSKA ZADRUGA AGRO MED VUKOVAR ALFREDA HILLA 6, 32000 Vukovar</izvorni_sadrzaj>
    <derivirana_varijabla naziv="DomainObject.Predmet.ProtustrankaWithAdress_1">POLJOPRIVREDNA BRANITELJSKA ZADRUGA AGRO MED VUKOVAR ALFREDA HILLA 6, 32000 Vukovar</derivirana_varijabla>
  </DomainObject.Predmet.ProtustrankaWithAdress>
  <DomainObject.Predmet.ProtustrankaWithAdressOIB>
    <izvorni_sadrzaj>POLJOPRIVREDNA BRANITELJSKA ZADRUGA AGRO MED VUKOVAR, OIB 19989660502, ALFREDA HILLA 6, 32000 Vukovar</izvorni_sadrzaj>
    <derivirana_varijabla naziv="DomainObject.Predmet.ProtustrankaWithAdressOIB_1">POLJOPRIVREDNA BRANITELJSKA ZADRUGA AGRO MED VUKOVAR, OIB 19989660502, ALFREDA HILLA 6, 32000 Vukovar</derivirana_varijabla>
  </DomainObject.Predmet.ProtustrankaWithAdressOIB>
  <DomainObject.Predmet.ProtustrankaNazivFormated>
    <izvorni_sadrzaj>POLJOPRIVREDNA BRANITELJSKA ZADRUGA AGRO MED VUKOVAR</izvorni_sadrzaj>
    <derivirana_varijabla naziv="DomainObject.Predmet.ProtustrankaNazivFormated_1">POLJOPRIVREDNA BRANITELJSKA ZADRUGA AGRO MED VUKOVAR</derivirana_varijabla>
  </DomainObject.Predmet.ProtustrankaNazivFormated>
  <DomainObject.Predmet.ProtustrankaNazivFormatedOIB>
    <izvorni_sadrzaj>POLJOPRIVREDNA BRANITELJSKA ZADRUGA AGRO MED VUKOVAR, OIB 19989660502</izvorni_sadrzaj>
    <derivirana_varijabla naziv="DomainObject.Predmet.ProtustrankaNazivFormatedOIB_1">POLJOPRIVREDNA BRANITELJSKA ZADRUGA AGRO MED VUKOVAR, OIB 19989660502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</izvorni_sadrzaj>
    <derivirana_varijabla naziv="DomainObject.Predmet.StrankaFormated_1">  rh mf pu područni ured</derivirana_varijabla>
  </DomainObject.Predmet.StrankaFormated>
  <DomainObject.Predmet.StrankaFormatedOIB>
    <izvorni_sadrzaj>  rh mf pu područni ured, OIB 18683136487</izvorni_sadrzaj>
    <derivirana_varijabla naziv="DomainObject.Predmet.StrankaFormatedOIB_1">  rh mf pu područni ured, OIB 18683136487</derivirana_varijabla>
  </DomainObject.Predmet.StrankaFormatedOIB>
  <DomainObject.Predmet.StrankaFormatedWithAdress>
    <izvorni_sadrzaj> rh mf pu područni ured</izvorni_sadrzaj>
    <derivirana_varijabla naziv="DomainObject.Predmet.StrankaFormatedWithAdress_1"> rh mf pu područni ured</derivirana_varijabla>
  </DomainObject.Predmet.StrankaFormatedWithAdress>
  <DomainObject.Predmet.StrankaFormatedWithAdressOIB>
    <izvorni_sadrzaj> rh mf pu područni ured, OIB 18683136487</izvorni_sadrzaj>
    <derivirana_varijabla naziv="DomainObject.Predmet.StrankaFormatedWithAdressOIB_1"> rh mf pu područni ured, OIB 18683136487</derivirana_varijabla>
  </DomainObject.Predmet.StrankaFormatedWithAdressOIB>
  <DomainObject.Predmet.StrankaWithAdress>
    <izvorni_sadrzaj>rh mf pu područni ured </izvorni_sadrzaj>
    <derivirana_varijabla naziv="DomainObject.Predmet.StrankaWithAdress_1">rh mf pu područni ured </derivirana_varijabla>
  </DomainObject.Predmet.StrankaWithAdress>
  <DomainObject.Predmet.StrankaWithAdressOIB>
    <izvorni_sadrzaj>rh mf pu područni ured, OIB 18683136487</izvorni_sadrzaj>
    <derivirana_varijabla naziv="DomainObject.Predmet.StrankaWithAdressOIB_1">rh mf pu područni ured, OIB 18683136487</derivirana_varijabla>
  </DomainObject.Predmet.StrankaWithAdressOIB>
  <DomainObject.Predmet.StrankaNazivFormated>
    <izvorni_sadrzaj>rh mf pu područni ured</izvorni_sadrzaj>
    <derivirana_varijabla naziv="DomainObject.Predmet.StrankaNazivFormated_1">rh mf pu područni ured</derivirana_varijabla>
  </DomainObject.Predmet.StrankaNazivFormated>
  <DomainObject.Predmet.StrankaNazivFormatedOIB>
    <izvorni_sadrzaj>rh mf pu područni ured, OIB 18683136487</izvorni_sadrzaj>
    <derivirana_varijabla naziv="DomainObject.Predmet.StrankaNazivFormatedOIB_1">rh mf pu područni ured,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</izvorni_sadrzaj>
    <derivirana_varijabla naziv="DomainObject.Predmet.StrankaListFormated_1">
      <item>rh mf pu područni ured</item>
    </derivirana_varijabla>
  </DomainObject.Predmet.StrankaListFormated>
  <DomainObject.Predmet.StrankaListFormatedOIB>
    <izvorni_sadrzaj>
      <item>rh mf pu područni ured, OIB 18683136487</item>
    </izvorni_sadrzaj>
    <derivirana_varijabla naziv="DomainObject.Predmet.StrankaListFormatedOIB_1">
      <item>rh mf pu područni ured, OIB 18683136487</item>
    </derivirana_varijabla>
  </DomainObject.Predmet.StrankaListFormatedOIB>
  <DomainObject.Predmet.StrankaListFormatedWithAdress>
    <izvorni_sadrzaj>
      <item>rh mf pu područni ured</item>
    </izvorni_sadrzaj>
    <derivirana_varijabla naziv="DomainObject.Predmet.StrankaListFormatedWithAdress_1">
      <item>rh mf pu područni ured</item>
    </derivirana_varijabla>
  </DomainObject.Predmet.StrankaListFormatedWithAdress>
  <DomainObject.Predmet.StrankaListFormatedWithAdressOIB>
    <izvorni_sadrzaj>
      <item>rh mf pu područni ured, OIB 18683136487</item>
    </izvorni_sadrzaj>
    <derivirana_varijabla naziv="DomainObject.Predmet.StrankaListFormatedWithAdressOIB_1">
      <item>rh mf pu područni ured, OIB 18683136487</item>
    </derivirana_varijabla>
  </DomainObject.Predmet.StrankaListFormatedWithAdressOIB>
  <DomainObject.Predmet.StrankaListNazivFormated>
    <izvorni_sadrzaj>
      <item>rh mf pu područni ured</item>
    </izvorni_sadrzaj>
    <derivirana_varijabla naziv="DomainObject.Predmet.StrankaListNazivFormated_1">
      <item>rh mf pu područni ured</item>
    </derivirana_varijabla>
  </DomainObject.Predmet.StrankaListNazivFormated>
  <DomainObject.Predmet.StrankaListNazivFormatedOIB>
    <izvorni_sadrzaj>
      <item>rh mf pu područni ured, OIB 18683136487</item>
    </izvorni_sadrzaj>
    <derivirana_varijabla naziv="DomainObject.Predmet.StrankaListNazivFormatedOIB_1">
      <item>rh mf pu područni ured, OIB 18683136487</item>
    </derivirana_varijabla>
  </DomainObject.Predmet.StrankaListNazivFormatedOIB>
  <DomainObject.Predmet.ProtuStrankaListFormated>
    <izvorni_sadrzaj>
      <item>POLJOPRIVREDNA BRANITELJSKA ZADRUGA AGRO MED VUKOVAR</item>
    </izvorni_sadrzaj>
    <derivirana_varijabla naziv="DomainObject.Predmet.ProtuStrankaListFormated_1">
      <item>POLJOPRIVREDNA BRANITELJSKA ZADRUGA AGRO MED VUKOVAR</item>
    </derivirana_varijabla>
  </DomainObject.Predmet.ProtuStrankaListFormated>
  <DomainObject.Predmet.ProtuStrankaListFormatedOIB>
    <izvorni_sadrzaj>
      <item>POLJOPRIVREDNA BRANITELJSKA ZADRUGA AGRO MED VUKOVAR, OIB 19989660502</item>
    </izvorni_sadrzaj>
    <derivirana_varijabla naziv="DomainObject.Predmet.ProtuStrankaListFormatedOIB_1">
      <item>POLJOPRIVREDNA BRANITELJSKA ZADRUGA AGRO MED VUKOVAR, OIB 19989660502</item>
    </derivirana_varijabla>
  </DomainObject.Predmet.ProtuStrankaListFormatedOIB>
  <DomainObject.Predmet.ProtuStrankaListFormatedWithAdress>
    <izvorni_sadrzaj>
      <item>POLJOPRIVREDNA BRANITELJSKA ZADRUGA AGRO MED VUKOVAR, ALFREDA HILLA 6, 32000 Vukovar</item>
    </izvorni_sadrzaj>
    <derivirana_varijabla naziv="DomainObject.Predmet.ProtuStrankaListFormatedWithAdress_1">
      <item>POLJOPRIVREDNA BRANITELJSKA ZADRUGA AGRO MED VUKOVAR, ALFREDA HILLA 6, 32000 Vukovar</item>
    </derivirana_varijabla>
  </DomainObject.Predmet.ProtuStrankaListFormatedWithAdress>
  <DomainObject.Predmet.ProtuStrankaListFormatedWithAdressOIB>
    <izvorni_sadrzaj>
      <item>POLJOPRIVREDNA BRANITELJSKA ZADRUGA AGRO MED VUKOVAR, OIB 19989660502, ALFREDA HILLA 6, 32000 Vukovar</item>
    </izvorni_sadrzaj>
    <derivirana_varijabla naziv="DomainObject.Predmet.ProtuStrankaListFormatedWithAdressOIB_1">
      <item>POLJOPRIVREDNA BRANITELJSKA ZADRUGA AGRO MED VUKOVAR, OIB 19989660502, ALFREDA HILLA 6, 32000 Vukovar</item>
    </derivirana_varijabla>
  </DomainObject.Predmet.ProtuStrankaListFormatedWithAdressOIB>
  <DomainObject.Predmet.ProtuStrankaListNazivFormated>
    <izvorni_sadrzaj>
      <item>POLJOPRIVREDNA BRANITELJSKA ZADRUGA AGRO MED VUKOVAR</item>
    </izvorni_sadrzaj>
    <derivirana_varijabla naziv="DomainObject.Predmet.ProtuStrankaListNazivFormated_1">
      <item>POLJOPRIVREDNA BRANITELJSKA ZADRUGA AGRO MED VUKOVAR</item>
    </derivirana_varijabla>
  </DomainObject.Predmet.ProtuStrankaListNazivFormated>
  <DomainObject.Predmet.ProtuStrankaListNazivFormatedOIB>
    <izvorni_sadrzaj>
      <item>POLJOPRIVREDNA BRANITELJSKA ZADRUGA AGRO MED VUKOVAR, OIB 19989660502</item>
    </izvorni_sadrzaj>
    <derivirana_varijabla naziv="DomainObject.Predmet.ProtuStrankaListNazivFormatedOIB_1">
      <item>POLJOPRIVREDNA BRANITELJSKA ZADRUGA AGRO MED VUKOVAR, OIB 19989660502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</izvorni_sadrzaj>
    <derivirana_varijabla naziv="DomainObject.Predmet.StrankaIDrugi_1">rh mf pu područni ured</derivirana_varijabla>
  </DomainObject.Predmet.StrankaIDrugi>
  <DomainObject.Predmet.ProtustrankaIDrugi>
    <izvorni_sadrzaj>POLJOPRIVREDNA BRANITELJSKA ZADRUGA AGRO MED VUKOVAR</izvorni_sadrzaj>
    <derivirana_varijabla naziv="DomainObject.Predmet.ProtustrankaIDrugi_1">POLJOPRIVREDNA BRANITELJSKA ZADRUGA AGRO MED VUKOVAR</derivirana_varijabla>
  </DomainObject.Predmet.ProtustrankaIDrugi>
  <DomainObject.Predmet.StrankaIDrugiAdressOIB>
    <izvorni_sadrzaj>rh mf pu područni ured, OIB 18683136487</izvorni_sadrzaj>
    <derivirana_varijabla naziv="DomainObject.Predmet.StrankaIDrugiAdressOIB_1">rh mf pu područni ured, OIB 18683136487</derivirana_varijabla>
  </DomainObject.Predmet.StrankaIDrugiAdressOIB>
  <DomainObject.Predmet.ProtustrankaIDrugiAdressOIB>
    <izvorni_sadrzaj>POLJOPRIVREDNA BRANITELJSKA ZADRUGA AGRO MED VUKOVAR, OIB 19989660502, ALFREDA HILLA 6, 32000 Vukovar</izvorni_sadrzaj>
    <derivirana_varijabla naziv="DomainObject.Predmet.ProtustrankaIDrugiAdressOIB_1">POLJOPRIVREDNA BRANITELJSKA ZADRUGA AGRO MED VUKOVAR, OIB 19989660502, ALFREDA HILLA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2016.</izvorni_sadrzaj>
    <derivirana_varijabla naziv="DomainObject.Predmet.OdlukaRjesenje.DatumDonosenjaOdluke_1">10. svibnja 2016.</derivirana_varijabla>
  </DomainObject.Predmet.OdlukaRjesenje.DatumDonosenjaOdluke>
  <DomainObject.Predmet.OdlukaRjesenje.DatumPravomocnosti>
    <izvorni_sadrzaj>30. svibnja 2016.</izvorni_sadrzaj>
    <derivirana_varijabla naziv="DomainObject.Predmet.OdlukaRjesenje.DatumPravomocnosti_1">30. svibnja 2016.</derivirana_varijabla>
  </DomainObject.Predmet.OdlukaRjesenje.DatumPravomocnosti>
  <DomainObject.Predmet.OdlukaRjesenje.Oznaka>
    <izvorni_sadrzaj>St-176/2016-19</izvorni_sadrzaj>
    <derivirana_varijabla naziv="DomainObject.Predmet.OdlukaRjesenje.Oznaka_1">St-176/2016-19</derivirana_varijabla>
  </DomainObject.Predmet.OdlukaRjesenje.Oznaka>
  <DomainObject.Predmet.SudioniciListNaziv>
    <izvorni_sadrzaj>
      <item>POLJOPRIVREDNA BRANITELJSKA ZADRUGA AGRO MED VUKOVAR</item>
      <item>rh mf pu područni ured</item>
    </izvorni_sadrzaj>
    <derivirana_varijabla naziv="DomainObject.Predmet.SudioniciListNaziv_1">
      <item>POLJOPRIVREDNA BRANITELJSKA ZADRUGA AGRO MED VUKOVAR</item>
      <item>rh mf pu područni ured</item>
    </derivirana_varijabla>
  </DomainObject.Predmet.SudioniciListNaziv>
  <DomainObject.Predmet.SudioniciListAdressOIB>
    <izvorni_sadrzaj>
      <item>POLJOPRIVREDNA BRANITELJSKA ZADRUGA AGRO MED VUKOVAR, OIB 19989660502, ALFREDA HILLA 6,32000 Vukovar</item>
      <item>rh mf pu područni ured, OIB 18683136487</item>
    </izvorni_sadrzaj>
    <derivirana_varijabla naziv="DomainObject.Predmet.SudioniciListAdressOIB_1">
      <item>POLJOPRIVREDNA BRANITELJSKA ZADRUGA AGRO MED VUKOVAR, OIB 19989660502, ALFREDA HILLA 6,32000 Vukovar</item>
      <item>rh mf pu područni ured,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19989660502</item>
      <item>, OIB 18683136487</item>
    </izvorni_sadrzaj>
    <derivirana_varijabla naziv="DomainObject.Predmet.SudioniciListNazivOIB_1">
      <item>, OIB 19989660502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71603-DE39-4031-A67E-8EF6653E3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668</properties:Words>
  <properties:Characters>3572</properties:Characters>
  <properties:Lines>128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2016-09-27T06:02:00Z</dcterms:created>
  <dc:creator>Korisnik</dc:creator>
  <cp:lastModifiedBy>Danijela Sekulić</cp:lastModifiedBy>
  <cp:lastPrinted>2016-09-27T06:02:00Z</cp:lastPrinted>
  <dcterms:modified xmlns:xsi="http://www.w3.org/2001/XMLSchema-instance" xsi:type="dcterms:W3CDTF">2016-09-27T06:03:00Z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