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5f6f" w14:paraId="7075f6f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6540FC">
        <w:t>7663</w:t>
      </w:r>
      <w:r w:rsidR="00F42B08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AB188F" w:rsidP="00295F32" w:rsidR="00AB188F"/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AB188F" w:rsidP="00295F32" w:rsidR="00AB188F" w:rsidRPr="007668DE">
      <w:pPr>
        <w:jc w:val="center"/>
      </w:pPr>
    </w:p>
    <w:p w:rsidRDefault="009410EE" w:rsidP="00295F32" w:rsidR="009410EE">
      <w:pPr>
        <w:jc w:val="center"/>
        <w:rPr>
          <w:b/>
        </w:rPr>
      </w:pPr>
    </w:p>
    <w:p w:rsidRDefault="006540FC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 </w:t>
      </w:r>
      <w:r>
        <w:t>KIKA PROMET d.o.o., Zagreb, Savska cesta 141, OIB 57039481120</w:t>
      </w:r>
      <w:r w:rsidR="00AB188F">
        <w:t>,</w:t>
      </w:r>
      <w:r w:rsidR="00295F32" w:rsidRPr="0053264E">
        <w:t xml:space="preserve"> dana </w:t>
      </w:r>
      <w:r w:rsidR="006C4A13">
        <w:t>27. travnja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F17825" w:rsidR="00DF1B94">
      <w:pPr>
        <w:ind w:firstLine="708"/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6540FC">
        <w:t>KIKA PROMET d.o.o., Zagreb, Savska cesta 141, OIB 57039481120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6540FC">
        <w:t>3</w:t>
      </w:r>
      <w:r w:rsidR="009410EE">
        <w:t>. prosinca</w:t>
      </w:r>
      <w:r w:rsidR="00F86FC3">
        <w:t xml:space="preserve"> 2015.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6540FC">
        <w:t>KIKA PROMET d.o.o., Zagreb, Savska cesta 141, OIB 57039481120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DC7E72" w:rsidP="007668DE" w:rsidR="00DC7E72">
      <w:pPr>
        <w:ind w:firstLine="708"/>
        <w:jc w:val="both"/>
      </w:pPr>
      <w:r>
        <w:t>Postupajući po prijedlogu Financijske agencije</w:t>
      </w:r>
      <w:r w:rsidR="00BF6F39">
        <w:t xml:space="preserve"> sud je javno objavio oglas od </w:t>
      </w:r>
      <w:r w:rsidR="006540FC">
        <w:t>26. siječnja</w:t>
      </w:r>
      <w:r w:rsidR="009410EE">
        <w:t xml:space="preserve"> 2016. </w:t>
      </w:r>
      <w:r>
        <w:t>godine na e-oglasnoj ploči su</w:t>
      </w:r>
      <w:r w:rsidR="009410EE">
        <w:t>d</w:t>
      </w:r>
      <w:r>
        <w:t xml:space="preserve">a </w:t>
      </w:r>
      <w:r w:rsidR="00AB188F">
        <w:t xml:space="preserve">dana </w:t>
      </w:r>
      <w:r w:rsidR="006540FC">
        <w:t>27. siječnja</w:t>
      </w:r>
      <w:r w:rsidR="00AB188F">
        <w:t xml:space="preserve"> 2016. godine,</w:t>
      </w:r>
      <w:r>
        <w:t xml:space="preserve"> kojim je osoba ovlaštena za zastupanje dužnika po zakonu pozvana da podnese sudu javnobilježnički ovjerovljen popis imovine i obveza, a ujedno su pozvani vjerovnici dužnika da u određenom roku </w:t>
      </w:r>
      <w:r w:rsidR="006540FC">
        <w:t xml:space="preserve">od 45 dana </w:t>
      </w:r>
      <w:r>
        <w:t xml:space="preserve">predlože otvaranje stečajnog postupka. </w:t>
      </w:r>
    </w:p>
    <w:p w:rsidRDefault="006540FC" w:rsidP="007668DE" w:rsidR="006540FC">
      <w:pPr>
        <w:ind w:firstLine="708"/>
        <w:jc w:val="both"/>
      </w:pPr>
    </w:p>
    <w:p w:rsidRDefault="006540FC" w:rsidP="007668DE" w:rsidR="006540FC">
      <w:pPr>
        <w:ind w:firstLine="708"/>
        <w:jc w:val="both"/>
      </w:pPr>
      <w:r>
        <w:t>Vjerovnik Republika Hrvatska, Ministarstvo financija, Porezna uprava, Područni ured Zagreb podnijela je dana 23. veljače 2016. godine prijedlog za otvaranje stečajnog postupka nad dužnikom, navodeći da prema dužniku ima tražbinu u iznosu od 27.185,74 kn, a da kod dužnika postoji stečajni razlog nesposobnosti za plaćanje, budući da je prema podacima Financijske agencije na dan 15. veljače 2016. godine račun dužnika u blokadi 724 dana.</w:t>
      </w:r>
    </w:p>
    <w:p w:rsidRDefault="00DC7E72" w:rsidP="007668DE" w:rsidR="00DC7E72">
      <w:pPr>
        <w:ind w:firstLine="708"/>
        <w:jc w:val="both"/>
      </w:pPr>
    </w:p>
    <w:p w:rsidRDefault="00DC7E72" w:rsidP="007668DE" w:rsidR="00206D22">
      <w:pPr>
        <w:ind w:firstLine="708"/>
        <w:jc w:val="both"/>
      </w:pPr>
      <w:r>
        <w:lastRenderedPageBreak/>
        <w:t xml:space="preserve">Podneskom od </w:t>
      </w:r>
      <w:r w:rsidR="00AB188F">
        <w:t>7. travnja</w:t>
      </w:r>
      <w:r w:rsidR="00206D22">
        <w:t xml:space="preserve"> 2016. godine </w:t>
      </w:r>
      <w:r w:rsidR="00AB188F">
        <w:t xml:space="preserve">dužnik je izvijestio </w:t>
      </w:r>
      <w:r w:rsidR="00206D22">
        <w:t>sud da</w:t>
      </w:r>
      <w:r w:rsidR="006540FC">
        <w:t xml:space="preserve"> je uspješno podmirio sva dugovanja, pa da iz priložene potvrde FINA na dan 6. travnja 2016. godine na računu dužnika </w:t>
      </w:r>
      <w:r w:rsidR="00206D22">
        <w:t xml:space="preserve">nema nepodmirenih </w:t>
      </w:r>
      <w:r w:rsidR="006540FC">
        <w:t xml:space="preserve">obveza.  </w:t>
      </w:r>
    </w:p>
    <w:p w:rsidRDefault="006540FC" w:rsidP="007668DE" w:rsidR="006540FC">
      <w:pPr>
        <w:ind w:firstLine="708"/>
        <w:jc w:val="both"/>
      </w:pPr>
    </w:p>
    <w:p w:rsidRDefault="00206D22" w:rsidP="007668DE" w:rsidR="004B0A0A">
      <w:pPr>
        <w:ind w:firstLine="708"/>
        <w:jc w:val="both"/>
      </w:pPr>
      <w:r>
        <w:t xml:space="preserve">Uvidom u </w:t>
      </w:r>
      <w:r w:rsidR="00AB188F">
        <w:t>P</w:t>
      </w:r>
      <w:r>
        <w:t xml:space="preserve">otvrdu FINA-e od </w:t>
      </w:r>
      <w:r w:rsidR="006540FC">
        <w:t>6. travnja</w:t>
      </w:r>
      <w:r w:rsidR="009410EE">
        <w:t xml:space="preserve"> 2016. godine na listu </w:t>
      </w:r>
      <w:r w:rsidR="006540FC">
        <w:t>31</w:t>
      </w:r>
      <w:r>
        <w:t xml:space="preserve"> spisa, sud je neprijeporno utvrdio da na računu dužnika nema nepodmirenih osnova za plaćanje evidentiranih u Očevidniku redoslijedu osnova za plaćanje, dakle nedvojbeno je da žiro račun dužnika više nije u blokadi</w:t>
      </w:r>
      <w:r w:rsidR="004B0A0A">
        <w:t>.</w:t>
      </w:r>
    </w:p>
    <w:p w:rsidRDefault="004B0A0A" w:rsidP="007668DE" w:rsidR="004B0A0A">
      <w:pPr>
        <w:ind w:firstLine="708"/>
        <w:jc w:val="both"/>
      </w:pPr>
    </w:p>
    <w:p w:rsidRDefault="004B0A0A" w:rsidP="007668DE" w:rsidR="00206D22">
      <w:pPr>
        <w:ind w:firstLine="708"/>
        <w:jc w:val="both"/>
      </w:pPr>
      <w:r>
        <w:t>Dakle, dužnik je postao sposoban za plaćanje</w:t>
      </w:r>
      <w:r w:rsidR="00C92DA2">
        <w:t xml:space="preserve">, slijedom čega nije ostvarena presumpcija iz čl. 431. st. 1. SZ-a o tome da se smatra da je dužnik nesposoban za plaćanje, slijedom čega je valjalo donijeti rješenje o obustavi skraćenog stečajnog postupka. 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6C4A13">
        <w:t>27. travnja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AB188F">
        <w:t>Renata Klokočki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D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6540FC">
      <w:t>7663/</w:t>
    </w:r>
    <w:r w:rsidR="003126C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F32"/>
    <w:rsid w:val="002D16B2"/>
    <w:rsid w:val="002D49A0"/>
    <w:rsid w:val="003126C7"/>
    <w:rsid w:val="00343119"/>
    <w:rsid w:val="003746BE"/>
    <w:rsid w:val="004B0A0A"/>
    <w:rsid w:val="004B4514"/>
    <w:rsid w:val="004D27C4"/>
    <w:rsid w:val="004D3943"/>
    <w:rsid w:val="0053264E"/>
    <w:rsid w:val="00582442"/>
    <w:rsid w:val="005E2748"/>
    <w:rsid w:val="00614D05"/>
    <w:rsid w:val="006540FC"/>
    <w:rsid w:val="00667243"/>
    <w:rsid w:val="00683588"/>
    <w:rsid w:val="006C4A13"/>
    <w:rsid w:val="007429CF"/>
    <w:rsid w:val="00756733"/>
    <w:rsid w:val="00757A14"/>
    <w:rsid w:val="007668DE"/>
    <w:rsid w:val="00874E6C"/>
    <w:rsid w:val="008D3D0F"/>
    <w:rsid w:val="009410EE"/>
    <w:rsid w:val="0094791B"/>
    <w:rsid w:val="009A0E71"/>
    <w:rsid w:val="009C5BC5"/>
    <w:rsid w:val="00A058DD"/>
    <w:rsid w:val="00AB188F"/>
    <w:rsid w:val="00AF7785"/>
    <w:rsid w:val="00B1314F"/>
    <w:rsid w:val="00BA257E"/>
    <w:rsid w:val="00BE3247"/>
    <w:rsid w:val="00BF6F39"/>
    <w:rsid w:val="00C82C2F"/>
    <w:rsid w:val="00C92DA2"/>
    <w:rsid w:val="00CB6C29"/>
    <w:rsid w:val="00D62198"/>
    <w:rsid w:val="00DC7E72"/>
    <w:rsid w:val="00DF1B94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D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D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D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D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D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D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D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D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7663</izvorni_sadrzaj>
    <derivirana_varijabla naziv="DomainObject.Predmet.Broj_1">7663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St-7663/2015</izvorni_sadrzaj>
    <derivirana_varijabla naziv="DomainObject.Predmet.OznakaBroj_1">St-7663/2015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KIKA PROMET d.o.o.</izvorni_sadrzaj>
    <derivirana_varijabla naziv="DomainObject.Predmet.ProtustrankaFormated_1">  KIKA PROMET d.o.o.</derivirana_varijabla>
  </DomainObject.Predmet.ProtustrankaFormated>
  <DomainObject.Predmet.ProtustrankaFormatedOIB>
    <izvorni_sadrzaj>  KIKA PROMET d.o.o., OIB 57039481120</izvorni_sadrzaj>
    <derivirana_varijabla naziv="DomainObject.Predmet.ProtustrankaFormatedOIB_1">  KIKA PROMET d.o.o., OIB 57039481120</derivirana_varijabla>
  </DomainObject.Predmet.ProtustrankaFormatedOIB>
  <DomainObject.Predmet.ProtustrankaFormatedWithAdress>
    <izvorni_sadrzaj> KIKA PROMET d.o.o., Savska cesta 141, 10000 Zagreb</izvorni_sadrzaj>
    <derivirana_varijabla naziv="DomainObject.Predmet.ProtustrankaFormatedWithAdress_1"> KIKA PROMET d.o.o., Savska cesta 141, 10000 Zagreb</derivirana_varijabla>
  </DomainObject.Predmet.ProtustrankaFormatedWithAdress>
  <DomainObject.Predmet.ProtustrankaFormatedWithAdressOIB>
    <izvorni_sadrzaj> KIKA PROMET d.o.o., OIB 57039481120, Savska cesta 141, 10000 Zagreb</izvorni_sadrzaj>
    <derivirana_varijabla naziv="DomainObject.Predmet.ProtustrankaFormatedWithAdressOIB_1"> KIKA PROMET d.o.o., OIB 57039481120, Savska cesta 141, 10000 Zagreb</derivirana_varijabla>
  </DomainObject.Predmet.ProtustrankaFormatedWithAdressOIB>
  <DomainObject.Predmet.ProtustrankaWithAdress>
    <izvorni_sadrzaj>KIKA PROMET d.o.o. Savska cesta 141, 10000 Zagreb</izvorni_sadrzaj>
    <derivirana_varijabla naziv="DomainObject.Predmet.ProtustrankaWithAdress_1">KIKA PROMET d.o.o. Savska cesta 141, 10000 Zagreb</derivirana_varijabla>
  </DomainObject.Predmet.ProtustrankaWithAdress>
  <DomainObject.Predmet.ProtustrankaWithAdressOIB>
    <izvorni_sadrzaj>KIKA PROMET d.o.o., OIB 57039481120, Savska cesta 141, 10000 Zagreb</izvorni_sadrzaj>
    <derivirana_varijabla naziv="DomainObject.Predmet.ProtustrankaWithAdressOIB_1">KIKA PROMET d.o.o., OIB 57039481120, Savska cesta 141, 10000 Zagreb</derivirana_varijabla>
  </DomainObject.Predmet.ProtustrankaWithAdressOIB>
  <DomainObject.Predmet.ProtustrankaNazivFormated>
    <izvorni_sadrzaj>KIKA PROMET d.o.o.</izvorni_sadrzaj>
    <derivirana_varijabla naziv="DomainObject.Predmet.ProtustrankaNazivFormated_1">KIKA PROMET d.o.o.</derivirana_varijabla>
  </DomainObject.Predmet.ProtustrankaNazivFormated>
  <DomainObject.Predmet.ProtustrankaNazivFormatedOIB>
    <izvorni_sadrzaj>KIKA PROMET d.o.o., OIB 57039481120</izvorni_sadrzaj>
    <derivirana_varijabla naziv="DomainObject.Predmet.ProtustrankaNazivFormatedOIB_1">KIKA PROMET d.o.o., OIB 57039481120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KIKA PROMET d.o.o.</item>
    </izvorni_sadrzaj>
    <derivirana_varijabla naziv="DomainObject.Predmet.ProtuStrankaListFormated_1">
      <item>KIKA PROMET d.o.o.</item>
    </derivirana_varijabla>
  </DomainObject.Predmet.ProtuStrankaListFormated>
  <DomainObject.Predmet.ProtuStrankaListFormatedOIB>
    <izvorni_sadrzaj>
      <item>KIKA PROMET d.o.o., OIB 57039481120</item>
    </izvorni_sadrzaj>
    <derivirana_varijabla naziv="DomainObject.Predmet.ProtuStrankaListFormatedOIB_1">
      <item>KIKA PROMET d.o.o., OIB 57039481120</item>
    </derivirana_varijabla>
  </DomainObject.Predmet.ProtuStrankaListFormatedOIB>
  <DomainObject.Predmet.ProtuStrankaListFormatedWithAdress>
    <izvorni_sadrzaj>
      <item>KIKA PROMET d.o.o., Savska cesta 141, 10000 Zagreb</item>
    </izvorni_sadrzaj>
    <derivirana_varijabla naziv="DomainObject.Predmet.ProtuStrankaListFormatedWithAdress_1">
      <item>KIKA PROMET d.o.o., Savska cesta 141, 10000 Zagreb</item>
    </derivirana_varijabla>
  </DomainObject.Predmet.ProtuStrankaListFormatedWithAdress>
  <DomainObject.Predmet.ProtuStrankaListFormatedWithAdressOIB>
    <izvorni_sadrzaj>
      <item>KIKA PROMET d.o.o., OIB 57039481120, Savska cesta 141, 10000 Zagreb</item>
    </izvorni_sadrzaj>
    <derivirana_varijabla naziv="DomainObject.Predmet.ProtuStrankaListFormatedWithAdressOIB_1">
      <item>KIKA PROMET d.o.o., OIB 57039481120, Savska cesta 141, 10000 Zagreb</item>
    </derivirana_varijabla>
  </DomainObject.Predmet.ProtuStrankaListFormatedWithAdressOIB>
  <DomainObject.Predmet.ProtuStrankaListNazivFormated>
    <izvorni_sadrzaj>
      <item>KIKA PROMET d.o.o.</item>
    </izvorni_sadrzaj>
    <derivirana_varijabla naziv="DomainObject.Predmet.ProtuStrankaListNazivFormated_1">
      <item>KIKA PROMET d.o.o.</item>
    </derivirana_varijabla>
  </DomainObject.Predmet.ProtuStrankaListNazivFormated>
  <DomainObject.Predmet.ProtuStrankaListNazivFormatedOIB>
    <izvorni_sadrzaj>
      <item>KIKA PROMET d.o.o., OIB 57039481120</item>
    </izvorni_sadrzaj>
    <derivirana_varijabla naziv="DomainObject.Predmet.ProtuStrankaListNazivFormatedOIB_1">
      <item>KIKA PROMET d.o.o., OIB 57039481120</item>
    </derivirana_varijabla>
  </DomainObject.Predmet.ProtuStrankaListNazivFormatedOIB>
  <DomainObject.Predmet.OstaliListFormated>
    <izvorni_sadrzaj>
      <item>Josipa Rukavina</item>
      <item>Zlatko Rukavina</item>
    </izvorni_sadrzaj>
    <derivirana_varijabla naziv="DomainObject.Predmet.OstaliListFormated_1">
      <item>Josipa Rukavina</item>
      <item>Zlatko Rukavina</item>
    </derivirana_varijabla>
  </DomainObject.Predmet.OstaliListFormated>
  <DomainObject.Predmet.OstaliListFormatedOIB>
    <izvorni_sadrzaj>
      <item>Josipa Rukavina, OIB 56136307850</item>
      <item>Zlatko Rukavina, OIB 23163654324</item>
    </izvorni_sadrzaj>
    <derivirana_varijabla naziv="DomainObject.Predmet.OstaliListFormatedOIB_1">
      <item>Josipa Rukavina, OIB 56136307850</item>
      <item>Zlatko Rukavina, OIB 23163654324</item>
    </derivirana_varijabla>
  </DomainObject.Predmet.OstaliListFormatedOIB>
  <DomainObject.Predmet.OstaliListFormatedWithAdress>
    <izvorni_sadrzaj>
      <item>Josipa Rukavina, Savski Gaj Vii. 6, 10000 Zagreb</item>
      <item>Zlatko Rukavina, Savski Gaj Vii. 6, 10000 Zagreb</item>
    </izvorni_sadrzaj>
    <derivirana_varijabla naziv="DomainObject.Predmet.OstaliListFormatedWithAdress_1">
      <item>Josipa Rukavina, Savski Gaj Vii. 6, 10000 Zagreb</item>
      <item>Zlatko Rukavina, Savski Gaj Vii. 6, 10000 Zagreb</item>
    </derivirana_varijabla>
  </DomainObject.Predmet.OstaliListFormatedWithAdress>
  <DomainObject.Predmet.OstaliListFormatedWithAdressOIB>
    <izvorni_sadrzaj>
      <item>Josipa Rukavina, OIB 56136307850, Savski Gaj Vii. 6, 10000 Zagreb</item>
      <item>Zlatko Rukavina, OIB 23163654324, Savski Gaj Vii. 6, 10000 Zagreb</item>
    </izvorni_sadrzaj>
    <derivirana_varijabla naziv="DomainObject.Predmet.OstaliListFormatedWithAdressOIB_1">
      <item>Josipa Rukavina, OIB 56136307850, Savski Gaj Vii. 6, 10000 Zagreb</item>
      <item>Zlatko Rukavina, OIB 23163654324, Savski Gaj Vii. 6, 10000 Zagreb</item>
    </derivirana_varijabla>
  </DomainObject.Predmet.OstaliListFormatedWithAdressOIB>
  <DomainObject.Predmet.OstaliListNazivFormated>
    <izvorni_sadrzaj>
      <item>Josipa Rukavina</item>
      <item>Zlatko Rukavina</item>
    </izvorni_sadrzaj>
    <derivirana_varijabla naziv="DomainObject.Predmet.OstaliListNazivFormated_1">
      <item>Josipa Rukavina</item>
      <item>Zlatko Rukavina</item>
    </derivirana_varijabla>
  </DomainObject.Predmet.OstaliListNazivFormated>
  <DomainObject.Predmet.OstaliListNazivFormatedOIB>
    <izvorni_sadrzaj>
      <item>Josipa Rukavina, OIB 56136307850</item>
      <item>Zlatko Rukavina, OIB 23163654324</item>
    </izvorni_sadrzaj>
    <derivirana_varijabla naziv="DomainObject.Predmet.OstaliListNazivFormatedOIB_1">
      <item>Josipa Rukavina, OIB 56136307850</item>
      <item>Zlatko Rukavina, OIB 23163654324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KIKA PROMET d.o.o.</izvorni_sadrzaj>
    <derivirana_varijabla naziv="DomainObject.Predmet.ProtustrankaIDrugi_1">KIKA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KIKA PROMET d.o.o., OIB 57039481120, Savska cesta 141, 10000 Zagreb</izvorni_sadrzaj>
    <derivirana_varijabla naziv="DomainObject.Predmet.ProtustrankaIDrugiAdressOIB_1">KIKA PROMET d.o.o., OIB 57039481120,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KIKA PROMET d.o.o.</item>
      <item>FINA Regionalni centar Zagreb</item>
      <item>Josipa Rukavina</item>
      <item>Zlatko Rukavina</item>
    </izvorni_sadrzaj>
    <derivirana_varijabla naziv="DomainObject.Predmet.SudioniciListNaziv_1">
      <item>KIKA PROMET d.o.o.</item>
      <item>FINA Regionalni centar Zagreb</item>
      <item>Josipa Rukavina</item>
      <item>Zlatko Rukavina</item>
    </derivirana_varijabla>
  </DomainObject.Predmet.SudioniciListNaziv>
  <DomainObject.Predmet.SudioniciListAdressOIB>
    <izvorni_sadrzaj>
      <item>KIKA PROMET d.o.o., OIB 57039481120, Savska cesta 141,10000 Zagreb</item>
      <item>FINA Regionalni centar Zagreb, OIB 85821130368, Trg svibanjskih žrtava 1995. br. 1,10000 Zagreb</item>
      <item>Josipa Rukavina, OIB 56136307850, Savski Gaj Vii. 6,10000 Zagreb</item>
      <item>Zlatko Rukavina, OIB 23163654324, Savski Gaj Vii. 6,10000 Zagreb</item>
    </izvorni_sadrzaj>
    <derivirana_varijabla naziv="DomainObject.Predmet.SudioniciListAdressOIB_1">
      <item>KIKA PROMET d.o.o., OIB 57039481120, Savska cesta 141,10000 Zagreb</item>
      <item>FINA Regionalni centar Zagreb, OIB 85821130368, Trg svibanjskih žrtava 1995. br. 1,10000 Zagreb</item>
      <item>Josipa Rukavina, OIB 56136307850, Savski Gaj Vii. 6,10000 Zagreb</item>
      <item>Zlatko Rukavina, OIB 23163654324, Savski Gaj Vii.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57039481120</item>
      <item>, OIB 85821130368</item>
      <item>, OIB 56136307850</item>
      <item>, OIB 23163654324</item>
    </izvorni_sadrzaj>
    <derivirana_varijabla naziv="DomainObject.Predmet.SudioniciListNazivOIB_1">
      <item>, OIB 57039481120</item>
      <item>, OIB 85821130368</item>
      <item>, OIB 56136307850</item>
      <item>, OIB 23163654324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2205</properties:Characters>
  <properties:Lines>66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2016-06-06T12:10:00Z</dcterms:created>
  <dc:creator>gboljkovac</dc:creator>
  <cp:lastModifiedBy>Goranka Boljkovac</cp:lastModifiedBy>
  <cp:lastPrinted>2016-02-10T09:20:00Z</cp:lastPrinted>
  <dcterms:modified xmlns:xsi="http://www.w3.org/2001/XMLSchema-instance" xsi:type="dcterms:W3CDTF">2016-06-06T12:12:00Z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