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737ac" w14:paraId="2d737ac" w:rsidRDefault="00AE649C" w:rsidP="00027AB0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027AB0" w:rsidP="00027AB0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027AB0" w:rsidP="00027AB0" w:rsidR="00027AB0">
      <w:pPr>
        <w:pStyle w:val="SudNaziv"/>
      </w:pPr>
      <w:r>
        <w:t>TRGOVAČKI SUD U VARAŽDINU</w:t>
      </w:r>
    </w:p>
    <w:p w:rsidRDefault="00027AB0" w:rsidP="00027AB0" w:rsidR="00027AB0" w:rsidRPr="00B76F3C">
      <w:pPr>
        <w:pStyle w:val="SudNaziv"/>
      </w:pPr>
    </w:p>
    <w:p w:rsidRDefault="00027AB0" w:rsidP="00027AB0" w:rsidR="00027AB0">
      <w:pPr>
        <w:spacing w:after="0"/>
        <w:jc w:val="both"/>
      </w:pPr>
    </w:p>
    <w:p w:rsidRDefault="00027AB0" w:rsidP="00027AB0" w:rsidR="00027AB0">
      <w:pPr>
        <w:spacing w:after="0"/>
        <w:jc w:val="center"/>
      </w:pPr>
      <w:r>
        <w:t>REPUBLIKA HRVATSKA</w:t>
      </w:r>
    </w:p>
    <w:p w:rsidRDefault="00027AB0" w:rsidP="00027AB0" w:rsidR="00027AB0">
      <w:pPr>
        <w:spacing w:after="0"/>
      </w:pPr>
    </w:p>
    <w:p w:rsidRDefault="00027AB0" w:rsidP="00027AB0" w:rsidR="00027AB0">
      <w:pPr>
        <w:spacing w:after="0"/>
        <w:jc w:val="center"/>
      </w:pPr>
      <w:r>
        <w:t>R J E Š E NJ E</w:t>
      </w:r>
    </w:p>
    <w:p w:rsidRDefault="00027AB0" w:rsidP="00027AB0" w:rsidR="00027AB0">
      <w:pPr>
        <w:spacing w:after="0"/>
      </w:pPr>
    </w:p>
    <w:p w:rsidRDefault="00027AB0" w:rsidP="00027AB0" w:rsidR="00027AB0">
      <w:pPr>
        <w:spacing w:after="0"/>
        <w:jc w:val="both"/>
      </w:pPr>
      <w:r>
        <w:rPr>
          <w:b/>
        </w:rPr>
        <w:tab/>
      </w:r>
      <w:r>
        <w:rPr>
          <w:b/>
        </w:rPr>
        <w:tab/>
      </w:r>
      <w:r>
        <w:t xml:space="preserve">Trgovački sud u Varaždinu, u ime Republike Hrvatske, po sucu toga suda Mariji Levanić-Škerbić, u stečajnom postupku nad stečajnim dužnikom SLASTIČARSTVO CVEK d.o.o. "u stečaju" </w:t>
      </w:r>
      <w:proofErr w:type="spellStart"/>
      <w:r>
        <w:t>Pušćine</w:t>
      </w:r>
      <w:proofErr w:type="spellEnd"/>
      <w:r>
        <w:t>, Čakovečka 82, MBS: 070054378, OIB: 38598650783, na prijedlog stečajnog upravitelja, 03. listopada 2016.,</w:t>
      </w:r>
    </w:p>
    <w:p w:rsidRDefault="00027AB0" w:rsidP="00027AB0" w:rsidR="00027AB0">
      <w:pPr>
        <w:spacing w:after="0"/>
        <w:jc w:val="both"/>
      </w:pPr>
    </w:p>
    <w:p w:rsidRDefault="00027AB0" w:rsidP="00027AB0" w:rsidR="00027AB0">
      <w:pPr>
        <w:spacing w:after="0"/>
        <w:jc w:val="center"/>
      </w:pPr>
      <w:r>
        <w:t>r i j e š i o    j e</w:t>
      </w:r>
    </w:p>
    <w:p w:rsidRDefault="00027AB0" w:rsidP="00027AB0" w:rsidR="00027AB0">
      <w:pPr>
        <w:spacing w:after="0"/>
        <w:ind w:firstLine="720"/>
        <w:jc w:val="both"/>
      </w:pPr>
    </w:p>
    <w:p w:rsidRDefault="00027AB0" w:rsidP="00027AB0" w:rsidR="00027AB0">
      <w:pPr>
        <w:spacing w:after="0"/>
        <w:ind w:hanging="705" w:left="705"/>
        <w:jc w:val="both"/>
      </w:pPr>
      <w:r>
        <w:t>I</w:t>
      </w:r>
      <w:r>
        <w:tab/>
      </w:r>
      <w:r>
        <w:tab/>
        <w:t xml:space="preserve">Stečajnom upravitelju Vesni </w:t>
      </w:r>
      <w:proofErr w:type="spellStart"/>
      <w:r>
        <w:t>Baranašić</w:t>
      </w:r>
      <w:proofErr w:type="spellEnd"/>
      <w:r>
        <w:t xml:space="preserve"> Horvat, Augusta Šenoe 9B, </w:t>
      </w:r>
      <w:proofErr w:type="spellStart"/>
      <w:r>
        <w:t>Šenkovec</w:t>
      </w:r>
      <w:proofErr w:type="spellEnd"/>
      <w:r>
        <w:t xml:space="preserve">, Čakovec, OIB: 65554389903, određuje se </w:t>
      </w:r>
      <w:r>
        <w:rPr>
          <w:color w:val="000000"/>
        </w:rPr>
        <w:t>nagrada za rad u ukupnom iznosu od 13.043,25 kn.</w:t>
      </w:r>
    </w:p>
    <w:p w:rsidRDefault="00027AB0" w:rsidP="00027AB0" w:rsidR="00027AB0">
      <w:pPr>
        <w:spacing w:after="0"/>
        <w:ind w:hanging="705" w:left="705"/>
        <w:jc w:val="both"/>
        <w:rPr>
          <w:color w:val="000000"/>
        </w:rPr>
      </w:pPr>
    </w:p>
    <w:p w:rsidRDefault="00027AB0" w:rsidP="00027AB0" w:rsidR="00027AB0">
      <w:pPr>
        <w:spacing w:after="0"/>
        <w:ind w:hanging="705" w:left="705"/>
        <w:jc w:val="both"/>
        <w:rPr>
          <w:color w:val="000000"/>
        </w:rPr>
      </w:pPr>
      <w:r>
        <w:rPr>
          <w:color w:val="000000"/>
        </w:rPr>
        <w:t>II</w:t>
      </w:r>
      <w:r>
        <w:rPr>
          <w:color w:val="000000"/>
        </w:rPr>
        <w:tab/>
        <w:t>Ovlašćuje se stečajni upravitelj sukladno točci I izreke raspolagati sa sredstvima na računu stečajnog dužnika.</w:t>
      </w:r>
    </w:p>
    <w:p w:rsidRDefault="00027AB0" w:rsidP="00027AB0" w:rsidR="00027AB0">
      <w:pPr>
        <w:spacing w:after="0"/>
        <w:jc w:val="both"/>
        <w:rPr>
          <w:lang w:val="en-AU"/>
        </w:rPr>
      </w:pPr>
    </w:p>
    <w:p w:rsidRDefault="00027AB0" w:rsidP="00027AB0" w:rsidR="00027AB0">
      <w:pPr>
        <w:spacing w:after="0"/>
        <w:jc w:val="center"/>
      </w:pPr>
      <w:r>
        <w:t>Obrazloženje</w:t>
      </w:r>
    </w:p>
    <w:p w:rsidRDefault="00027AB0" w:rsidP="00027AB0" w:rsidR="00027AB0">
      <w:pPr>
        <w:spacing w:after="0"/>
        <w:jc w:val="center"/>
      </w:pPr>
    </w:p>
    <w:p w:rsidRDefault="00027AB0" w:rsidP="00027AB0" w:rsidR="00027AB0">
      <w:pPr>
        <w:spacing w:after="0"/>
        <w:ind w:firstLine="720"/>
        <w:jc w:val="both"/>
      </w:pPr>
      <w:r>
        <w:t xml:space="preserve">Rješenjem ovoga suda od 23. lipnja 2015. kojim je otvoren stečajni postupak nad dužnikom SLASTIČARSTVO CVEK d.o.o. </w:t>
      </w:r>
      <w:proofErr w:type="spellStart"/>
      <w:r>
        <w:t>Pušćine</w:t>
      </w:r>
      <w:proofErr w:type="spellEnd"/>
      <w:r>
        <w:t xml:space="preserve">, stečajnim upraviteljem je imenovana Vesna </w:t>
      </w:r>
      <w:proofErr w:type="spellStart"/>
      <w:r>
        <w:t>Baranašić</w:t>
      </w:r>
      <w:proofErr w:type="spellEnd"/>
      <w:r>
        <w:t xml:space="preserve"> Horvat, Augusta Šenoe 9B, </w:t>
      </w:r>
      <w:proofErr w:type="spellStart"/>
      <w:r>
        <w:t>Šenkovec</w:t>
      </w:r>
      <w:proofErr w:type="spellEnd"/>
      <w:r>
        <w:t>, Čakovec.</w:t>
      </w:r>
    </w:p>
    <w:p w:rsidRDefault="00027AB0" w:rsidP="00027AB0" w:rsidR="00027AB0">
      <w:pPr>
        <w:spacing w:after="0"/>
        <w:ind w:firstLine="705"/>
        <w:jc w:val="both"/>
      </w:pPr>
    </w:p>
    <w:p w:rsidRDefault="00027AB0" w:rsidP="00027AB0" w:rsidR="00027AB0">
      <w:pPr>
        <w:spacing w:after="0"/>
        <w:ind w:firstLine="705"/>
        <w:jc w:val="both"/>
      </w:pPr>
      <w:r>
        <w:t xml:space="preserve">U podnesku od 22.09.2016. (list 403-405 spisa), nakon što je unovčena sva imovina, stečajna upraviteljica je zatražila je određivanje nagrade za poslove obavljene u ovom stečajnom postupku u iznosu od </w:t>
      </w:r>
      <w:r>
        <w:rPr>
          <w:color w:val="000000"/>
        </w:rPr>
        <w:t xml:space="preserve">13.043,25 </w:t>
      </w:r>
      <w:r>
        <w:t xml:space="preserve">kn. </w:t>
      </w:r>
    </w:p>
    <w:p w:rsidRDefault="00027AB0" w:rsidP="00027AB0" w:rsidR="00027AB0">
      <w:pPr>
        <w:spacing w:after="0"/>
        <w:ind w:firstLine="705"/>
        <w:jc w:val="both"/>
      </w:pPr>
    </w:p>
    <w:p w:rsidRDefault="00027AB0" w:rsidP="00027AB0" w:rsidR="00027AB0">
      <w:pPr>
        <w:spacing w:after="0"/>
        <w:ind w:firstLine="720"/>
        <w:jc w:val="both"/>
      </w:pPr>
      <w:r>
        <w:t>Uzimajući u obzir obujam poslova i rad stečajne upraviteljice tijekom ovoga postupka, te vrijednost unovčene stečajne mase (70.887,25 kn), kao i sam prijedlog stečajne upraviteljice, sud je primjenom čl. 29. Stečajnog zakona ("Narodne novine" broj 44/96, 29/99, 129/00, 123/03, 82/06, 116/10, 25/12, 133/12, dalje: SZ), kao i čl. 5., čl. 7. i čl. 15. Uredbe o kriterijima i načinu obračuna i plaćanja nagrada stečajnim upraviteljima, NN 105/15, odlučio kao pod točkom I izreke i stečajnoj upraviteljici je priznata nagrada u ukupnom iznosu od 13.043,25 kn.</w:t>
      </w:r>
    </w:p>
    <w:p w:rsidRDefault="00027AB0" w:rsidP="00027AB0" w:rsidR="00027AB0">
      <w:pPr>
        <w:spacing w:after="0"/>
        <w:jc w:val="center"/>
      </w:pPr>
    </w:p>
    <w:p w:rsidRDefault="00027AB0" w:rsidP="00027AB0" w:rsidR="00027AB0">
      <w:pPr>
        <w:spacing w:after="0"/>
        <w:jc w:val="center"/>
      </w:pPr>
      <w:r>
        <w:t>U Varaždinu 03. listopada 2016.</w:t>
      </w:r>
    </w:p>
    <w:p w:rsidRDefault="00027AB0" w:rsidP="00027AB0" w:rsidR="00027AB0">
      <w:pPr>
        <w:spacing w:after="0"/>
        <w:ind w:firstLine="720"/>
        <w:jc w:val="center"/>
      </w:pPr>
    </w:p>
    <w:p w:rsidRDefault="00027AB0" w:rsidP="00027AB0" w:rsidR="00027AB0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027AB0" w:rsidP="00027AB0" w:rsidR="00027AB0">
      <w:pPr>
        <w:spacing w:after="0"/>
        <w:ind w:firstLine="720" w:left="4944"/>
        <w:jc w:val="both"/>
      </w:pPr>
      <w:r>
        <w:t>SUDAC:</w:t>
      </w:r>
    </w:p>
    <w:p w:rsidRDefault="00027AB0" w:rsidP="00027AB0" w:rsidR="00027AB0">
      <w:pPr>
        <w:spacing w:after="0"/>
        <w:ind w:firstLine="720"/>
        <w:jc w:val="both"/>
      </w:pPr>
    </w:p>
    <w:p w:rsidRDefault="00027AB0" w:rsidP="00027AB0" w:rsidR="00027AB0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Marija Levanić-Škerbić</w:t>
      </w:r>
    </w:p>
    <w:p w:rsidRDefault="00027AB0" w:rsidP="00027AB0" w:rsidR="00027AB0">
      <w:pPr>
        <w:spacing w:after="0"/>
        <w:ind w:firstLine="720"/>
        <w:jc w:val="both"/>
      </w:pPr>
    </w:p>
    <w:p w:rsidRDefault="00027AB0" w:rsidP="00027AB0" w:rsidR="00027AB0">
      <w:pPr>
        <w:spacing w:after="0"/>
        <w:ind w:firstLine="720"/>
        <w:jc w:val="both"/>
      </w:pPr>
      <w:r>
        <w:lastRenderedPageBreak/>
        <w:tab/>
      </w:r>
      <w:r>
        <w:tab/>
      </w:r>
      <w:r>
        <w:tab/>
      </w:r>
      <w:r>
        <w:tab/>
      </w:r>
    </w:p>
    <w:p w:rsidRDefault="00027AB0" w:rsidP="00027AB0" w:rsidR="00027AB0">
      <w:pPr>
        <w:spacing w:after="0"/>
        <w:jc w:val="both"/>
      </w:pPr>
    </w:p>
    <w:p w:rsidRDefault="00027AB0" w:rsidP="00027AB0" w:rsidR="00027AB0">
      <w:pPr>
        <w:spacing w:after="0"/>
        <w:jc w:val="both"/>
      </w:pPr>
      <w:r>
        <w:t>UPUTA O PRAVNOM LIJEKU :</w:t>
      </w:r>
    </w:p>
    <w:p w:rsidRDefault="00027AB0" w:rsidP="00027AB0" w:rsidR="00027AB0">
      <w:pPr>
        <w:spacing w:after="0"/>
        <w:jc w:val="both"/>
        <w:rPr>
          <w:lang w:val="en-AU"/>
        </w:rPr>
      </w:pPr>
      <w:r>
        <w:t xml:space="preserve">Protiv ovoga rješenja žalbu mogu podnijeti stečajni upravitelj i svaki stečajni vjerovnik. Žalba se podnosi ovome sudu u tri primjerka u roku od osam dana, a o njoj odlučuje Visoki trgovački sud Republike Hrvatske.  </w:t>
      </w:r>
    </w:p>
    <w:p w:rsidRDefault="00027AB0" w:rsidP="00027AB0" w:rsidR="00027AB0">
      <w:pPr>
        <w:spacing w:after="0"/>
        <w:jc w:val="both"/>
      </w:pPr>
    </w:p>
    <w:p w:rsidRDefault="00027AB0" w:rsidP="00027AB0" w:rsidR="00027AB0">
      <w:pPr>
        <w:spacing w:after="0"/>
        <w:jc w:val="both"/>
      </w:pPr>
    </w:p>
    <w:p w:rsidRDefault="00027AB0" w:rsidP="00027AB0" w:rsidR="00027AB0">
      <w:pPr>
        <w:spacing w:after="0"/>
        <w:jc w:val="both"/>
      </w:pPr>
      <w:r>
        <w:t>DNA:</w:t>
      </w:r>
    </w:p>
    <w:p w:rsidRDefault="00027AB0" w:rsidP="00027AB0" w:rsidR="00027AB0">
      <w:pPr>
        <w:spacing w:after="0"/>
        <w:jc w:val="both"/>
      </w:pPr>
      <w:r>
        <w:t xml:space="preserve">- stečajni upravitelj – Vesna </w:t>
      </w:r>
      <w:proofErr w:type="spellStart"/>
      <w:r>
        <w:t>Baranašić</w:t>
      </w:r>
      <w:proofErr w:type="spellEnd"/>
      <w:r>
        <w:t xml:space="preserve"> Horvat, putem e-mail-a,</w:t>
      </w:r>
    </w:p>
    <w:p w:rsidRDefault="00027AB0" w:rsidP="00027AB0" w:rsidR="00027AB0">
      <w:pPr>
        <w:spacing w:after="0"/>
        <w:jc w:val="both"/>
        <w:rPr>
          <w:lang w:val="en-AU"/>
        </w:rPr>
      </w:pPr>
      <w:r>
        <w:t>- e oglasna ploča.</w:t>
      </w:r>
    </w:p>
    <w:p w:rsidRDefault="00027AB0" w:rsidP="00027AB0" w:rsidR="00027AB0">
      <w:pPr>
        <w:spacing w:after="0"/>
        <w:jc w:val="both"/>
      </w:pPr>
      <w:r>
        <w:t xml:space="preserve">           </w:t>
      </w:r>
      <w:r>
        <w:tab/>
      </w:r>
      <w:r>
        <w:tab/>
      </w:r>
      <w:r>
        <w:tab/>
      </w:r>
    </w:p>
    <w:p w:rsidRDefault="00EA1C6D" w:rsidP="00027AB0" w:rsidR="00AE649C" w:rsidRPr="00B76F3C">
      <w:pPr>
        <w:pStyle w:val="SudSjedite"/>
      </w:pPr>
      <w:r>
        <w:tab/>
      </w:r>
    </w:p>
    <w:p w:rsidRDefault="00CB0EA4" w:rsidP="00027AB0" w:rsidR="00CB0EA4">
      <w:pPr>
        <w:pStyle w:val="Naslovdokumenta"/>
        <w:spacing w:after="0"/>
      </w:pPr>
    </w:p>
    <w:p w:rsidRDefault="0071688E" w:rsidP="00027AB0" w:rsidR="0071688E">
      <w:pPr>
        <w:pStyle w:val="Poetniodjeljak"/>
        <w:spacing w:after="0"/>
      </w:pPr>
    </w:p>
    <w:p w:rsidRDefault="00A21F0D" w:rsidP="00027AB0" w:rsidR="00A21F0D">
      <w:pPr>
        <w:pStyle w:val="NormaleSPIS"/>
        <w:spacing w:after="0"/>
        <w:rPr>
          <w:noProof/>
        </w:rPr>
      </w:pPr>
    </w:p>
    <w:p w:rsidRDefault="00DA0242" w:rsidP="00027AB0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7AB0" w:rsidR="008333A9">
    <w:pPr>
      <w:pStyle w:val="Zaglavlje"/>
    </w:pPr>
    <w:r>
      <w:rPr>
        <w:rStyle w:val="PozadinaSvijetloCrvena"/>
        <w:shd w:fill="auto" w:color="auto" w:val="clear"/>
      </w:rPr>
      <w:t>Poslovni broj. 7 St-272/14-46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27AB0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311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St-272/2014-46</izvorni_sadrzaj>
    <derivirana_varijabla naziv="DomainObject.Oznaka_1">St-272/2014-46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2014.</izvorni_sadrzaj>
    <derivirana_varijabla naziv="DomainObject.Predmet.DatumOsnivanja_1">28.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St-272/2014</izvorni_sadrzaj>
    <derivirana_varijabla naziv="DomainObject.Predmet.OznakaBroj_1">St-272/2014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SLASTIČARSTVO CVEK - društvo s ograničenom odgovornošću za proizvodnju i trgovinu</izvorni_sadrzaj>
    <derivirana_varijabla naziv="DomainObject.Predmet.ProtustrankaFormated_1">  SLASTIČARSTVO CVEK - društvo s ograničenom odgovornošću za proizvodnju i trgovinu</derivirana_varijabla>
  </DomainObject.Predmet.ProtustrankaFormated>
  <DomainObject.Predmet.ProtustrankaFormatedOIB>
    <izvorni_sadrzaj>  SLASTIČARSTVO CVEK - društvo s ograničenom odgovornošću za proizvodnju i trgovinu, OIB 38598650783</izvorni_sadrzaj>
    <derivirana_varijabla naziv="DomainObject.Predmet.ProtustrankaFormatedOIB_1">  SLASTIČARSTVO CVEK - društvo s ograničenom odgovornošću za proizvodnju i trgovinu, OIB 38598650783</derivirana_varijabla>
  </DomainObject.Predmet.ProtustrankaFormatedOIB>
  <DomainObject.Predmet.ProtustrankaFormatedWithAdress>
    <izvorni_sadrzaj> SLASTIČARSTVO CVEK - društvo s ograničenom odgovornošću za proizvodnju i trgovinu, Čakovečka 82, 40000 Pušćine</izvorni_sadrzaj>
    <derivirana_varijabla naziv="DomainObject.Predmet.ProtustrankaFormatedWithAdress_1"> SLASTIČARSTVO CVEK - društvo s ograničenom odgovornošću za proizvodnju i trgovinu, Čakovečka 82, 40000 Pušćine</derivirana_varijabla>
  </DomainObject.Predmet.ProtustrankaFormatedWithAdress>
  <DomainObject.Predmet.ProtustrankaFormatedWithAdressOIB>
    <izvorni_sadrzaj> SLASTIČARSTVO CVEK - društvo s ograničenom odgovornošću za proizvodnju i trgovinu, OIB 38598650783, Čakovečka 82, 40000 Pušćine</izvorni_sadrzaj>
    <derivirana_varijabla naziv="DomainObject.Predmet.ProtustrankaFormatedWithAdressOIB_1"> SLASTIČARSTVO CVEK - društvo s ograničenom odgovornošću za proizvodnju i trgovinu, OIB 38598650783, Čakovečka 82, 40000 Pušćine</derivirana_varijabla>
  </DomainObject.Predmet.ProtustrankaFormatedWithAdressOIB>
  <DomainObject.Predmet.ProtustrankaWithAdress>
    <izvorni_sadrzaj>SLASTIČARSTVO CVEK - društvo s ograničenom odgovornošću za proizvodnju i trgovinu Čakovečka 82, 40000 Pušćine</izvorni_sadrzaj>
    <derivirana_varijabla naziv="DomainObject.Predmet.ProtustrankaWithAdress_1">SLASTIČARSTVO CVEK - društvo s ograničenom odgovornošću za proizvodnju i trgovinu Čakovečka 82, 40000 Pušćine</derivirana_varijabla>
  </DomainObject.Predmet.ProtustrankaWithAdress>
  <DomainObject.Predmet.ProtustrankaWithAdressOIB>
    <izvorni_sadrzaj>SLASTIČARSTVO CVEK - društvo s ograničenom odgovornošću za proizvodnju i trgovinu, OIB 38598650783, Čakovečka 82, 40000 Pušćine</izvorni_sadrzaj>
    <derivirana_varijabla naziv="DomainObject.Predmet.ProtustrankaWithAdressOIB_1">SLASTIČARSTVO CVEK - društvo s ograničenom odgovornošću za proizvodnju i trgovinu, OIB 38598650783, Čakovečka 82, 40000 Pušćine</derivirana_varijabla>
  </DomainObject.Predmet.ProtustrankaWithAdressOIB>
  <DomainObject.Predmet.ProtustrankaNazivFormated>
    <izvorni_sadrzaj>SLASTIČARSTVO CVEK - društvo s ograničenom odgovornošću za proizvodnju i trgovinu</izvorni_sadrzaj>
    <derivirana_varijabla naziv="DomainObject.Predmet.ProtustrankaNazivFormated_1">SLASTIČARSTVO CVEK - društvo s ograničenom odgovornošću za proizvodnju i trgovinu</derivirana_varijabla>
  </DomainObject.Predmet.ProtustrankaNazivFormated>
  <DomainObject.Predmet.ProtustrankaNazivFormatedOIB>
    <izvorni_sadrzaj>SLASTIČARSTVO CVEK - društvo s ograničenom odgovornošću za proizvodnju i trgovinu, OIB 38598650783</izvorni_sadrzaj>
    <derivirana_varijabla naziv="DomainObject.Predmet.ProtustrankaNazivFormatedOIB_1">SLASTIČARSTVO CVEK - društvo s ograničenom odgovornošću za proizvodnju i trgovinu, OIB 38598650783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1735976.29</izvorni_sadrzaj>
    <derivirana_varijabla naziv="DomainObject.Predmet.TrenutnaVrijednost_1">1735976.29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SLASTIČARSTVO CVEK - društvo s ograničenom odgovornošću za proizvodnju i trgovinu</item>
    </izvorni_sadrzaj>
    <derivirana_varijabla naziv="DomainObject.Predmet.ProtuStrankaListFormated_1">
      <item>SLASTIČARSTVO CVEK - društvo s ograničenom odgovornošću za proizvodnju i trgovinu</item>
    </derivirana_varijabla>
  </DomainObject.Predmet.ProtuStrankaListFormated>
  <DomainObject.Predmet.ProtuStrankaListFormatedOIB>
    <izvorni_sadrzaj>
      <item>SLASTIČARSTVO CVEK - društvo s ograničenom odgovornošću za proizvodnju i trgovinu, OIB 38598650783</item>
    </izvorni_sadrzaj>
    <derivirana_varijabla naziv="DomainObject.Predmet.ProtuStrankaListFormatedOIB_1">
      <item>SLASTIČARSTVO CVEK - društvo s ograničenom odgovornošću za proizvodnju i trgovinu, OIB 38598650783</item>
    </derivirana_varijabla>
  </DomainObject.Predmet.ProtuStrankaListFormatedOIB>
  <DomainObject.Predmet.ProtuStrankaListFormatedWithAdress>
    <izvorni_sadrzaj>
      <item>SLASTIČARSTVO CVEK - društvo s ograničenom odgovornošću za proizvodnju i trgovinu, Čakovečka 82, 40000 Pušćine</item>
    </izvorni_sadrzaj>
    <derivirana_varijabla naziv="DomainObject.Predmet.ProtuStrankaListFormatedWithAdress_1">
      <item>SLASTIČARSTVO CVEK - društvo s ograničenom odgovornošću za proizvodnju i trgovinu, Čakovečka 82, 40000 Pušćine</item>
    </derivirana_varijabla>
  </DomainObject.Predmet.ProtuStrankaListFormatedWithAdress>
  <DomainObject.Predmet.ProtuStrankaListFormatedWithAdressOIB>
    <izvorni_sadrzaj>
      <item>SLASTIČARSTVO CVEK - društvo s ograničenom odgovornošću za proizvodnju i trgovinu, OIB 38598650783, Čakovečka 82, 40000 Pušćine</item>
    </izvorni_sadrzaj>
    <derivirana_varijabla naziv="DomainObject.Predmet.ProtuStrankaListFormatedWithAdressOIB_1">
      <item>SLASTIČARSTVO CVEK - društvo s ograničenom odgovornošću za proizvodnju i trgovinu, OIB 38598650783, Čakovečka 82, 40000 Pušćine</item>
    </derivirana_varijabla>
  </DomainObject.Predmet.ProtuStrankaListFormatedWithAdressOIB>
  <DomainObject.Predmet.ProtuStrankaListNazivFormated>
    <izvorni_sadrzaj>
      <item>SLASTIČARSTVO CVEK - društvo s ograničenom odgovornošću za proizvodnju i trgovinu</item>
    </izvorni_sadrzaj>
    <derivirana_varijabla naziv="DomainObject.Predmet.ProtuStrankaListNazivFormated_1">
      <item>SLASTIČARSTVO CVEK - društvo s ograničenom odgovornošću za proizvodnju i trgovinu</item>
    </derivirana_varijabla>
  </DomainObject.Predmet.ProtuStrankaListNazivFormated>
  <DomainObject.Predmet.ProtuStrankaListNazivFormatedOIB>
    <izvorni_sadrzaj>
      <item>SLASTIČARSTVO CVEK - društvo s ograničenom odgovornošću za proizvodnju i trgovinu, OIB 38598650783</item>
    </izvorni_sadrzaj>
    <derivirana_varijabla naziv="DomainObject.Predmet.ProtuStrankaListNazivFormatedOIB_1">
      <item>SLASTIČARSTVO CVEK - društvo s ograničenom odgovornošću za proizvodnju i trgovinu, OIB 38598650783</item>
    </derivirana_varijabla>
  </DomainObject.Predmet.ProtuStrankaListNazivFormatedOIB>
  <DomainObject.Predmet.OstaliListFormated>
    <izvorni_sadrzaj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izvorni_sadrzaj>
    <derivirana_varijabla naziv="DomainObject.Predmet.OstaliListFormated_1"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derivirana_varijabla>
  </DomainObject.Predmet.OstaliListFormated>
  <DomainObject.Predmet.OstaliListFormatedOIB>
    <izvorni_sadrzaj>
      <item>Oglasna ploča</item>
      <item>Sudski registar</item>
      <item>Silvestar Cvek, OIB 94242133031</item>
      <item>ŽDO VARAŽDIN, Građansko-upravni odjel</item>
      <item>Vesna Baranašić Horvat, OIB 65554389903</item>
      <item>Agencija za osiguranje radničkih potraživanja u slučaju stečaja poslodavca, OIB 04323472109</item>
    </izvorni_sadrzaj>
    <derivirana_varijabla naziv="DomainObject.Predmet.OstaliListFormatedOIB_1">
      <item>Oglasna ploča</item>
      <item>Sudski registar</item>
      <item>Silvestar Cvek, OIB 94242133031</item>
      <item>ŽDO VARAŽDIN, Građansko-upravni odjel</item>
      <item>Vesna Baranašić Horvat, OIB 65554389903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Oglasna ploča</item>
      <item>Sudski registar, B.Radića 2, 42000 Varaždin</item>
      <item>Silvestar Cvek, Kolodvorska Ulica 52, 40320 Donji Kraljevec</item>
      <item>ŽDO VARAŽDIN, Građansko-upravni odjel</item>
      <item>Vesna Baranašić Horvat, Augusta Šenoe 9b, 40000 Šenkovec</item>
      <item>Agencija za osiguranje radničkih potraživanja u slučaju stečaja poslodavca, Frankopanska 11, 10000 Zagreb</item>
    </izvorni_sadrzaj>
    <derivirana_varijabla naziv="DomainObject.Predmet.OstaliListFormatedWithAdress_1">
      <item>Oglasna ploča</item>
      <item>Sudski registar, B.Radića 2, 42000 Varaždin</item>
      <item>Silvestar Cvek, Kolodvorska Ulica 52, 40320 Donji Kraljevec</item>
      <item>ŽDO VARAŽDIN, Građansko-upravni odjel</item>
      <item>Vesna Baranašić Horvat, Augusta Šenoe 9b, 40000 Šenkovec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Silvestar Cvek, OIB 94242133031, Kolodvorska Ulica 52, 40320 Donji Kraljevec</item>
      <item>ŽDO VARAŽDIN, Građansko-upravni odjel</item>
      <item>Vesna Baranašić Horvat, OIB 65554389903, Augusta Šenoe 9b, 40000 Šenkovec</item>
      <item>Agencija za osiguranje radničkih potraživanja u slučaju stečaja poslodavca, OIB 04323472109, Frankopanska 11, 10000 Zagreb</item>
    </izvorni_sadrzaj>
    <derivirana_varijabla naziv="DomainObject.Predmet.OstaliListFormatedWithAdressOIB_1">
      <item>Oglasna ploča</item>
      <item>Sudski registar, B.Radića 2, 42000 Varaždin</item>
      <item>Silvestar Cvek, OIB 94242133031, Kolodvorska Ulica 52, 40320 Donji Kraljevec</item>
      <item>ŽDO VARAŽDIN, Građansko-upravni odjel</item>
      <item>Vesna Baranašić Horvat, OIB 65554389903, Augusta Šenoe 9b, 40000 Šenkovec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izvorni_sadrzaj>
    <derivirana_varijabla naziv="DomainObject.Predmet.OstaliListNazivFormated_1"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derivirana_varijabla>
  </DomainObject.Predmet.OstaliListNazivFormated>
  <DomainObject.Predmet.OstaliListNazivFormatedOIB>
    <izvorni_sadrzaj>
      <item>Oglasna ploča</item>
      <item>Sudski registar</item>
      <item>Silvestar Cvek, OIB 94242133031</item>
      <item>ŽDO VARAŽDIN, Građansko-upravni odjel</item>
      <item>Vesna Baranašić Horvat, OIB 65554389903</item>
      <item>Agencija za osiguranje radničkih potraživanja u slučaju stečaja poslodavca, OIB 04323472109</item>
    </izvorni_sadrzaj>
    <derivirana_varijabla naziv="DomainObject.Predmet.OstaliListNazivFormatedOIB_1">
      <item>Oglasna ploča</item>
      <item>Sudski registar</item>
      <item>Silvestar Cvek, OIB 94242133031</item>
      <item>ŽDO VARAŽDIN, Građansko-upravni odjel</item>
      <item>Vesna Baranašić Horvat, OIB 65554389903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>St-272/2014-46</izvorni_sadrzaj>
    <derivirana_varijabla naziv="DomainObject.PoslovniBrojDokumenta_1">St-272/2014-46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SLASTIČARSTVO CVEK - društvo s ograničenom odgovornošću za proizvodnju i trgovinu</izvorni_sadrzaj>
    <derivirana_varijabla naziv="DomainObject.Predmet.ProtustrankaIDrugi_1">SLASTIČARSTVO CVEK - društvo s ograničenom odgovornošću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SLASTIČARSTVO CVEK - društvo s ograničenom odgovornošću za proizvodnju i trgovinu, OIB 38598650783, Čakovečka 82, 40000 Pušćine</izvorni_sadrzaj>
    <derivirana_varijabla naziv="DomainObject.Predmet.ProtustrankaIDrugiAdressOIB_1">SLASTIČARSTVO CVEK - društvo s ograničenom odgovornošću za proizvodnju i trgovinu, OIB 38598650783, Čakovečka 82,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SLASTIČARSTVO CVEK - društvo s ograničenom odgovornošću za proizvodnju i trgovinu</item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izvorni_sadrzaj>
    <derivirana_varijabla naziv="DomainObject.Predmet.SudioniciListNaziv_1">
      <item>Financijska agencija</item>
      <item>SLASTIČARSTVO CVEK - društvo s ograničenom odgovornošću za proizvodnju i trgovinu</item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Ulica grada Vukovara 70,10000 Zagreb</item>
      <item>SLASTIČARSTVO CVEK - društvo s ograničenom odgovornošću za proizvodnju i trgovinu, OIB 38598650783, Čakovečka 82,40000 Pušćine</item>
      <item>Oglasna ploča</item>
      <item>Sudski registar, B.Radića 2,42000 Varaždin</item>
      <item>Silvestar Cvek, OIB 94242133031, Kolodvorska Ulica 52,40320 Donji Kraljevec</item>
      <item>ŽDO VARAŽDIN, Građansko-upravni odjel</item>
      <item>Vesna Baranašić Horvat, OIB 65554389903, Augusta Šenoe 9b,40000 Šenkovec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85821130368, Ulica grada Vukovara 70,10000 Zagreb</item>
      <item>SLASTIČARSTVO CVEK - društvo s ograničenom odgovornošću za proizvodnju i trgovinu, OIB 38598650783, Čakovečka 82,40000 Pušćine</item>
      <item>Oglasna ploča</item>
      <item>Sudski registar, B.Radića 2,42000 Varaždin</item>
      <item>Silvestar Cvek, OIB 94242133031, Kolodvorska Ulica 52,40320 Donji Kraljevec</item>
      <item>ŽDO VARAŽDIN, Građansko-upravni odjel</item>
      <item>Vesna Baranašić Horvat, OIB 65554389903, Augusta Šenoe 9b,40000 Šenkovec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C9ACAE-8E75-43DE-BB9A-0354DFE2D2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1751</properties:Characters>
  <properties:Lines>64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2016-10-03T07:30:00Z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St-272/2014-46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