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de87" w14:paraId="351de87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F86476">
        <w:rPr>
          <w:lang w:val="hr-HR"/>
        </w:rPr>
        <w:t>St-139/15-5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F86476">
        <w:t>MEHANIKA DABA j.d.o.o. za servis motornih vozila, trgovinu i usluge, OIB: 45208670770, sa sjedištem u Varaždinska 118, Gornji Kućan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F86476">
        <w:t>MEHANIKA DABA j.d.o.o. za servis motornih vozila, trgovinu i usluge, OIB: 45208670770, sa sjedištem u Varaždinska 118, Gornji Kućan</w:t>
      </w:r>
      <w:r w:rsidR="00830E49">
        <w:t xml:space="preserve">, iznosi </w:t>
      </w:r>
      <w:r w:rsidR="00F86476">
        <w:t>830,19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F86476">
        <w:t>direktor</w:t>
      </w:r>
      <w:r w:rsidR="002E00D7">
        <w:t xml:space="preserve"> dužnika </w:t>
      </w:r>
      <w:r w:rsidR="00F86476">
        <w:t>Nikola Dabović, OIB: 06415648727, Varaždin, Mirka Kolarića 19/A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F86476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F86476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F86476">
        <w:t>MEHANIKA DABA j.d.o.o. za servis motornih vozila, trgovinu i usluge, OIB: 45208670770, sa sjedištem u Varaždinska 118, Gornji Kućan</w:t>
      </w:r>
      <w:r>
        <w:t>, navodeći da du</w:t>
      </w:r>
      <w:r w:rsidR="00715C85">
        <w:t xml:space="preserve">žnik na dan </w:t>
      </w:r>
      <w:r w:rsidR="00F86476">
        <w:t>08.09.2015.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F86476">
        <w:t>830,19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A79" w:rsidP="007F64E0" w:rsidR="00926A79">
      <w:r>
        <w:separator/>
      </w:r>
    </w:p>
  </w:endnote>
  <w:endnote w:id="0" w:type="continuationSeparator">
    <w:p w:rsidRDefault="00926A79" w:rsidP="007F64E0" w:rsidR="00926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A79" w:rsidP="007F64E0" w:rsidR="00926A79">
      <w:r>
        <w:separator/>
      </w:r>
    </w:p>
  </w:footnote>
  <w:footnote w:id="0" w:type="continuationSeparator">
    <w:p w:rsidRDefault="00926A79" w:rsidP="007F64E0" w:rsidR="00926A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F0070" w:rsidRPr="005F0070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F86476">
      <w:rPr>
        <w:lang w:val="hr-HR"/>
      </w:rPr>
      <w:t>St-139/15-5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070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6A79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86476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MEHANIKA DABA jednostavno društvo s ograničenom odgovornošću za servis motornih vozila, trgovinu i usluge</izvorni_sadrzaj>
    <derivirana_varijabla naziv="DomainObject.Predmet.ProtustrankaFormated_1">  MEHANIKA DABA jednostavno društvo s ograničenom odgovornošću za servis motornih vozila, trgovinu i usluge</derivirana_varijabla>
  </DomainObject.Predmet.ProtustrankaFormated>
  <DomainObject.Predmet.ProtustrankaFormatedOIB>
    <izvorni_sadrzaj>  MEHANIKA DABA jednostavno društvo s ograničenom odgovornošću za servis motornih vozila, trgovinu i usluge, OIB 45208670770</izvorni_sadrzaj>
    <derivirana_varijabla naziv="DomainObject.Predmet.ProtustrankaFormatedOIB_1">  MEHANIKA DABA jednostavno društvo s ograničenom odgovornošću za servis motornih vozila, trgovinu i usluge, OIB 45208670770</derivirana_varijabla>
  </DomainObject.Predmet.ProtustrankaFormatedOIB>
  <DomainObject.Predmet.ProtustrankaFormatedWithAdress>
    <izvorni_sadrzaj> MEHANIKA DABA jednostavno društvo s ograničenom odgovornošću za servis motornih vozila, trgovinu i usluge, Varaždinska 118, 42000 Gornji Kućan</izvorni_sadrzaj>
    <derivirana_varijabla naziv="DomainObject.Predmet.ProtustrankaFormatedWithAdress_1"> MEHANIKA DABA jednostavno društvo s ograničenom odgovornošću za servis motornih vozila, trgovinu i usluge, Varaždinska 118, 42000 Gornji Kućan</derivirana_varijabla>
  </DomainObject.Predmet.ProtustrankaFormatedWithAdress>
  <DomainObject.Predmet.ProtustrankaFormatedWithAdressOIB>
    <izvorni_sadrzaj> MEHANIKA DABA jednostavno društvo s ograničenom odgovornošću za servis motornih vozila, trgovinu i usluge, OIB 45208670770, Varaždinska 118, 42000 Gornji Kućan</izvorni_sadrzaj>
    <derivirana_varijabla naziv="DomainObject.Predmet.ProtustrankaFormatedWithAdressOIB_1"> MEHANIKA DABA jednostavno društvo s ograničenom odgovornošću za servis motornih vozila, trgovinu i usluge, OIB 45208670770, Varaždinska 118, 42000 Gornji Kućan</derivirana_varijabla>
  </DomainObject.Predmet.ProtustrankaFormatedWithAdressOIB>
  <DomainObject.Predmet.ProtustrankaWithAdress>
    <izvorni_sadrzaj>MEHANIKA DABA jednostavno društvo s ograničenom odgovornošću za servis motornih vozila, trgovinu i usluge Varaždinska 118, 42000 Gornji Kućan</izvorni_sadrzaj>
    <derivirana_varijabla naziv="DomainObject.Predmet.ProtustrankaWithAdress_1">MEHANIKA DABA jednostavno društvo s ograničenom odgovornošću za servis motornih vozila, trgovinu i usluge Varaždinska 118, 42000 Gornji Kućan</derivirana_varijabla>
  </DomainObject.Predmet.ProtustrankaWithAdress>
  <DomainObject.Predmet.ProtustrankaWithAdressOIB>
    <izvorni_sadrzaj>MEHANIKA DABA jednostavno društvo s ograničenom odgovornošću za servis motornih vozila, trgovinu i usluge, OIB 45208670770, Varaždinska 118, 42000 Gornji Kućan</izvorni_sadrzaj>
    <derivirana_varijabla naziv="DomainObject.Predmet.ProtustrankaWithAdressOIB_1">MEHANIKA DABA jednostavno društvo s ograničenom odgovornošću za servis motornih vozila, trgovinu i usluge, OIB 45208670770, Varaždinska 118, 42000 Gornji Kućan</derivirana_varijabla>
  </DomainObject.Predmet.ProtustrankaWithAdressOIB>
  <DomainObject.Predmet.ProtustrankaNazivFormated>
    <izvorni_sadrzaj>MEHANIKA DABA jednostavno društvo s ograničenom odgovornošću za servis motornih vozila, trgovinu i usluge</izvorni_sadrzaj>
    <derivirana_varijabla naziv="DomainObject.Predmet.ProtustrankaNazivFormated_1">MEHANIKA DABA jednostavno društvo s ograničenom odgovornošću za servis motornih vozila, trgovinu i usluge</derivirana_varijabla>
  </DomainObject.Predmet.ProtustrankaNazivFormated>
  <DomainObject.Predmet.ProtustrankaNazivFormatedOIB>
    <izvorni_sadrzaj>MEHANIKA DABA jednostavno društvo s ograničenom odgovornošću za servis motornih vozila, trgovinu i usluge, OIB 45208670770</izvorni_sadrzaj>
    <derivirana_varijabla naziv="DomainObject.Predmet.ProtustrankaNazivFormatedOIB_1">MEHANIKA DABA jednostavno društvo s ograničenom odgovornošću za servis motornih vozila, trgovinu i usluge, OIB 45208670770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830.19</izvorni_sadrzaj>
    <derivirana_varijabla naziv="DomainObject.Predmet.TrenutnaVrijednost_1">830.19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MEHANIKA DABA jednostavno društvo s ograničenom odgovornošću za servis motornih vozila, trgovinu i usluge</item>
    </izvorni_sadrzaj>
    <derivirana_varijabla naziv="DomainObject.Predmet.ProtuStrankaListFormated_1">
      <item>MEHANIKA DABA jednostavno društvo s ograničenom odgovornošću za servis motornih vozila, trgovinu i usluge</item>
    </derivirana_varijabla>
  </DomainObject.Predmet.ProtuStrankaListFormated>
  <DomainObject.Predmet.ProtuStrankaListFormatedOIB>
    <izvorni_sadrzaj>
      <item>MEHANIKA DABA jednostavno društvo s ograničenom odgovornošću za servis motornih vozila, trgovinu i usluge, OIB 45208670770</item>
    </izvorni_sadrzaj>
    <derivirana_varijabla naziv="DomainObject.Predmet.ProtuStrankaListFormatedOIB_1">
      <item>MEHANIKA DABA jednostavno društvo s ograničenom odgovornošću za servis motornih vozila, trgovinu i usluge, OIB 45208670770</item>
    </derivirana_varijabla>
  </DomainObject.Predmet.ProtuStrankaListFormatedOIB>
  <DomainObject.Predmet.ProtuStrankaListFormatedWithAdress>
    <izvorni_sadrzaj>
      <item>MEHANIKA DABA jednostavno društvo s ograničenom odgovornošću za servis motornih vozila, trgovinu i usluge, Varaždinska 118, 42000 Gornji Kućan</item>
    </izvorni_sadrzaj>
    <derivirana_varijabla naziv="DomainObject.Predmet.ProtuStrankaListFormatedWithAdress_1">
      <item>MEHANIKA DABA jednostavno društvo s ograničenom odgovornošću za servis motornih vozila, trgovinu i usluge, Varaždinska 118, 42000 Gornji Kućan</item>
    </derivirana_varijabla>
  </DomainObject.Predmet.ProtuStrankaListFormatedWithAdress>
  <DomainObject.Predmet.ProtuStrankaListFormatedWithAdressOIB>
    <izvorni_sadrzaj>
      <item>MEHANIKA DABA jednostavno društvo s ograničenom odgovornošću za servis motornih vozila, trgovinu i usluge, OIB 45208670770, Varaždinska 118, 42000 Gornji Kućan</item>
    </izvorni_sadrzaj>
    <derivirana_varijabla naziv="DomainObject.Predmet.ProtuStrankaListFormatedWithAdressOIB_1">
      <item>MEHANIKA DABA jednostavno društvo s ograničenom odgovornošću za servis motornih vozila, trgovinu i usluge, OIB 45208670770, Varaždinska 118, 42000 Gornji Kućan</item>
    </derivirana_varijabla>
  </DomainObject.Predmet.ProtuStrankaListFormatedWithAdressOIB>
  <DomainObject.Predmet.ProtuStrankaListNazivFormated>
    <izvorni_sadrzaj>
      <item>MEHANIKA DABA jednostavno društvo s ograničenom odgovornošću za servis motornih vozila, trgovinu i usluge</item>
    </izvorni_sadrzaj>
    <derivirana_varijabla naziv="DomainObject.Predmet.ProtuStrankaListNazivFormated_1">
      <item>MEHANIKA DABA jednostavno društvo s ograničenom odgovornošću za servis motornih vozila, trgovinu i usluge</item>
    </derivirana_varijabla>
  </DomainObject.Predmet.ProtuStrankaListNazivFormated>
  <DomainObject.Predmet.ProtuStrankaListNazivFormatedOIB>
    <izvorni_sadrzaj>
      <item>MEHANIKA DABA jednostavno društvo s ograničenom odgovornošću za servis motornih vozila, trgovinu i usluge, OIB 45208670770</item>
    </izvorni_sadrzaj>
    <derivirana_varijabla naziv="DomainObject.Predmet.ProtuStrankaListNazivFormatedOIB_1">
      <item>MEHANIKA DABA jednostavno društvo s ograničenom odgovornošću za servis motornih vozila, trgovinu i usluge, OIB 45208670770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MEHANIKA DABA jednostavno društvo s ograničenom odgovornošću za servis motornih vozila, trgovinu i usluge</izvorni_sadrzaj>
    <derivirana_varijabla naziv="DomainObject.Predmet.ProtustrankaIDrugi_1">MEHANIKA DABA jednostavno društvo s ograničenom odgovornošću za servis motornih vozila,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MEHANIKA DABA jednostavno društvo s ograničenom odgovornošću za servis motornih vozila, trgovinu i usluge, OIB 45208670770, Varaždinska 118, 42000 Gornji Kućan</izvorni_sadrzaj>
    <derivirana_varijabla naziv="DomainObject.Predmet.ProtustrankaIDrugiAdressOIB_1">MEHANIKA DABA jednostavno društvo s ograničenom odgovornošću za servis motornih vozila, trgovinu i usluge, OIB 45208670770, Varaždinska 118, 42000 Gornji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MEHANIKA DABA jednostavno društvo s ograničenom odgovornošću za servis motornih vozila, trgovinu i usluge</item>
      <item>Sudski registar</item>
    </izvorni_sadrzaj>
    <derivirana_varijabla naziv="DomainObject.Predmet.SudioniciListNaziv_1">
      <item>Financijska agencija, Regionalni centar Zagreb, Podružnica Varaždin</item>
      <item>MEHANIKA DABA jednostavno društvo s ograničenom odgovornošću za servis motornih vozila,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MEHANIKA DABA jednostavno društvo s ograničenom odgovornošću za servis motornih vozila, trgovinu i usluge, OIB 45208670770, Varaždinska 118,42000 Gornji Kućan</item>
      <item>Sudski registar</item>
    </izvorni_sadrzaj>
    <derivirana_varijabla naziv="DomainObject.Predmet.SudioniciListAdressOIB_1">
      <item>Financijska agencija, Regionalni centar Zagreb, Podružnica Varaždin, A. Cesarca 2,42000 Varaždin</item>
      <item>MEHANIKA DABA jednostavno društvo s ograničenom odgovornošću za servis motornih vozila, trgovinu i usluge, OIB 45208670770, Varaždinska 118,42000 Gornji Kućan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45208670770</item>
      <item>, OIB null</item>
    </izvorni_sadrzaj>
    <derivirana_varijabla naziv="DomainObject.Predmet.SudioniciListNazivOIB_1">
      <item>, OIB null</item>
      <item>, OIB 45208670770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485</properties:Words>
  <properties:Characters>2652</properties:Characters>
  <properties:Lines>73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2015-11-12T09:41:00Z</dcterms:created>
  <dc:creator>user</dc:creator>
  <cp:lastModifiedBy>Marko Makaj</cp:lastModifiedBy>
  <cp:lastPrinted>2015-10-21T08:01:00Z</cp:lastPrinted>
  <dcterms:modified xmlns:xsi="http://www.w3.org/2001/XMLSchema-instance" xsi:type="dcterms:W3CDTF">2015-11-13T12:32:00Z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