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a768" w14:paraId="d99a768" w:rsidRDefault="006A2AAD" w:rsidP="006A2AAD" w:rsidR="006A2AA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AAD" w:rsidP="006A2AAD" w:rsidR="006A2AAD">
      <w:pPr>
        <w:tabs>
          <w:tab w:pos="0" w:val="right"/>
        </w:tabs>
        <w:rPr>
          <w:bCs/>
        </w:rPr>
      </w:pPr>
      <w:r>
        <w:rPr>
          <w:bCs/>
        </w:rPr>
        <w:t xml:space="preserve">              Republika Hrvatska</w:t>
      </w:r>
    </w:p>
    <w:p w:rsidRDefault="006A2AAD" w:rsidP="006A2AAD" w:rsidR="006A2AAD">
      <w:pPr>
        <w:tabs>
          <w:tab w:pos="4536" w:val="center"/>
          <w:tab w:pos="9072" w:val="right"/>
        </w:tabs>
        <w:rPr>
          <w:bCs/>
        </w:rPr>
      </w:pPr>
      <w:r>
        <w:t xml:space="preserve">              Trgovački sud u Zadru</w:t>
      </w:r>
    </w:p>
    <w:p w:rsidRDefault="006A2AAD" w:rsidP="006A2AAD" w:rsidR="006A2AAD">
      <w:pPr>
        <w:tabs>
          <w:tab w:pos="0" w:val="left"/>
        </w:tabs>
        <w:jc w:val="both"/>
      </w:pPr>
      <w:r>
        <w:t xml:space="preserve">        Zadar, Dr. Franje Tuđmana 35</w:t>
      </w:r>
      <w:r>
        <w:tab/>
      </w:r>
    </w:p>
    <w:p w:rsidRDefault="006A2AAD" w:rsidP="006A2AAD" w:rsidR="006A2AAD">
      <w:pPr>
        <w:tabs>
          <w:tab w:pos="6240" w:val="left"/>
        </w:tabs>
        <w:jc w:val="both"/>
      </w:pPr>
      <w:r>
        <w:t xml:space="preserve">       </w:t>
      </w:r>
    </w:p>
    <w:p w:rsidRDefault="006A2AAD" w:rsidP="006A2AAD" w:rsidR="006A2AAD"/>
    <w:p w:rsidRDefault="006A2AAD" w:rsidP="006A2AAD" w:rsidR="006A2AAD">
      <w:pPr>
        <w:jc w:val="center"/>
      </w:pPr>
      <w:r>
        <w:t xml:space="preserve">R E P U B L I K A   H R V A T S K A </w:t>
      </w:r>
    </w:p>
    <w:p w:rsidRDefault="006A2AAD" w:rsidP="006A2AAD" w:rsidR="006A2AAD">
      <w:pPr>
        <w:jc w:val="center"/>
      </w:pPr>
    </w:p>
    <w:p w:rsidRDefault="006A2AAD" w:rsidP="006A2AAD" w:rsidR="006A2AAD">
      <w:pPr>
        <w:jc w:val="center"/>
      </w:pPr>
      <w:r>
        <w:t xml:space="preserve">R J E Š E NJ E </w:t>
      </w:r>
    </w:p>
    <w:p w:rsidRDefault="006A2AAD" w:rsidP="006A2AAD" w:rsidR="006A2AAD" w:rsidRPr="00BE06DE">
      <w:pPr>
        <w:jc w:val="center"/>
        <w:rPr>
          <w:lang w:eastAsia="hr-HR"/>
        </w:rPr>
      </w:pPr>
    </w:p>
    <w:p w:rsidRDefault="006A2AAD" w:rsidP="006A2AAD" w:rsidR="006A2AAD">
      <w:pPr>
        <w:ind w:firstLine="705"/>
        <w:jc w:val="both"/>
      </w:pPr>
      <w:r w:rsidRPr="00BE06DE">
        <w:rPr>
          <w:lang w:eastAsia="hr-HR"/>
        </w:rPr>
        <w:t xml:space="preserve">Trgovački sud u Zadru, po sutkinji Tini Grgas, u stečajnom postupku nad stečajnim dužnikom </w:t>
      </w:r>
      <w:r w:rsidRPr="00BE06DE">
        <w:t>Stečajna masa iza</w:t>
      </w:r>
      <w:r w:rsidRPr="00BE06DE">
        <w:rPr>
          <w:lang w:eastAsia="hr-HR"/>
        </w:rPr>
        <w:t xml:space="preserve"> LJOKA PROJEKT d.o.o. u stečaju,</w:t>
      </w:r>
      <w:r w:rsidR="00341E9E">
        <w:rPr>
          <w:lang w:eastAsia="hr-HR"/>
        </w:rPr>
        <w:t xml:space="preserve"> </w:t>
      </w:r>
      <w:r w:rsidRPr="00BE06DE">
        <w:rPr>
          <w:lang w:eastAsia="hr-HR"/>
        </w:rPr>
        <w:t xml:space="preserve"> Zagreb, Petrinjska 28 (ranija adresa sjedišta Ugljan, Ugljan 24/A, Ivana Viteza od Sredne 11, Zadar), OIB: 29579702330, kojeg zastupa stečajni upravitelj Ivan Gjurašić iz Zagreba, Petrinjska 28, OIB: 66025260916, </w:t>
      </w:r>
      <w:r>
        <w:t xml:space="preserve">nakon donošenja rješenja o prodaji nekretnine na kojoj postoji razlučno pravo u stečajnom postupku i nakon primitka obavijesti (izvještaja) Financijske agencije o provedenoj elektroničkoj javnoj dražbi, 19. veljače 2018. </w:t>
      </w:r>
    </w:p>
    <w:p w:rsidRDefault="006A2AAD" w:rsidP="006A2AAD" w:rsidR="006A2AAD">
      <w:pPr>
        <w:ind w:firstLine="705"/>
        <w:jc w:val="both"/>
      </w:pPr>
    </w:p>
    <w:p w:rsidRDefault="006A2AAD" w:rsidP="006A2AAD" w:rsidR="006A2AAD">
      <w:pPr>
        <w:jc w:val="center"/>
      </w:pPr>
      <w:r>
        <w:t>r i j e š i o  j e</w:t>
      </w:r>
    </w:p>
    <w:p w:rsidRDefault="006A2AAD" w:rsidP="006A2AAD" w:rsidR="006A2AAD">
      <w:pPr>
        <w:jc w:val="both"/>
        <w:rPr>
          <w:rFonts w:eastAsia="Arial Unicode MS"/>
        </w:rPr>
      </w:pPr>
    </w:p>
    <w:p w:rsidRDefault="006A2AAD" w:rsidP="006A2AAD" w:rsidR="006A2AAD">
      <w:pPr>
        <w:ind w:firstLine="708"/>
        <w:jc w:val="both"/>
      </w:pPr>
      <w:r>
        <w:rPr>
          <w:rFonts w:eastAsia="Arial Unicode MS"/>
        </w:rPr>
        <w:t xml:space="preserve">I. Nekretnina u vlasništvu </w:t>
      </w:r>
      <w:r>
        <w:t>stečajnog dužnika</w:t>
      </w:r>
      <w:r w:rsidRPr="003F7659">
        <w:t xml:space="preserve"> </w:t>
      </w:r>
      <w:r w:rsidRPr="00BE06DE">
        <w:t>Stečajna masa iza</w:t>
      </w:r>
      <w:r w:rsidRPr="00BE06DE">
        <w:rPr>
          <w:lang w:eastAsia="hr-HR"/>
        </w:rPr>
        <w:t xml:space="preserve"> LJOKA PROJEKT d.o.o. u stečaju, Zagreb, Petrinjska 28</w:t>
      </w:r>
      <w:r>
        <w:rPr>
          <w:lang w:eastAsia="hr-HR"/>
        </w:rPr>
        <w:t>, OIB:</w:t>
      </w:r>
      <w:r w:rsidRPr="00B34E5D">
        <w:rPr>
          <w:lang w:eastAsia="hr-HR"/>
        </w:rPr>
        <w:t xml:space="preserve"> </w:t>
      </w:r>
      <w:r>
        <w:rPr>
          <w:lang w:eastAsia="hr-HR"/>
        </w:rPr>
        <w:t xml:space="preserve">OIB: 29579702330, i to nekretnina oznake </w:t>
      </w:r>
      <w:r w:rsidRPr="00BE06DE">
        <w:t>kat. čest. zem. broj 2925/</w:t>
      </w:r>
      <w:r>
        <w:t xml:space="preserve">2, šuma površine 5024 m2 upisana u zk. ul. 2852 k.o. Ugljan, </w:t>
      </w:r>
    </w:p>
    <w:p w:rsidRDefault="006A2AAD" w:rsidP="006A2AAD" w:rsidR="006A2AAD">
      <w:pPr>
        <w:ind w:firstLine="708"/>
        <w:jc w:val="both"/>
        <w:rPr>
          <w:rFonts w:eastAsia="Arial Unicode MS"/>
        </w:rPr>
      </w:pPr>
      <w:r>
        <w:rPr>
          <w:lang w:eastAsia="hr-HR"/>
        </w:rPr>
        <w:t xml:space="preserve">- dosuđuje se </w:t>
      </w:r>
      <w:r w:rsidR="0041401A">
        <w:rPr>
          <w:lang w:eastAsia="hr-HR"/>
        </w:rPr>
        <w:t>jedinom ponuditelju-</w:t>
      </w:r>
      <w:r>
        <w:rPr>
          <w:lang w:eastAsia="hr-HR"/>
        </w:rPr>
        <w:t xml:space="preserve">kupcu INVESTMENT GROUP d.o.o., Put Kalješine 29, 23273 Ugljan, Republika Hrvatska, OIB: 37600822577 koji je </w:t>
      </w:r>
      <w:r w:rsidR="0041401A">
        <w:rPr>
          <w:lang w:eastAsia="hr-HR"/>
        </w:rPr>
        <w:t xml:space="preserve">dao valjanu ponudu za kupnju </w:t>
      </w:r>
      <w:r>
        <w:rPr>
          <w:rFonts w:eastAsia="Arial Unicode MS"/>
        </w:rPr>
        <w:t xml:space="preserve">iste u iznosu od 2.095.459,60 kuna, a čime su ispunjene pretpostavke da mu se predmetna nekretnina dosudi. </w:t>
      </w:r>
    </w:p>
    <w:p w:rsidRDefault="006A2AAD" w:rsidP="006A2AAD" w:rsidR="006A2AAD">
      <w:pPr>
        <w:ind w:firstLine="708"/>
        <w:jc w:val="both"/>
      </w:pPr>
      <w:r>
        <w:rPr>
          <w:rFonts w:eastAsia="Arial Unicode MS"/>
        </w:rPr>
        <w:t>II. Kupac</w:t>
      </w:r>
      <w:r w:rsidRPr="00B34E5D">
        <w:rPr>
          <w:lang w:eastAsia="hr-HR"/>
        </w:rPr>
        <w:t xml:space="preserve"> </w:t>
      </w:r>
      <w:r w:rsidR="00341E9E">
        <w:rPr>
          <w:lang w:eastAsia="hr-HR"/>
        </w:rPr>
        <w:t>INVESTMENT GROUP d.o.o., Put K</w:t>
      </w:r>
      <w:r>
        <w:rPr>
          <w:lang w:eastAsia="hr-HR"/>
        </w:rPr>
        <w:t xml:space="preserve">alješine 29, 23273 Ugljan, Republika Hrvatska, OIB: 37600822577 </w:t>
      </w:r>
      <w:r>
        <w:t xml:space="preserve">je dužan u roku od 30 </w:t>
      </w:r>
      <w:r w:rsidRPr="005F7011">
        <w:t>dana od</w:t>
      </w:r>
      <w:r>
        <w:t xml:space="preserve"> dana pravomoćnosti ovog rješenja o dosudi</w:t>
      </w:r>
      <w:r w:rsidRPr="005F7011">
        <w:t xml:space="preserve">, </w:t>
      </w:r>
      <w:r>
        <w:t xml:space="preserve">uplatiti kupovninu-kupoprodajnu cijenu predmetne nekretnine u iznosu od 2.095.459,60 kuna umanjenu za iznos uplaćene jamčevine u iznosu od 277.394,61 kuna i to u iznosu od 1.818.064,99 kuna  na poseban račun </w:t>
      </w:r>
      <w:r w:rsidRPr="005F7011">
        <w:t>Financijske agencije</w:t>
      </w:r>
      <w:r>
        <w:t xml:space="preserve"> otvoren za tu namjenu </w:t>
      </w:r>
      <w:r w:rsidRPr="005F7011">
        <w:t>broj</w:t>
      </w:r>
      <w:r>
        <w:t xml:space="preserve"> </w:t>
      </w:r>
      <w:r w:rsidRPr="005F7011">
        <w:t xml:space="preserve">IBAN: HR1123900011300028787, model: HR11, </w:t>
      </w:r>
      <w:r>
        <w:t xml:space="preserve">uz napomenu da </w:t>
      </w:r>
      <w:r w:rsidRPr="005F7011">
        <w:t xml:space="preserve">pod </w:t>
      </w:r>
      <w:r>
        <w:t>"</w:t>
      </w:r>
      <w:r w:rsidRPr="005F7011">
        <w:t>poziv na broj</w:t>
      </w:r>
      <w:r>
        <w:t>"</w:t>
      </w:r>
      <w:r w:rsidRPr="005F7011">
        <w:t xml:space="preserve"> (PNB) kao podatak prvi (P1) treba upisati broj </w:t>
      </w:r>
      <w:r>
        <w:t>54437</w:t>
      </w:r>
      <w:r w:rsidRPr="005F7011">
        <w:t>, a kao podatak drugi (P2</w:t>
      </w:r>
      <w:r>
        <w:t>*</w:t>
      </w:r>
      <w:r w:rsidRPr="005F7011">
        <w:t>)</w:t>
      </w:r>
      <w:r>
        <w:t xml:space="preserve">  broj 14338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</w:t>
      </w:r>
      <w:r w:rsidRPr="005F7011">
        <w:t xml:space="preserve">Podatak P1 i P2 nužno je odvojiti crticom (-). Prilikom uplate kupovnine </w:t>
      </w:r>
      <w:r>
        <w:t xml:space="preserve">na račun Agencije IBAN: HR 1123900011300028787, </w:t>
      </w:r>
      <w:r w:rsidRPr="005F7011">
        <w:t xml:space="preserve">potrebno je da uplatitelj u polje 71A na SWIFT-u ili </w:t>
      </w:r>
      <w:r>
        <w:t xml:space="preserve"> na </w:t>
      </w:r>
      <w:r w:rsidRPr="005F7011">
        <w:t>obrascu naloga za plaćanje u polje „Opcija troška“ naznači opciju „OUR“</w:t>
      </w:r>
      <w:r>
        <w:t>.</w:t>
      </w:r>
    </w:p>
    <w:p w:rsidRDefault="006A2AAD" w:rsidP="006A2AAD" w:rsidR="006A2AAD" w:rsidRPr="006B723F">
      <w:pPr>
        <w:ind w:firstLine="708"/>
        <w:jc w:val="both"/>
      </w:pPr>
      <w:r>
        <w:t xml:space="preserve">III. Ako </w:t>
      </w:r>
      <w:r w:rsidRPr="006B723F">
        <w:t xml:space="preserve">kupac ne uplati kupovninu </w:t>
      </w:r>
      <w:r>
        <w:t xml:space="preserve">u roku određenom u točki </w:t>
      </w:r>
      <w:r w:rsidRPr="006B723F">
        <w:t xml:space="preserve">II. </w:t>
      </w:r>
      <w:r>
        <w:t xml:space="preserve">izreke </w:t>
      </w:r>
      <w:r w:rsidRPr="006B723F">
        <w:t>ovog rješenja</w:t>
      </w:r>
      <w:r>
        <w:t xml:space="preserve">, sud će rješenjem prodaju predmetne nekretnine </w:t>
      </w:r>
      <w:r w:rsidRPr="006B723F">
        <w:t xml:space="preserve">oglasiti nevažećom </w:t>
      </w:r>
      <w:r>
        <w:t xml:space="preserve">i odrediti novu prodaju iste elektroničkom javnom dražbom, uz uvjete određene za prodaju koja je oglašena nevažećom, s tim da će se iz položene jamčevine </w:t>
      </w:r>
      <w:r w:rsidRPr="006B723F">
        <w:t>namiriti troškovi nove prodaje i naknaditi razlika između kupovnine postignute na prijašnjoj i novoj prodaji.</w:t>
      </w:r>
    </w:p>
    <w:p w:rsidRDefault="006A2AAD" w:rsidP="006A2AAD" w:rsidR="006A2AAD">
      <w:pPr>
        <w:ind w:firstLine="708"/>
        <w:jc w:val="both"/>
      </w:pPr>
      <w:r>
        <w:lastRenderedPageBreak/>
        <w:t>IV. Nakon pravomoćnosti ovog rješenja o dosudi i n</w:t>
      </w:r>
      <w:r w:rsidRPr="000561C8">
        <w:t>akon što kupac uplati kupovninu i</w:t>
      </w:r>
      <w:r>
        <w:t>z toč. II. izreke ovog rješenja u određenom roku, ovaj sud će posebnim rješenjem naložiti nadležnom Općinskom sudu u Zadru upis u zemljišnu knjigu njegovog prava</w:t>
      </w:r>
      <w:r w:rsidRPr="000561C8">
        <w:t xml:space="preserve"> vlasništva na dosuđenoj nekretnini</w:t>
      </w:r>
      <w:r>
        <w:t xml:space="preserve">, brisanje prava i tereta na istoj koja prestaju njezinom prodajom te će donijeti zaključak o predaji predmetne nekretnine kupcu. </w:t>
      </w:r>
    </w:p>
    <w:p w:rsidRDefault="006A2AAD" w:rsidP="006A2AAD" w:rsidR="006A2AAD">
      <w:pPr>
        <w:ind w:firstLine="708"/>
        <w:jc w:val="both"/>
      </w:pPr>
      <w:r>
        <w:t xml:space="preserve">V. </w:t>
      </w:r>
      <w:r w:rsidRPr="000561C8">
        <w:t xml:space="preserve">Smatrat će se da je ovo rješenje o dosudi dostavljeno svim osobama kojima se dostavlja zaključak o prodaji te svim sudionicima u dražbi istekom trećeg dana od dana njegova isticanja na </w:t>
      </w:r>
      <w:r>
        <w:t>e-O</w:t>
      </w:r>
      <w:r w:rsidRPr="000561C8">
        <w:t>glasnoj ploči suda, a te osobe imaju pravo tražiti da im se u sudskoj pisarnici neposredno preda otpravak ovog rješenja.</w:t>
      </w:r>
    </w:p>
    <w:p w:rsidRDefault="006A2AAD" w:rsidP="006A2AAD" w:rsidR="006A2AAD" w:rsidRPr="001F2748">
      <w:pPr>
        <w:pStyle w:val="clanak-"/>
        <w:spacing w:after="0" w:beforeAutospacing="false" w:before="0"/>
        <w:ind w:firstLine="708"/>
        <w:jc w:val="both"/>
        <w:rPr>
          <w:rFonts w:eastAsia="BatangChe"/>
        </w:rPr>
      </w:pPr>
      <w:r>
        <w:t xml:space="preserve">VI.  </w:t>
      </w:r>
      <w:r>
        <w:rPr>
          <w:rFonts w:eastAsia="BatangChe"/>
        </w:rPr>
        <w:t>Rješenje</w:t>
      </w:r>
      <w:r w:rsidRPr="00B56EB7">
        <w:rPr>
          <w:rFonts w:eastAsia="BatangChe"/>
        </w:rPr>
        <w:t xml:space="preserve"> o dosudi </w:t>
      </w:r>
      <w:r>
        <w:rPr>
          <w:rFonts w:eastAsia="BatangChe"/>
        </w:rPr>
        <w:t xml:space="preserve">predmetne nekretnine kupcu s potvrdom pravomoćnosti dostaviti će se nadležnoj jedinici Financijske agencije radi objave istog na njenim mrežnim stranicama. </w:t>
      </w:r>
      <w:r w:rsidRPr="001F2748">
        <w:t xml:space="preserve">Nakon objave </w:t>
      </w:r>
      <w:r>
        <w:t xml:space="preserve">ovog </w:t>
      </w:r>
      <w:r w:rsidRPr="001F2748">
        <w:t>rješenja o dosudi predmetne nekretnine</w:t>
      </w:r>
      <w:r>
        <w:t xml:space="preserve"> kupcu</w:t>
      </w:r>
      <w:r w:rsidRPr="001F2748">
        <w:t xml:space="preserve"> na mrežnim stranicama Financijske agencije i protekom roka za uplatu kupovnine, Financijska agencija će u roku od 8 dana obavijestiti ovaj sud o uplaćenoj kupovnini, odnosno o okolnosti da kupovnina nije uplaćena u za to određenom roku. Valjanom uplatom smatrat će se uplata izvršena u roku i evidentirana na računu Financijske agencije najkasnije u roku od 8 dana od isteka roka za uplatu. Uplaćena kupovnina ostaje na posebnom računu Financijske agencije otvorenom za tu namjenu do primitka naloga ovoga suda za postupanje s novčanim sredstvima uplaćenim na ime kupovnine.</w:t>
      </w:r>
    </w:p>
    <w:p w:rsidRDefault="006A2AAD" w:rsidP="006A2AAD" w:rsidR="006A2AAD">
      <w:pPr>
        <w:pStyle w:val="clanak-"/>
        <w:spacing w:after="0" w:beforeAutospacing="false" w:before="0"/>
        <w:ind w:firstLine="708"/>
        <w:jc w:val="both"/>
      </w:pPr>
      <w:r>
        <w:rPr>
          <w:rFonts w:eastAsia="Arial Unicode MS"/>
        </w:rPr>
        <w:t xml:space="preserve">VII. </w:t>
      </w:r>
      <w:r w:rsidRPr="00C53BC7">
        <w:t xml:space="preserve">Nalaže se Općinskom sudu u </w:t>
      </w:r>
      <w:r>
        <w:t>Zadru</w:t>
      </w:r>
      <w:r w:rsidRPr="00C53BC7">
        <w:t xml:space="preserve">, Zemljišnoknjižnom odjelu izvršiti upis zabilježbe </w:t>
      </w:r>
      <w:r>
        <w:t xml:space="preserve">ovog </w:t>
      </w:r>
      <w:r w:rsidRPr="00C53BC7">
        <w:t>rješenja o dosudi</w:t>
      </w:r>
      <w:r>
        <w:t xml:space="preserve"> predmetne nekretnine u vlasništvu stečajnog </w:t>
      </w:r>
      <w:r w:rsidRPr="00C53BC7">
        <w:t xml:space="preserve">dužnika </w:t>
      </w:r>
      <w:r>
        <w:t>pobliže označene u točki I. izreke</w:t>
      </w:r>
      <w:r w:rsidRPr="00C53BC7">
        <w:t xml:space="preserve"> ovog rješenja.</w:t>
      </w:r>
    </w:p>
    <w:p w:rsidRDefault="00D941DF" w:rsidP="00D941DF" w:rsidR="00D941DF"/>
    <w:p w:rsidRDefault="00D941DF" w:rsidP="00D941DF" w:rsidR="00D941DF"/>
    <w:p w:rsidRDefault="006A2AAD" w:rsidP="00D941DF" w:rsidR="006A2AAD">
      <w:pPr>
        <w:jc w:val="center"/>
      </w:pPr>
      <w:r>
        <w:t>Obrazloženje</w:t>
      </w:r>
    </w:p>
    <w:p w:rsidRDefault="006A2AAD" w:rsidP="006A2AAD" w:rsidR="006A2AAD">
      <w:pPr>
        <w:jc w:val="center"/>
      </w:pPr>
    </w:p>
    <w:p w:rsidRDefault="006A2AAD" w:rsidP="006A2AAD" w:rsidR="006A2AAD">
      <w:pPr>
        <w:ind w:firstLine="708"/>
        <w:jc w:val="both"/>
      </w:pPr>
      <w:r>
        <w:t xml:space="preserve">Rješenjem ovog suda poslovni broj 3. St-179/2017-8 od 23. lipnja 2017., a sukladno odluci skupštine vjerovnika od 14. lipnja 2017. na kojoj su sudjelovali stečajni vjerovnici Republika Hrvatska i Nova Kreditna Banka Maribor d.d., određena je prodaja nekretnine u vlasništvu uvodno označenog stečajnog dužnika oznake čest. zem. 2925/2 upisane u zk. ul. 2852 k.o. Ugljan i to elektroničkom </w:t>
      </w:r>
      <w:r>
        <w:rPr>
          <w:lang w:eastAsia="hr-HR"/>
        </w:rPr>
        <w:t xml:space="preserve">javnom dražbom koju provodi nadležna jedinica Financijske agencije, sve sukladno odredbi čl. 247. </w:t>
      </w:r>
      <w:r>
        <w:t xml:space="preserve">Stečajnog zakona (Narodne novine broj 71/15, dalje: SZ). </w:t>
      </w:r>
    </w:p>
    <w:p w:rsidRDefault="006A2AAD" w:rsidP="006A2AAD" w:rsidR="006A2AAD">
      <w:pPr>
        <w:ind w:firstLine="708"/>
        <w:jc w:val="both"/>
      </w:pPr>
      <w:r>
        <w:t>Također, u obrazloženju navedenog rješenja o prodaji  predmetne nekretnine decidirano je navedeno da će se nakon njegove pravomoćnosti, donijeti zaključak o uvjetima i načinu njene prodaje po vrijednosti od 45,00 EUR po m² procijenjenoj od strane ovlaštenog procjenitelja na temelju elaborata o tržišnoj vrijednosti iste kojeg je još 2013. ishodi stečajni a ujedno i razlučni vjerovnik Nova Kreditna Banka Maribor d.d., a s kojom procjenom se suglasila skupština vjerovnika.</w:t>
      </w:r>
    </w:p>
    <w:p w:rsidRDefault="006A2AAD" w:rsidP="006A2AAD" w:rsidR="006A2AAD">
      <w:pPr>
        <w:ind w:firstLine="708"/>
        <w:jc w:val="both"/>
      </w:pPr>
      <w:r>
        <w:t xml:space="preserve">Međutim, s obzirom da je stečajni upravitelj podneskom od 15. rujna 2017. obavijestio ovaj sud da je od strane navedenog stečajnog i razlučnog vjerovnika ishodio novi elaborat o procjeni vrijednosti predmetne nekretnine od 1. listopada 2016. prema kojem je tržišna vrijednost iste procijenjena u iznosu od 73.51 EUR po m², dakle, u višem iznosu od one procijenjene elaboratom iz 2013., to je ovaj sud nakon pravomoćni rješenja o prodaji, zaključkom od 18. rujna 2017. vrijednost predmetne nekretnine utvrdio upravo po novoj, višoj procjeni u ukupnom iznosu od 19.042.720,53 kuna, sve primjenom odredbe čl. 92. Ovršnog zakona (Narodne novine broj 112/12, 25/13, 93/14 i55/16) u svezi s odredbom čl. 247. SZ-a. </w:t>
      </w:r>
    </w:p>
    <w:p w:rsidRDefault="006A2AAD" w:rsidP="006A2AAD" w:rsidR="006A2AAD">
      <w:pPr>
        <w:ind w:firstLine="705"/>
        <w:jc w:val="both"/>
        <w:rPr>
          <w:lang w:eastAsia="hr-HR"/>
        </w:rPr>
      </w:pPr>
      <w:r>
        <w:t xml:space="preserve">Nakon završetka elektroničke javne dražbe, Financijska agencija je dostavila ovom sudu izvještaj o provedenoj elektroničkoj javnoj dražbi </w:t>
      </w:r>
      <w:r>
        <w:rPr>
          <w:lang w:eastAsia="hr-HR"/>
        </w:rPr>
        <w:t xml:space="preserve">(identifikator nadmetanja 5443), Klasa: O/110-10/17-01/764, Ur.broj: 04-09-18-22 od 10. siječnja 2018. kojim je u bitnom </w:t>
      </w:r>
      <w:r>
        <w:rPr>
          <w:lang w:eastAsia="hr-HR"/>
        </w:rPr>
        <w:lastRenderedPageBreak/>
        <w:t xml:space="preserve">obavijestila ovaj sud da je postupila sukladno zaključku ovoga suda o prodaji predmetne nekretnine od 18. rujna 2017., da je 13. listopada 2017. objavila poziv na sudjelovanje u elektroničkoj javnoj dražbi za ID nadmetanja 5443,  da je prva elektronička javna dražba počela 13. listopada 2017. u 15:00:00 sati a završila 8. siječnja 2018. u 23:59:59 sati, da je nadmetanje na prvoj elektroničkoj javnoj dražbi počelo 21. prosinca 2017. u 00:00:00 sati a završilo 8. siječnja 2018. u 23:59:59 sati te da je najviši iznos valjane, a ujedno i jedine ponude za kupnju predmetne nekretnine u vlasništvu stečajnog dužnika u iznosu od </w:t>
      </w:r>
      <w:r>
        <w:t>2.095.459,60 kuna,</w:t>
      </w:r>
      <w:r>
        <w:rPr>
          <w:lang w:eastAsia="hr-HR"/>
        </w:rPr>
        <w:t xml:space="preserve"> dao ponuditelj INVESTMENT GROUP d.o.o., Put Kalješine 29, 23273 Ugljan, Republika Hrvatska, OIB: 37600822577, ID ponuditelja 1433 koji je prethodno uplatio jamčevinu za sudjelovanje na predmetnoj dražbi u iznosu od 277.394,61 kuna. </w:t>
      </w:r>
    </w:p>
    <w:p w:rsidRDefault="006A2AAD" w:rsidP="006A2AAD" w:rsidR="006A2AAD">
      <w:pPr>
        <w:ind w:firstLine="705"/>
        <w:jc w:val="both"/>
      </w:pPr>
      <w:r>
        <w:t xml:space="preserve">Slijedom svih naprijed navedenih činjenica, a budući je u navedenoj </w:t>
      </w:r>
      <w:r w:rsidR="00D941DF">
        <w:t xml:space="preserve">prvoj </w:t>
      </w:r>
      <w:r>
        <w:t xml:space="preserve">elektroničkoj javnoj dražbi za kupnju predmetne nekretnine sudjelovao jedino navedeni ponuditelj s najvišim iznosom valjane ponude u nadmetanju u iznosu od 2.095.459,60 kuna,  to je   primjenom odredbi čl. 97.-102.,103., 105., 106. i 108. OZ-a, </w:t>
      </w:r>
      <w:r w:rsidR="00D941DF">
        <w:t xml:space="preserve">kao i odredbi čl. 26. </w:t>
      </w:r>
      <w:r>
        <w:t xml:space="preserve">i čl. 27. st. 1., 2. i 4. Pravilnika o načinu i postupku provedbe prodaje nekretnina i pokretnina u ovršnom postupku (Narodne novine broj 156/14) donesena odluka kao u izreci ovog rješenja. </w:t>
      </w:r>
    </w:p>
    <w:p w:rsidRDefault="006A2AAD" w:rsidP="006A2AAD" w:rsidR="006A2AAD">
      <w:pPr>
        <w:pStyle w:val="Tijeloteksta2"/>
        <w:rPr>
          <w:rFonts w:cs="Times New Roman" w:hAnsi="Times New Roman" w:ascii="Times New Roman"/>
          <w:sz w:val="24"/>
        </w:rPr>
      </w:pPr>
    </w:p>
    <w:p w:rsidRDefault="00D941DF" w:rsidP="006A2AAD" w:rsidR="00D941DF">
      <w:pPr>
        <w:pStyle w:val="Tijeloteksta2"/>
        <w:rPr>
          <w:rFonts w:cs="Times New Roman" w:hAnsi="Times New Roman" w:ascii="Times New Roman"/>
          <w:sz w:val="24"/>
        </w:rPr>
      </w:pPr>
    </w:p>
    <w:p w:rsidRDefault="006A2AAD" w:rsidP="006A2AAD" w:rsidR="006A2AAD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Zadru 19. veljače 2018. </w:t>
      </w:r>
    </w:p>
    <w:p w:rsidRDefault="006A2AAD" w:rsidP="006A2AAD" w:rsidR="006A2AAD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6A2AAD" w:rsidP="006A2AAD" w:rsidR="006A2AAD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6A2AAD" w:rsidP="006A2AAD" w:rsidR="006A2AAD">
      <w:pPr>
        <w:tabs>
          <w:tab w:pos="8505" w:val="left"/>
        </w:tabs>
        <w:spacing w:lineRule="atLeast" w:line="240"/>
        <w:ind w:firstLine="703"/>
        <w:rPr>
          <w:rFonts w:eastAsiaTheme="minorHAnsi"/>
        </w:rPr>
      </w:pPr>
      <w:r>
        <w:rPr>
          <w:lang w:eastAsia="hr-HR"/>
        </w:rPr>
        <w:t>Z</w:t>
      </w:r>
      <w:r>
        <w:rPr>
          <w:rFonts w:eastAsiaTheme="minorHAnsi"/>
        </w:rPr>
        <w:t>a točnost otpravka-ovlaštena službenica:                                     Sutkinja:</w:t>
      </w:r>
    </w:p>
    <w:p w:rsidRDefault="006A2AAD" w:rsidP="006A2AAD" w:rsidR="006A2AAD">
      <w:pPr>
        <w:tabs>
          <w:tab w:pos="8505" w:val="left"/>
        </w:tabs>
        <w:spacing w:lineRule="atLeast" w:line="240"/>
        <w:ind w:firstLine="703"/>
        <w:rPr>
          <w:rFonts w:eastAsiaTheme="minorHAnsi"/>
        </w:rPr>
      </w:pPr>
      <w:r>
        <w:rPr>
          <w:rFonts w:eastAsiaTheme="minorHAnsi"/>
        </w:rPr>
        <w:t>Nena Mužanović                                                                             Tina Grgas, v.r.</w:t>
      </w:r>
    </w:p>
    <w:p w:rsidRDefault="006A2AAD" w:rsidP="006A2AAD" w:rsidR="006A2AAD">
      <w:pPr>
        <w:spacing w:lineRule="atLeast" w:line="240"/>
        <w:ind w:firstLine="708"/>
        <w:jc w:val="right"/>
        <w:rPr>
          <w:b/>
          <w:lang w:eastAsia="hr-HR"/>
        </w:rPr>
      </w:pP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6A2AAD" w:rsidP="006A2AAD" w:rsidR="006A2AAD">
      <w:pPr>
        <w:spacing w:lineRule="atLeast" w:line="240"/>
        <w:ind w:firstLine="708"/>
        <w:jc w:val="both"/>
      </w:pPr>
    </w:p>
    <w:p w:rsidRDefault="006A2AAD" w:rsidP="006A2AAD" w:rsidR="006A2AAD">
      <w:pPr>
        <w:spacing w:lineRule="atLeast" w:line="240"/>
        <w:ind w:firstLine="708"/>
        <w:jc w:val="both"/>
        <w:rPr>
          <w:lang w:eastAsia="hr-HR"/>
        </w:rPr>
      </w:pPr>
      <w:r>
        <w:t>POUKA O PRAVNOM LIJEKU</w:t>
      </w:r>
    </w:p>
    <w:p w:rsidRDefault="006A2AAD" w:rsidP="006A2AAD" w:rsidR="006A2AAD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dana od isteka trećeg dana od dana isticanja rješenja na mrežnoj stranici e-Oglasna ploča sudova, putem ovog suda u 2 istovjetna primjerka. </w:t>
      </w:r>
    </w:p>
    <w:p w:rsidRDefault="006A2AAD" w:rsidP="006A2AAD" w:rsidR="006A2AAD">
      <w:pPr>
        <w:pStyle w:val="Tijeloteksta2"/>
        <w:rPr>
          <w:rFonts w:cs="Times New Roman" w:hAnsi="Times New Roman" w:ascii="Times New Roman"/>
          <w:sz w:val="24"/>
        </w:rPr>
      </w:pPr>
    </w:p>
    <w:p w:rsidRDefault="006A2AAD" w:rsidP="006A2AAD" w:rsidR="006A2AAD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6A2AAD" w:rsidP="006A2AAD" w:rsidR="006A2AAD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Dostaviti: </w:t>
      </w:r>
    </w:p>
    <w:p w:rsidRDefault="006A2AAD" w:rsidP="006A2AAD" w:rsidR="006A2AAD" w:rsidRPr="005C192F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Stečajnom upravitelju Ivanu Gjurašiću iz Zagreba </w:t>
      </w:r>
      <w:r w:rsidRPr="005C192F">
        <w:rPr>
          <w:rFonts w:cs="Times New Roman" w:hAnsi="Times New Roman" w:ascii="Times New Roman"/>
          <w:sz w:val="24"/>
        </w:rPr>
        <w:t xml:space="preserve"> </w:t>
      </w:r>
    </w:p>
    <w:p w:rsidRDefault="006A2AAD" w:rsidP="006A2AAD" w:rsidR="006A2AAD" w:rsidRPr="0076456F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Kupcu po punomoćnici Gordani Šimunov, Zadar, Mihe Klaića 9/I</w:t>
      </w:r>
    </w:p>
    <w:p w:rsidRDefault="006A2AAD" w:rsidP="006A2AAD" w:rsidR="006A2AAD">
      <w:pPr>
        <w:pStyle w:val="Tijeloteksta2"/>
        <w:numPr>
          <w:ilvl w:val="0"/>
          <w:numId w:val="1"/>
        </w:numPr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Općinskom sudu u Zadru, Zemljišnoknjižnom odjelu radi zabilježbe dosude</w:t>
      </w:r>
    </w:p>
    <w:p w:rsidRDefault="006A2AAD" w:rsidP="006A2AAD" w:rsidR="006A2AAD">
      <w:pPr>
        <w:pStyle w:val="Tijeloteksta2"/>
        <w:ind w:firstLine="708"/>
        <w:rPr>
          <w:rFonts w:cs="Times New Roman" w:hAnsi="Times New Roman" w:ascii="Times New Roman"/>
          <w:iCs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4.  </w:t>
      </w:r>
      <w:r w:rsidRPr="00641E1D">
        <w:rPr>
          <w:rFonts w:cs="Times New Roman" w:hAnsi="Times New Roman" w:ascii="Times New Roman"/>
          <w:sz w:val="24"/>
        </w:rPr>
        <w:t>e-</w:t>
      </w:r>
      <w:r w:rsidRPr="001768C8">
        <w:rPr>
          <w:rFonts w:cs="Times New Roman" w:hAnsi="Times New Roman" w:ascii="Times New Roman"/>
          <w:sz w:val="24"/>
        </w:rPr>
        <w:t>Oglasna ploča sudova 3 ( tri ) dana (</w:t>
      </w:r>
      <w:hyperlink r:id="rId10" w:history="true">
        <w:r w:rsidRPr="001768C8">
          <w:rPr>
            <w:rStyle w:val="Hiperveza"/>
            <w:rFonts w:cs="Times New Roman" w:hAnsi="Times New Roman" w:ascii="Times New Roman"/>
            <w:iCs/>
            <w:sz w:val="24"/>
          </w:rPr>
          <w:t>https://</w:t>
        </w:r>
        <w:r w:rsidRPr="001768C8">
          <w:rPr>
            <w:rStyle w:val="Hiperveza"/>
            <w:rFonts w:cs="Times New Roman" w:hAnsi="Times New Roman" w:ascii="Times New Roman"/>
            <w:bCs/>
            <w:iCs/>
            <w:sz w:val="24"/>
          </w:rPr>
          <w:t>e-oglasna</w:t>
        </w:r>
        <w:r w:rsidRPr="001768C8">
          <w:rPr>
            <w:rStyle w:val="Hiperveza"/>
            <w:rFonts w:cs="Times New Roman" w:hAnsi="Times New Roman" w:ascii="Times New Roman"/>
            <w:iCs/>
            <w:sz w:val="24"/>
          </w:rPr>
          <w:t>.pravosudje.hr/</w:t>
        </w:r>
      </w:hyperlink>
      <w:r w:rsidRPr="001768C8">
        <w:rPr>
          <w:rFonts w:cs="Times New Roman" w:hAnsi="Times New Roman" w:ascii="Times New Roman"/>
          <w:iCs/>
          <w:sz w:val="24"/>
        </w:rPr>
        <w:t>)</w:t>
      </w:r>
    </w:p>
    <w:p w:rsidRDefault="006A2AAD" w:rsidP="006A2AAD" w:rsidR="006A2AAD">
      <w:pPr>
        <w:pStyle w:val="Tijeloteksta2"/>
        <w:rPr>
          <w:rFonts w:cs="Times New Roman" w:hAnsi="Times New Roman" w:ascii="Times New Roman"/>
          <w:sz w:val="24"/>
        </w:rPr>
      </w:pPr>
    </w:p>
    <w:p w:rsidRDefault="006A2AAD" w:rsidP="006A2AAD" w:rsidR="006A2AAD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6A2AAD" w:rsidP="006A2AAD" w:rsidR="006A2AAD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6A2AAD" w:rsidP="006A2AAD" w:rsidR="006A2AAD" w:rsidRPr="001768C8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1768C8">
        <w:rPr>
          <w:rFonts w:cs="Times New Roman" w:hAnsi="Times New Roman" w:ascii="Times New Roman"/>
          <w:sz w:val="24"/>
        </w:rPr>
        <w:t>Nakon pravomoćnosti:</w:t>
      </w:r>
    </w:p>
    <w:p w:rsidRDefault="006A2AAD" w:rsidP="006A2AAD" w:rsidR="006A2AAD" w:rsidRPr="001768C8">
      <w:pPr>
        <w:pStyle w:val="Tijeloteksta2"/>
        <w:ind w:left="708"/>
        <w:rPr>
          <w:rFonts w:cs="Times New Roman" w:eastAsia="Arial Unicode MS" w:hAnsi="Times New Roman" w:ascii="Times New Roman"/>
          <w:sz w:val="24"/>
        </w:rPr>
      </w:pPr>
      <w:r w:rsidRPr="001768C8">
        <w:rPr>
          <w:rFonts w:cs="Times New Roman" w:eastAsia="Arial Unicode MS" w:hAnsi="Times New Roman" w:ascii="Times New Roman"/>
          <w:sz w:val="24"/>
        </w:rPr>
        <w:t>1. FINA, Split, Mažuranićevo šetalište 24/B s potvrdom pravomoćnosti te napomenu kada je rješenje o dosudi dostavljeno kupcu</w:t>
      </w:r>
    </w:p>
    <w:p w:rsidRDefault="006A2AAD" w:rsidP="006A2AAD" w:rsidR="006A2AAD" w:rsidRPr="001768C8">
      <w:pPr>
        <w:pStyle w:val="Tijeloteksta2"/>
        <w:ind w:left="708"/>
        <w:rPr>
          <w:rFonts w:cs="Times New Roman" w:hAnsi="Times New Roman" w:ascii="Times New Roman"/>
          <w:sz w:val="24"/>
        </w:rPr>
      </w:pPr>
      <w:r w:rsidRPr="001768C8">
        <w:rPr>
          <w:rFonts w:cs="Times New Roman" w:eastAsia="Arial Unicode MS" w:hAnsi="Times New Roman" w:ascii="Times New Roman"/>
          <w:sz w:val="24"/>
        </w:rPr>
        <w:t xml:space="preserve">2. Općinskom sudu u Zadru, </w:t>
      </w:r>
      <w:r w:rsidRPr="001768C8">
        <w:rPr>
          <w:rFonts w:cs="Times New Roman" w:hAnsi="Times New Roman" w:ascii="Times New Roman"/>
          <w:sz w:val="24"/>
        </w:rPr>
        <w:t>Zemljišnoknjižnom odjelu uz zaključak o predaji nekretnin</w:t>
      </w:r>
      <w:r>
        <w:rPr>
          <w:rFonts w:cs="Times New Roman" w:hAnsi="Times New Roman" w:ascii="Times New Roman"/>
          <w:sz w:val="24"/>
        </w:rPr>
        <w:t>e</w:t>
      </w:r>
    </w:p>
    <w:p w:rsidRDefault="006A2AAD" w:rsidP="006A2AAD" w:rsidR="006A2AAD" w:rsidRPr="001768C8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  <w:r w:rsidRPr="001768C8">
        <w:rPr>
          <w:rFonts w:cs="Times New Roman" w:hAnsi="Times New Roman" w:ascii="Times New Roman"/>
          <w:sz w:val="24"/>
        </w:rPr>
        <w:t>3. RH, Ministarstvu financija, Poreznoj upravi Zadar uz zaključak o predaji nekretnine</w:t>
      </w:r>
    </w:p>
    <w:p w:rsidRDefault="006A2AAD" w:rsidP="006A2AAD" w:rsidR="006A2AAD" w:rsidRPr="0076456F">
      <w:pPr>
        <w:pStyle w:val="Tijeloteksta2"/>
        <w:ind w:left="708"/>
        <w:rPr>
          <w:rFonts w:cs="Times New Roman" w:hAnsi="Times New Roman" w:ascii="Times New Roman"/>
          <w:sz w:val="24"/>
        </w:rPr>
      </w:pPr>
    </w:p>
    <w:p w:rsidRDefault="006A2AAD" w:rsidP="006A2AAD" w:rsidR="006A2AAD"/>
    <w:p w:rsidRDefault="00365797" w:rsidR="00530A52"/>
    <w:sectPr w:rsidR="00530A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AAD" w:rsidP="006A2AAD" w:rsidR="006A2AAD">
      <w:r>
        <w:separator/>
      </w:r>
    </w:p>
  </w:endnote>
  <w:endnote w:id="0" w:type="continuationSeparator">
    <w:p w:rsidRDefault="006A2AAD" w:rsidP="006A2AAD" w:rsidR="006A2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AAD" w:rsidP="006A2AAD" w:rsidR="006A2AAD">
      <w:r>
        <w:separator/>
      </w:r>
    </w:p>
  </w:footnote>
  <w:footnote w:id="0" w:type="continuationSeparator">
    <w:p w:rsidRDefault="006A2AAD" w:rsidP="006A2AAD" w:rsidR="006A2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1DF" w:rsidR="003F7659">
    <w:pPr>
      <w:pStyle w:val="Zaglavlje"/>
    </w:pPr>
    <w:r>
      <w:tab/>
    </w:r>
    <w:r>
      <w:tab/>
    </w:r>
    <w:r w:rsidR="006A2AAD">
      <w:t>Poslovni broj: 3. St-179/2017-25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122793"/>
    <w:multiLevelType w:val="hybridMultilevel"/>
    <w:tmpl w:val="D1762E86"/>
    <w:lvl w:tplc="DCD8C4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AAD"/>
    <w:rsid w:val="0008530D"/>
    <w:rsid w:val="002C7497"/>
    <w:rsid w:val="00341E9E"/>
    <w:rsid w:val="00365797"/>
    <w:rsid w:val="0041401A"/>
    <w:rsid w:val="004901DF"/>
    <w:rsid w:val="004D2225"/>
    <w:rsid w:val="0052527F"/>
    <w:rsid w:val="006A2AAD"/>
    <w:rsid w:val="0078096A"/>
    <w:rsid w:val="0079293D"/>
    <w:rsid w:val="008222BA"/>
    <w:rsid w:val="00836FCC"/>
    <w:rsid w:val="008D48A1"/>
    <w:rsid w:val="008E4A83"/>
    <w:rsid w:val="009863C1"/>
    <w:rsid w:val="009E1014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D941DF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AA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6A2AAD"/>
    <w:rPr>
      <w:color w:val="05B7FF"/>
      <w:u w:val="single"/>
    </w:rPr>
  </w:style>
  <w:style w:styleId="Tijeloteksta2" w:type="paragraph">
    <w:name w:val="Body Text 2"/>
    <w:basedOn w:val="Normal"/>
    <w:link w:val="Tijeloteksta2Char"/>
    <w:unhideWhenUsed/>
    <w:rsid w:val="006A2AAD"/>
    <w:pPr>
      <w:jc w:val="both"/>
    </w:pPr>
    <w:rPr>
      <w:rFonts w:cs="Arial" w:hAnsi="Arial" w:ascii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6A2AAD"/>
    <w:rPr>
      <w:rFonts w:cs="Arial" w:eastAsia="Times New Roman" w:hAnsi="Arial" w:ascii="Arial"/>
      <w:szCs w:val="24"/>
    </w:rPr>
  </w:style>
  <w:style w:customStyle="true" w:styleId="clanak-" w:type="paragraph">
    <w:name w:val="clanak-"/>
    <w:basedOn w:val="Normal"/>
    <w:rsid w:val="006A2AAD"/>
    <w:pPr>
      <w:spacing w:after="225" w:beforeAutospacing="true" w:before="100"/>
    </w:pPr>
    <w:rPr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2A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2AAD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A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AAD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A2A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2AAD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6A2A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7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57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57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57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57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AA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6A2AAD"/>
    <w:rPr>
      <w:color w:val="05B7FF"/>
      <w:u w:val="single"/>
    </w:rPr>
  </w:style>
  <w:style w:styleId="Tijeloteksta2" w:type="paragraph">
    <w:name w:val="Body Text 2"/>
    <w:basedOn w:val="Normal"/>
    <w:link w:val="Tijeloteksta2Char"/>
    <w:unhideWhenUsed/>
    <w:rsid w:val="006A2AAD"/>
    <w:pPr>
      <w:jc w:val="both"/>
    </w:pPr>
    <w:rPr>
      <w:rFonts w:ascii="Arial" w:cs="Arial" w:hAnsi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6A2AAD"/>
    <w:rPr>
      <w:rFonts w:ascii="Arial" w:cs="Arial" w:eastAsia="Times New Roman" w:hAnsi="Arial"/>
      <w:szCs w:val="24"/>
    </w:rPr>
  </w:style>
  <w:style w:customStyle="1" w:styleId="clanak-" w:type="paragraph">
    <w:name w:val="clanak-"/>
    <w:basedOn w:val="Normal"/>
    <w:rsid w:val="006A2AAD"/>
    <w:pPr>
      <w:spacing w:after="225" w:before="100" w:beforeAutospacing="1"/>
    </w:pPr>
    <w:rPr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2A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2AAD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A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AAD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A2A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2AAD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6A2A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7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57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57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57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57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-oglasna.pravosudje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</izvorni_sadrzaj>
    <derivirana_varijabla naziv="DomainObject.Predmet.SudioniciListNaziv_1">
      <item>LJOKA PROJEKT d.o.o. za gradnju, nekretnine i trgovinu</item>
      <item>FINA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</izvorni_sadrzaj>
    <derivirana_varijabla naziv="DomainObject.Predmet.SudioniciListNazivOIB_1">
      <item>, OIB 36218135263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1362</properties:Words>
  <properties:Characters>7569</properties:Characters>
  <properties:Lines>143</properties:Lines>
  <properties:Paragraphs>35</properties:Paragraphs>
  <properties:TotalTime>25</properties:TotalTime>
  <properties:ScaleCrop>false</properties:ScaleCrop>
  <properties:LinksUpToDate>false</properties:LinksUpToDate>
  <properties:CharactersWithSpaces>9101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2018-02-19T09:06:00Z</dcterms:created>
  <dc:creator>Tina Grgas</dc:creator>
  <cp:lastModifiedBy>Nena Mužanović</cp:lastModifiedBy>
  <dcterms:modified xmlns:xsi="http://www.w3.org/2001/XMLSchema-instance" xsi:type="dcterms:W3CDTF">2018-02-19T14:01:00Z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 179-17 Ljoka čest. 2925-2.docx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