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dd33" w14:paraId="72fdd33" w:rsidRDefault="0054427D" w:rsidP="0054427D" w:rsidR="0054427D">
      <w:pPr>
        <w:pStyle w:val="Bezproreda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Z A P I S N I K</w:t>
      </w:r>
    </w:p>
    <w:p w:rsidRDefault="0054427D" w:rsidP="0054427D" w:rsidR="005442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6B4EF3">
        <w:rPr>
          <w:rFonts w:cs="Times New Roman" w:hAnsi="Times New Roman" w:ascii="Times New Roman"/>
          <w:sz w:val="24"/>
          <w:szCs w:val="24"/>
        </w:rPr>
        <w:t>11. srpnja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54427D" w:rsidP="0054427D" w:rsidR="005442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  pripremnom ročištu u postupku stečaja potrošača </w:t>
      </w:r>
    </w:p>
    <w:p w:rsidRDefault="0054427D" w:rsidP="0054427D" w:rsidR="005442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sastavljen kod Općinskog suda u Gospiću </w:t>
      </w:r>
    </w:p>
    <w:p w:rsidRDefault="0054427D" w:rsidP="0054427D" w:rsidR="005442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4427D" w:rsidP="0054427D" w:rsidR="0054427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Prisutni od suda: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Izvanparnični predmet-Stečaj potrošača:</w:t>
      </w:r>
    </w:p>
    <w:p w:rsidRDefault="0054427D" w:rsidP="0054427D" w:rsidR="005442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4427D" w:rsidP="0054427D" w:rsidR="0054427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Sudac:  Tatjana Radaković Bašić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6B4EF3">
        <w:rPr>
          <w:rFonts w:cs="Times New Roman" w:hAnsi="Times New Roman" w:ascii="Times New Roman"/>
          <w:sz w:val="24"/>
          <w:szCs w:val="24"/>
        </w:rPr>
        <w:t xml:space="preserve">Dužnik - </w:t>
      </w:r>
      <w:r>
        <w:rPr>
          <w:rFonts w:cs="Times New Roman" w:hAnsi="Times New Roman" w:ascii="Times New Roman"/>
          <w:sz w:val="24"/>
          <w:szCs w:val="24"/>
        </w:rPr>
        <w:t xml:space="preserve">Potrošač:  </w:t>
      </w:r>
      <w:r w:rsidR="006B4EF3">
        <w:rPr>
          <w:rFonts w:cs="Times New Roman" w:hAnsi="Times New Roman" w:ascii="Times New Roman"/>
          <w:sz w:val="24"/>
          <w:szCs w:val="24"/>
        </w:rPr>
        <w:t>NAZA DURMIĆ</w:t>
      </w:r>
    </w:p>
    <w:p w:rsidRDefault="0054427D" w:rsidP="0054427D" w:rsidR="0054427D">
      <w:pPr>
        <w:pStyle w:val="Bezproreda"/>
        <w:ind w:firstLine="708" w:left="4248"/>
        <w:rPr>
          <w:rFonts w:cs="Times New Roman" w:hAnsi="Times New Roman" w:ascii="Times New Roman"/>
          <w:sz w:val="24"/>
          <w:szCs w:val="24"/>
        </w:rPr>
      </w:pPr>
    </w:p>
    <w:p w:rsidRDefault="0054427D" w:rsidP="0054427D" w:rsidR="0054427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Zapisničar: </w:t>
      </w:r>
      <w:r w:rsidR="006B4EF3">
        <w:rPr>
          <w:rFonts w:cs="Times New Roman" w:hAnsi="Times New Roman" w:ascii="Times New Roman"/>
          <w:sz w:val="24"/>
          <w:szCs w:val="24"/>
        </w:rPr>
        <w:t>Sandra Prpić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="006B4EF3">
        <w:rPr>
          <w:rFonts w:cs="Times New Roman" w:hAnsi="Times New Roman" w:ascii="Times New Roman"/>
          <w:sz w:val="24"/>
          <w:szCs w:val="24"/>
        </w:rPr>
        <w:t xml:space="preserve">     Radi: otvaranja postupka </w:t>
      </w:r>
      <w:r>
        <w:rPr>
          <w:rFonts w:cs="Times New Roman" w:hAnsi="Times New Roman" w:ascii="Times New Roman"/>
          <w:sz w:val="24"/>
          <w:szCs w:val="24"/>
        </w:rPr>
        <w:t>stečaja potrošača</w:t>
      </w:r>
    </w:p>
    <w:p w:rsidRDefault="0054427D" w:rsidP="0054427D" w:rsidR="0054427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6B4EF3" w:rsidP="0054427D" w:rsidR="0054427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 otvara  pripremno ročište u 9,0</w:t>
      </w:r>
      <w:r w:rsidR="0054427D">
        <w:rPr>
          <w:rFonts w:cs="Times New Roman" w:hAnsi="Times New Roman" w:ascii="Times New Roman"/>
          <w:sz w:val="24"/>
          <w:szCs w:val="24"/>
        </w:rPr>
        <w:t>0 sati i objavljuje predmet raspravljanja.</w:t>
      </w:r>
    </w:p>
    <w:p w:rsidRDefault="006B4EF3" w:rsidP="0054427D" w:rsidR="006B4EF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Rasprava je javna.</w:t>
      </w:r>
    </w:p>
    <w:p w:rsidRDefault="0054427D" w:rsidP="0054427D" w:rsidR="005442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4427D" w:rsidP="0054427D" w:rsidR="0054427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su pristupili: </w:t>
      </w:r>
    </w:p>
    <w:p w:rsidRDefault="006B4EF3" w:rsidP="0054427D" w:rsidR="0054427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dužnika/potrošača: osobno</w:t>
      </w:r>
    </w:p>
    <w:p w:rsidRDefault="00F82D21" w:rsidP="00F82D21" w:rsidR="003618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</w:t>
      </w:r>
      <w:r w:rsidR="0054427D">
        <w:rPr>
          <w:rFonts w:cs="Times New Roman" w:hAnsi="Times New Roman" w:ascii="Times New Roman"/>
          <w:sz w:val="24"/>
          <w:szCs w:val="24"/>
        </w:rPr>
        <w:t>vjerovnika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6180E">
        <w:rPr>
          <w:rFonts w:cs="Times New Roman" w:hAnsi="Times New Roman" w:ascii="Times New Roman"/>
          <w:sz w:val="24"/>
          <w:szCs w:val="24"/>
        </w:rPr>
        <w:t>Republika Hrvatska:</w:t>
      </w:r>
    </w:p>
    <w:p w:rsidRDefault="006B4EF3" w:rsidP="00F82D21" w:rsidR="00F82D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– Ministarstvo financija: ODO-GUO Gospić:</w:t>
      </w:r>
      <w:r w:rsidR="00A161A9">
        <w:rPr>
          <w:rFonts w:cs="Times New Roman" w:hAnsi="Times New Roman" w:ascii="Times New Roman"/>
          <w:sz w:val="24"/>
          <w:szCs w:val="24"/>
        </w:rPr>
        <w:t xml:space="preserve"> nitko</w:t>
      </w:r>
    </w:p>
    <w:p w:rsidRDefault="00A161A9" w:rsidP="00A161A9" w:rsidR="003618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161A9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6180E">
        <w:rPr>
          <w:rFonts w:cs="Times New Roman" w:hAnsi="Times New Roman" w:ascii="Times New Roman"/>
          <w:sz w:val="24"/>
          <w:szCs w:val="24"/>
        </w:rPr>
        <w:t>FINA Gospić: nitko.</w:t>
      </w:r>
    </w:p>
    <w:p w:rsidRDefault="00F82D21" w:rsidP="0054427D" w:rsidR="00F82D2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180E" w:rsidP="00F82D21" w:rsidR="00C93AA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Čita se podnes</w:t>
      </w:r>
      <w:r w:rsidR="00500ABE">
        <w:rPr>
          <w:rFonts w:cs="Times New Roman" w:hAnsi="Times New Roman" w:ascii="Times New Roman"/>
          <w:sz w:val="24"/>
          <w:szCs w:val="24"/>
        </w:rPr>
        <w:t>ak ODO Gospić.</w:t>
      </w:r>
    </w:p>
    <w:p w:rsidRDefault="00500ABE" w:rsidP="00500ABE" w:rsidR="00500AB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Čita se podnesak FINA-e. </w:t>
      </w:r>
    </w:p>
    <w:p w:rsidRDefault="00500ABE" w:rsidP="00500ABE" w:rsidR="00500AB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500ABE" w:rsidP="00500ABE" w:rsidR="00500A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Nazočna izjavljuje da je od Ureda državne uprave LSŽ dobila rješenje kojim joj je odobren zahtjev za oslobođenjem od plaćanja pristojbe i sudskih troškova te se isto rješenje obvezuje dostaviti. </w:t>
      </w:r>
    </w:p>
    <w:p w:rsidRDefault="00587CFA" w:rsidP="00500ABE" w:rsidR="00587C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87CFA" w:rsidP="00500ABE" w:rsidR="00587C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Vrši se uvid u:</w:t>
      </w:r>
    </w:p>
    <w:p w:rsidRDefault="00587CFA" w:rsidP="00587CFA" w:rsidR="00587CFA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izvadak iz z.k. (list 28 spisa)</w:t>
      </w:r>
    </w:p>
    <w:p w:rsidRDefault="00587CFA" w:rsidP="00587CFA" w:rsidR="00587CFA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dopise PU Ličko-senjske</w:t>
      </w:r>
    </w:p>
    <w:p w:rsidRDefault="00587CFA" w:rsidP="00587CFA" w:rsidR="00587CFA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potvrde z.k. odjela Korenica, z.k. odjela Gračac</w:t>
      </w:r>
    </w:p>
    <w:p w:rsidRDefault="00587CFA" w:rsidP="00587CFA" w:rsidR="00587CFA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dopis Središnjeg klirinškog depozitarnog društva</w:t>
      </w:r>
    </w:p>
    <w:p w:rsidRDefault="00587CFA" w:rsidP="00587CFA" w:rsidR="00587CFA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potvrde z.k. odjela Otočac i Donji Lapac</w:t>
      </w:r>
    </w:p>
    <w:p w:rsidRDefault="00602089" w:rsidP="00602089" w:rsidR="006020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2089" w:rsidP="00602089" w:rsidR="006020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donosi </w:t>
      </w:r>
    </w:p>
    <w:p w:rsidRDefault="00602089" w:rsidP="00602089" w:rsidR="006020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602089" w:rsidP="00602089" w:rsidR="006020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089" w:rsidP="00602089" w:rsidR="0060208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Provest će se dokaz saslušanjem dužnika-potrošača.</w:t>
      </w:r>
    </w:p>
    <w:p w:rsidRDefault="00602089" w:rsidP="00602089" w:rsidR="006020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2089" w:rsidP="00602089" w:rsidR="0060208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DUŽNIK-POTROŠAČ: NAZA DURMIĆ, rođ. 23.02.1989., kćer Hasida, po zanimanju kuhar, rođena u Gospiću, s prebivalištem u Ličkom Osiku, Popa F. Biničkog 8, propisno upozorena, iskazuje:</w:t>
      </w:r>
    </w:p>
    <w:p w:rsidRDefault="00602089" w:rsidP="00602089" w:rsidR="0060208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"Ja sam nezaposlena. Trenutno radim sezonski kod poslodavca "Restoran Sedra" u Grabovcu i primam plaću </w:t>
      </w:r>
      <w:r w:rsidR="003C4BC6">
        <w:rPr>
          <w:rFonts w:cs="Times New Roman" w:hAnsi="Times New Roman" w:ascii="Times New Roman"/>
          <w:sz w:val="24"/>
          <w:szCs w:val="24"/>
        </w:rPr>
        <w:t xml:space="preserve">u iznosu od 3.314,29 kn. Radi se o ugovoru o radu koji traje do 31.10.2018. godine. </w:t>
      </w:r>
    </w:p>
    <w:p w:rsidRDefault="003C4BC6" w:rsidP="00602089" w:rsidR="003C4BC6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Živim u zajedničkom domaćinstvu s roditeljima i tri sestre: Melisom, Sanelom i Mirelom. One su punoljetne i zaposlene. Roditelji nemaju mirovinu i ja i sestre ih uzdržavamo. Od nas dvije jedino je u stalnom radnom odnosu Melisa Durmić, a Sanela i Mirela rade na određeno kao i ja. </w:t>
      </w:r>
    </w:p>
    <w:p w:rsidRDefault="003C4BC6" w:rsidP="00602089" w:rsidR="003C4BC6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Stan u kojem živimo je suvlasništvo svih nas i dobili smo ga darovanjem od države. </w:t>
      </w:r>
    </w:p>
    <w:p w:rsidRDefault="003C4BC6" w:rsidP="00602089" w:rsidR="003C4BC6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Dug koji imam prema državi nastao je 2011. </w:t>
      </w:r>
      <w:r w:rsidR="00E95901">
        <w:rPr>
          <w:rFonts w:cs="Times New Roman" w:hAnsi="Times New Roman" w:ascii="Times New Roman"/>
          <w:sz w:val="24"/>
          <w:szCs w:val="24"/>
        </w:rPr>
        <w:t xml:space="preserve">Te godine jedino je radila moja majka i bili smo u teškoj financijskoj situaciji. Sa željom da pomognem obitelji otvorila sam obrt, a kako obrt nije išao ja sam ga ubrzo i zatvorila. Ja sam imala ugovorene poslove i te poslove je moj otac za taj obrt radio, ali ti radovi nisu nikada naplaćeni. Kako nisam imala prihoda, nisam mogla plaćati uredno davanja državi. Zbog navedenog sam obrt i zatvorila, ali su dugovi ostali. </w:t>
      </w:r>
    </w:p>
    <w:p w:rsidRDefault="001E1839" w:rsidP="00602089" w:rsidR="001E183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Vođen je ovršni postupak pri Ministarstvu financija, a kako nemam ništa osim suvlasnog dijela stana u kojem živim sa obitelji nisu mi mogli plijeniti taj stan. Svi smo u teškoj financijskog situaciji i ja doista nisam mogla vraćati taj dug, a želim na neki način taj dug ipak podmiriti ali u iznosu koji me ne bi doveo u situaciju da moramo prodati nekretninu u kojoj živimo. Mi druge nekretnine nemamo i ne znam gdje bi mogli živjeti osim na cesti. </w:t>
      </w:r>
    </w:p>
    <w:p w:rsidRDefault="008174E6" w:rsidP="008174E6" w:rsidR="00587CFA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Ja primam plaću preko tekućeg računa u PBZ d.d. banci. Račun mi je blokiran, a ja primam plaću preko zaštićenog računa. </w:t>
      </w:r>
    </w:p>
    <w:p w:rsidRDefault="00A06778" w:rsidP="008174E6" w:rsidR="00A06778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Moja majka je trenutno na bolovanju, nesposobna je za rad zbog visokog tlaka. </w:t>
      </w:r>
    </w:p>
    <w:p w:rsidRDefault="00A06778" w:rsidP="00AD7880" w:rsidR="00F82D21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AD7880">
        <w:rPr>
          <w:rFonts w:cs="Times New Roman" w:hAnsi="Times New Roman" w:ascii="Times New Roman"/>
          <w:sz w:val="24"/>
          <w:szCs w:val="24"/>
        </w:rPr>
        <w:t xml:space="preserve">Želim istaknuti da sam ja u mogućnosti, a kako mi i obustavlja od plaće, mjesečno na ime duga plaćati nekih 700,00 kn. Ono što mene straši i čega se ja bojim je da će dug ponovno porasti kada meni prestane radni odnos na određeno. Ja tada doista neću moći nikako dug vraćati. </w:t>
      </w:r>
    </w:p>
    <w:p w:rsidRDefault="00AD7880" w:rsidP="00AD7880" w:rsidR="00AD788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Meni je najveća želja da se ja ovog duga riješim i da nastavim dalje živjeti dostojanstveno, ali imajući u vidu moju cjelokupnu životnu situaciju smatram da nisam u mogućnosti podmiriti cjelokupni ovaj dug, te bi mi puno pomoglo </w:t>
      </w:r>
      <w:r w:rsidR="007C4089">
        <w:rPr>
          <w:rFonts w:cs="Times New Roman" w:hAnsi="Times New Roman" w:ascii="Times New Roman"/>
          <w:sz w:val="24"/>
          <w:szCs w:val="24"/>
        </w:rPr>
        <w:t xml:space="preserve">da se dug svede na okvire koje bi ja mogla podnijeti bez da to ugrozi egzistenciju mene i moje obitelji. </w:t>
      </w:r>
    </w:p>
    <w:p w:rsidRDefault="007C4089" w:rsidP="00167970" w:rsidR="0054427D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Više nemam što iskazati."</w:t>
      </w:r>
      <w:r w:rsidR="0054427D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B929E5" w:rsidP="00167970" w:rsidR="00B929E5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29E5" w:rsidP="00B929E5" w:rsidR="00B929E5">
      <w:pPr>
        <w:pStyle w:val="Bezproreda"/>
        <w:ind w:left="70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______________________________</w:t>
      </w:r>
    </w:p>
    <w:p w:rsidRDefault="0036180E" w:rsidP="0054427D" w:rsidR="003618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6180E" w:rsidP="0036180E" w:rsidR="0036180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donosi </w:t>
      </w:r>
    </w:p>
    <w:p w:rsidRDefault="0036180E" w:rsidP="0036180E" w:rsidR="003618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36180E" w:rsidP="0036180E" w:rsidR="003618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7970" w:rsidP="00167970" w:rsidR="0036180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Pisana odluka o zahtjevu za pokretanje donijet će se naknadno pisanim putem.</w:t>
      </w:r>
    </w:p>
    <w:p w:rsidRDefault="0054427D" w:rsidP="0054427D" w:rsidR="005442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54427D" w:rsidP="0054427D" w:rsidR="005442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54427D" w:rsidP="0054427D" w:rsidR="006B4EF3">
      <w:pPr>
        <w:spacing w:lineRule="auto" w:line="240" w:after="0"/>
        <w:jc w:val="center"/>
        <w:rPr>
          <w:rFonts w:cs="Times New Roman" w:eastAsia="Wingdings" w:hAnsi="Times New Roman" w:ascii="Times New Roman"/>
          <w:sz w:val="24"/>
          <w:szCs w:val="24"/>
          <w:lang w:eastAsia="hr-HR"/>
        </w:rPr>
      </w:pPr>
      <w:r>
        <w:rPr>
          <w:rFonts w:cs="Times New Roman" w:eastAsia="Wingdings" w:hAnsi="Times New Roman" w:ascii="Times New Roman"/>
          <w:sz w:val="24"/>
          <w:szCs w:val="24"/>
          <w:lang w:eastAsia="hr-HR"/>
        </w:rPr>
        <w:t xml:space="preserve">Dovršeno u </w:t>
      </w:r>
      <w:r w:rsidR="00B929E5">
        <w:rPr>
          <w:rFonts w:cs="Times New Roman" w:eastAsia="Wingdings" w:hAnsi="Times New Roman" w:ascii="Times New Roman"/>
          <w:sz w:val="24"/>
          <w:szCs w:val="24"/>
          <w:lang w:eastAsia="hr-HR"/>
        </w:rPr>
        <w:t>9,30</w:t>
      </w:r>
      <w:r w:rsidR="00365050">
        <w:rPr>
          <w:rFonts w:cs="Times New Roman" w:eastAsia="Wingdings" w:hAnsi="Times New Roman" w:ascii="Times New Roman"/>
          <w:sz w:val="24"/>
          <w:szCs w:val="24"/>
          <w:lang w:eastAsia="hr-HR"/>
        </w:rPr>
        <w:t xml:space="preserve"> sati.</w:t>
      </w:r>
    </w:p>
    <w:p w:rsidRDefault="006B4EF3" w:rsidP="0054427D" w:rsidR="006B4EF3">
      <w:pPr>
        <w:spacing w:lineRule="auto" w:line="240" w:after="0"/>
        <w:jc w:val="center"/>
        <w:rPr>
          <w:rFonts w:cs="Times New Roman" w:eastAsia="Wingdings" w:hAnsi="Times New Roman" w:ascii="Times New Roman"/>
          <w:sz w:val="24"/>
          <w:szCs w:val="24"/>
          <w:lang w:eastAsia="hr-HR"/>
        </w:rPr>
      </w:pPr>
    </w:p>
    <w:p w:rsidRDefault="006B4EF3" w:rsidP="0054427D" w:rsidR="006B4EF3">
      <w:pPr>
        <w:spacing w:lineRule="auto" w:line="240" w:after="0"/>
        <w:jc w:val="center"/>
        <w:rPr>
          <w:rFonts w:cs="Times New Roman" w:eastAsia="Wingdings" w:hAnsi="Times New Roman" w:ascii="Times New Roman"/>
          <w:sz w:val="24"/>
          <w:szCs w:val="24"/>
          <w:lang w:eastAsia="hr-HR"/>
        </w:rPr>
      </w:pPr>
    </w:p>
    <w:p w:rsidRDefault="0054427D" w:rsidP="0054427D" w:rsidR="0054427D">
      <w:pPr>
        <w:spacing w:lineRule="auto" w:line="240" w:after="0"/>
        <w:jc w:val="center"/>
        <w:rPr>
          <w:rFonts w:cs="Times New Roman" w:eastAsia="Wingdings" w:hAnsi="Times New Roman" w:ascii="Times New Roman"/>
          <w:sz w:val="24"/>
          <w:szCs w:val="24"/>
          <w:lang w:eastAsia="hr-HR"/>
        </w:rPr>
      </w:pPr>
      <w:r>
        <w:rPr>
          <w:rFonts w:cs="Times New Roman" w:eastAsia="Wingdings" w:hAnsi="Times New Roman" w:ascii="Times New Roman"/>
          <w:sz w:val="24"/>
          <w:szCs w:val="24"/>
          <w:lang w:eastAsia="hr-HR"/>
        </w:rPr>
        <w:t xml:space="preserve">Sudac: </w:t>
      </w:r>
    </w:p>
    <w:p w:rsidRDefault="0054427D" w:rsidP="0054427D" w:rsidR="0054427D">
      <w:pPr>
        <w:spacing w:lineRule="auto" w:line="240" w:after="0"/>
        <w:jc w:val="center"/>
        <w:rPr>
          <w:rFonts w:cs="Times New Roman" w:eastAsia="Wingdings" w:hAnsi="Times New Roman" w:ascii="Times New Roman"/>
          <w:sz w:val="24"/>
          <w:szCs w:val="24"/>
          <w:lang w:eastAsia="hr-HR"/>
        </w:rPr>
      </w:pPr>
    </w:p>
    <w:p w:rsidRDefault="0054427D" w:rsidP="0054427D" w:rsidR="0054427D">
      <w:pPr>
        <w:spacing w:lineRule="auto" w:line="240" w:after="0"/>
        <w:jc w:val="center"/>
        <w:rPr>
          <w:rFonts w:cs="Times New Roman" w:eastAsia="Wingdings" w:hAnsi="Times New Roman" w:ascii="Times New Roman"/>
          <w:sz w:val="24"/>
          <w:szCs w:val="24"/>
          <w:lang w:eastAsia="hr-HR"/>
        </w:rPr>
      </w:pPr>
    </w:p>
    <w:p w:rsidRDefault="0054427D" w:rsidP="0054427D" w:rsidR="0054427D">
      <w:pPr>
        <w:spacing w:lineRule="auto" w:line="240" w:after="0"/>
        <w:jc w:val="center"/>
        <w:rPr>
          <w:rFonts w:cs="Times New Roman" w:eastAsia="Wingdings" w:hAnsi="Times New Roman" w:ascii="Times New Roman"/>
          <w:sz w:val="24"/>
          <w:szCs w:val="24"/>
          <w:lang w:eastAsia="hr-HR"/>
        </w:rPr>
      </w:pPr>
      <w:r>
        <w:rPr>
          <w:rFonts w:cs="Times New Roman" w:eastAsia="Wingdings" w:hAnsi="Times New Roman" w:ascii="Times New Roman"/>
          <w:sz w:val="24"/>
          <w:szCs w:val="24"/>
          <w:lang w:eastAsia="hr-HR"/>
        </w:rPr>
        <w:t xml:space="preserve">Zapisničar: </w:t>
      </w:r>
    </w:p>
    <w:p w:rsidRDefault="0054427D" w:rsidP="0054427D" w:rsidR="0054427D">
      <w:pPr>
        <w:spacing w:lineRule="auto" w:line="240" w:after="0"/>
        <w:jc w:val="right"/>
        <w:rPr>
          <w:rFonts w:cs="Times New Roman" w:eastAsia="Wingdings" w:hAnsi="Times New Roman" w:ascii="Times New Roman"/>
          <w:sz w:val="24"/>
          <w:szCs w:val="24"/>
          <w:lang w:eastAsia="hr-HR"/>
        </w:rPr>
      </w:pPr>
      <w:r>
        <w:rPr>
          <w:rFonts w:cs="Times New Roman" w:eastAsia="Wingdings" w:hAnsi="Times New Roman" w:ascii="Times New Roman"/>
          <w:sz w:val="24"/>
          <w:szCs w:val="24"/>
          <w:lang w:eastAsia="hr-HR"/>
        </w:rPr>
        <w:t>Stranke:</w:t>
      </w:r>
    </w:p>
    <w:p w:rsidRDefault="0054427D" w:rsidP="0054427D" w:rsidR="0054427D"/>
    <w:p w:rsidRDefault="000F1DA7" w:rsidR="000F1DA7"/>
    <w:sectPr w:rsidSect="00E95901" w:rsidR="000F1DA7">
      <w:headerReference w:type="default" r:id="rId9"/>
      <w:headerReference w:type="firs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09B" w:rsidP="00F82D21" w:rsidR="0045609B">
      <w:pPr>
        <w:spacing w:lineRule="auto" w:line="240" w:after="0"/>
      </w:pPr>
      <w:r>
        <w:separator/>
      </w:r>
    </w:p>
  </w:endnote>
  <w:endnote w:id="0" w:type="continuationSeparator">
    <w:p w:rsidRDefault="0045609B" w:rsidP="00F82D21" w:rsidR="004560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09B" w:rsidP="00F82D21" w:rsidR="0045609B">
      <w:pPr>
        <w:spacing w:lineRule="auto" w:line="240" w:after="0"/>
      </w:pPr>
      <w:r>
        <w:separator/>
      </w:r>
    </w:p>
  </w:footnote>
  <w:footnote w:id="0" w:type="continuationSeparator">
    <w:p w:rsidRDefault="0045609B" w:rsidP="00F82D21" w:rsidR="004560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5252910"/>
      <w:docPartObj>
        <w:docPartGallery w:val="Page Numbers (Top of Page)"/>
        <w:docPartUnique/>
      </w:docPartObj>
    </w:sdtPr>
    <w:sdtEndPr/>
    <w:sdtContent>
      <w:p w:rsidRDefault="00F82D21" w:rsidP="006B4EF3" w:rsidR="006B4EF3">
        <w:pPr>
          <w:jc w:val="center"/>
          <w:rPr>
            <w:rFonts w:cs="Times New Roman" w:hAnsi="Times New Roman" w:ascii="Times New Roman"/>
            <w:sz w:val="24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569">
          <w:rPr>
            <w:noProof/>
          </w:rPr>
          <w:t>2</w:t>
        </w:r>
        <w:r>
          <w:fldChar w:fldCharType="end"/>
        </w:r>
      </w:p>
      <w:p w:rsidRDefault="006B4EF3" w:rsidP="00E95901" w:rsidR="00F82D21">
        <w:pPr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Poslovni broj: Sp-1/2016-32</w:t>
        </w:r>
      </w:p>
    </w:sdtContent>
  </w:sdt>
  <w:p w:rsidRDefault="00F82D21" w:rsidR="00F82D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EF3" w:rsidP="006B4EF3" w:rsidR="006B4EF3">
    <w:pPr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 broj: Sp-1/2016-32</w:t>
    </w:r>
  </w:p>
  <w:p w:rsidRDefault="006B4EF3" w:rsidR="006B4E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68282C"/>
    <w:multiLevelType w:val="hybridMultilevel"/>
    <w:tmpl w:val="1E4219A6"/>
    <w:lvl w:tplc="15560CD2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B728D"/>
    <w:multiLevelType w:val="hybridMultilevel"/>
    <w:tmpl w:val="2918CF86"/>
    <w:lvl w:tplc="9AE26AA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96F1827"/>
    <w:multiLevelType w:val="hybridMultilevel"/>
    <w:tmpl w:val="8C9EF468"/>
    <w:lvl w:tplc="7C0A025A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C3C0022"/>
    <w:multiLevelType w:val="hybridMultilevel"/>
    <w:tmpl w:val="BB90FE40"/>
    <w:lvl w:tplc="658E7166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2A7"/>
    <w:rsid w:val="00025C7D"/>
    <w:rsid w:val="000F1DA7"/>
    <w:rsid w:val="00167970"/>
    <w:rsid w:val="00173459"/>
    <w:rsid w:val="00176E7D"/>
    <w:rsid w:val="001E1839"/>
    <w:rsid w:val="003262A7"/>
    <w:rsid w:val="0036180E"/>
    <w:rsid w:val="00365050"/>
    <w:rsid w:val="003C4BC6"/>
    <w:rsid w:val="00407941"/>
    <w:rsid w:val="0045609B"/>
    <w:rsid w:val="00500ABE"/>
    <w:rsid w:val="0054427D"/>
    <w:rsid w:val="00587CFA"/>
    <w:rsid w:val="005E20E4"/>
    <w:rsid w:val="00602089"/>
    <w:rsid w:val="006B4EF3"/>
    <w:rsid w:val="007C4089"/>
    <w:rsid w:val="008174E6"/>
    <w:rsid w:val="00966569"/>
    <w:rsid w:val="00A04A40"/>
    <w:rsid w:val="00A06778"/>
    <w:rsid w:val="00A161A9"/>
    <w:rsid w:val="00AD7880"/>
    <w:rsid w:val="00B019D5"/>
    <w:rsid w:val="00B745D8"/>
    <w:rsid w:val="00B929E5"/>
    <w:rsid w:val="00C93AA7"/>
    <w:rsid w:val="00E95901"/>
    <w:rsid w:val="00F24646"/>
    <w:rsid w:val="00F8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27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4427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82D2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82D21"/>
  </w:style>
  <w:style w:styleId="Podnoje" w:type="paragraph">
    <w:name w:val="footer"/>
    <w:basedOn w:val="Normal"/>
    <w:link w:val="PodnojeChar"/>
    <w:uiPriority w:val="99"/>
    <w:unhideWhenUsed/>
    <w:rsid w:val="00F82D2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82D21"/>
  </w:style>
  <w:style w:styleId="Tekstrezerviranogmjesta" w:type="character">
    <w:name w:val="Placeholder Text"/>
    <w:basedOn w:val="Zadanifontodlomka"/>
    <w:uiPriority w:val="99"/>
    <w:semiHidden/>
    <w:rsid w:val="009665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65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56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5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5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27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4427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82D2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82D21"/>
  </w:style>
  <w:style w:styleId="Podnoje" w:type="paragraph">
    <w:name w:val="footer"/>
    <w:basedOn w:val="Normal"/>
    <w:link w:val="PodnojeChar"/>
    <w:uiPriority w:val="99"/>
    <w:unhideWhenUsed/>
    <w:rsid w:val="00F82D2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82D21"/>
  </w:style>
  <w:style w:styleId="Tekstrezerviranogmjesta" w:type="character">
    <w:name w:val="Placeholder Text"/>
    <w:basedOn w:val="Zadanifontodlomka"/>
    <w:uiPriority w:val="99"/>
    <w:semiHidden/>
    <w:rsid w:val="009665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65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56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5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5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9000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Sudac Tatjana Radaković Bašić</izvorni_sadrzaj>
    <derivirana_varijabla naziv="DomainObject.Prostorija.Naziv_1">Sudac Tatjana Radaković Bašić</derivirana_varijabla>
  </DomainObject.Prostorija.Naziv>
  <DomainObject.Prostorija.Oznaka>
    <izvorni_sadrzaj>sudn. 1/1</izvorni_sadrzaj>
    <derivirana_varijabla naziv="DomainObject.Prostorija.Oznaka_1">sudn. 1/1</derivirana_varijabla>
  </DomainObject.Prostorija.Oznaka>
  <DomainObject.Obrazlozenje>
    <izvorni_sadrzaj/>
    <derivirana_varijabla naziv="DomainObject.Obrazlozenje_1"/>
  </DomainObject.Obrazlozenje>
  <DomainObject.StvarniPocetakDatum>
    <izvorni_sadrzaj>11. srpnja 2018.</izvorni_sadrzaj>
    <derivirana_varijabla naziv="DomainObject.StvarniPocetakDatum_1">11. srpnja 2018.</derivirana_varijabla>
  </DomainObject.StvarniPocetakDatum>
  <DomainObject.StvarniZavrsetakDatum>
    <izvorni_sadrzaj>11. srpnja 2018.</izvorni_sadrzaj>
    <derivirana_varijabla naziv="DomainObject.StvarniZavrsetakDatum_1">11. srpnja 2018.</derivirana_varijabla>
  </DomainObject.StvarniZavrsetakDatum>
  <DomainObject.PlaniraniZavrsetakDatum>
    <izvorni_sadrzaj>11. srpnja 2018.</izvorni_sadrzaj>
    <derivirana_varijabla naziv="DomainObject.PlaniraniZavrsetakDatum_1">11. srpnja 2018.</derivirana_varijabla>
  </DomainObject.PlaniraniZavrsetakDatum>
  <DomainObject.PlaniraniPocetakDatum>
    <izvorni_sadrzaj>11. srpnja 2018.</izvorni_sadrzaj>
    <derivirana_varijabla naziv="DomainObject.PlaniraniPocetakDatum_1">11. srpnja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srpnja 2018.</izvorni_sadrzaj>
    <derivirana_varijabla naziv="DomainObject.Zapisnik.DatumKreiranja_1">11.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Sp-1/2016-32</izvorni_sadrzaj>
    <derivirana_varijabla naziv="DomainObject.Zapisnik.Oznaka_1">Sp-1/2016-32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Tatjana Radaković Bašić</izvorni_sadrzaj>
    <derivirana_varijabla naziv="DomainObject.Predmet.Referada.Naziv_1">Referada 7 Tatjana Radaković Bašić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Sudac Tatjana Radaković Bašić</izvorni_sadrzaj>
    <derivirana_varijabla naziv="DomainObject.Predmet.Referada.Prostorija.Naziv_1">Sudac Tatjana Radaković Bašić</derivirana_varijabla>
  </DomainObject.Predmet.Referada.Prostorija.Naziv>
  <DomainObject.Predmet.Referada.Prostorija.Oznaka>
    <izvorni_sadrzaj>sudn. 1/1</izvorni_sadrzaj>
    <derivirana_varijabla naziv="DomainObject.Predmet.Referada.Prostorija.Oznaka_1">sudn. 1/1</derivirana_varijabla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Tatjana Radaković Bašić</izvorni_sadrzaj>
    <derivirana_varijabla naziv="DomainObject.Predmet.Referada.Sudac_1">Tatjana Radaković Bašić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Naza Durmić</izvorni_sadrzaj>
    <derivirana_varijabla naziv="DomainObject.Predmet.StrankaFormated_1">  Naza Durmić</derivirana_varijabla>
  </DomainObject.Predmet.StrankaFormated>
  <DomainObject.Predmet.StrankaFormatedOIB>
    <izvorni_sadrzaj>  Naza Durmić, OIB 15273065299</izvorni_sadrzaj>
    <derivirana_varijabla naziv="DomainObject.Predmet.StrankaFormatedOIB_1">  Naza Durmić, OIB 15273065299</derivirana_varijabla>
  </DomainObject.Predmet.StrankaFormatedOIB>
  <DomainObject.Predmet.StrankaFormatedWithAdress>
    <izvorni_sadrzaj> Naza Durmić, Popa Frana Biničkog 8, 53000 Lički Osik</izvorni_sadrzaj>
    <derivirana_varijabla naziv="DomainObject.Predmet.StrankaFormatedWithAdress_1"> Naza Durmić, Popa Frana Biničkog 8, 53000 Lički Osik</derivirana_varijabla>
  </DomainObject.Predmet.StrankaFormatedWithAdress>
  <DomainObject.Predmet.StrankaFormatedWithAdressOIB>
    <izvorni_sadrzaj> Naza Durmić, OIB 15273065299, Popa Frana Biničkog 8, 53000 Lički Osik</izvorni_sadrzaj>
    <derivirana_varijabla naziv="DomainObject.Predmet.StrankaFormatedWithAdressOIB_1"> Naza Durmić, OIB 15273065299, Popa Frana Biničkog 8, 53000 Lički Osik</derivirana_varijabla>
  </DomainObject.Predmet.StrankaFormatedWithAdressOIB>
  <DomainObject.Predmet.StrankaWithAdress>
    <izvorni_sadrzaj>Naza Durmić Popa Frana Biničkog 8,53000 Lički Osik</izvorni_sadrzaj>
    <derivirana_varijabla naziv="DomainObject.Predmet.StrankaWithAdress_1">Naza Durmić Popa Frana Biničkog 8,53000 Lički Osik</derivirana_varijabla>
  </DomainObject.Predmet.StrankaWithAdress>
  <DomainObject.Predmet.StrankaWithAdressOIB>
    <izvorni_sadrzaj>Naza Durmić, OIB 15273065299, Popa Frana Biničkog 8,53000 Lički Osik</izvorni_sadrzaj>
    <derivirana_varijabla naziv="DomainObject.Predmet.StrankaWithAdressOIB_1">Naza Durmić, OIB 15273065299, Popa Frana Biničkog 8,53000 Lički Osik</derivirana_varijabla>
  </DomainObject.Predmet.StrankaWithAdressOIB>
  <DomainObject.Predmet.StrankaNazivFormated>
    <izvorni_sadrzaj>Naza Durmić</izvorni_sadrzaj>
    <derivirana_varijabla naziv="DomainObject.Predmet.StrankaNazivFormated_1">Naza Durmić</derivirana_varijabla>
  </DomainObject.Predmet.StrankaNazivFormated>
  <DomainObject.Predmet.StrankaNazivFormatedOIB>
    <izvorni_sadrzaj>Naza Durmić, OIB 15273065299</izvorni_sadrzaj>
    <derivirana_varijabla naziv="DomainObject.Predmet.StrankaNazivFormatedOIB_1">Naza Durmić, OIB 15273065299</derivirana_varijabla>
  </DomainObject.Predmet.StrankaNazivFormatedOIB>
  <DomainObject.Predmet.Sud.Adresa.Naselje>
    <izvorni_sadrzaj>Gospić</izvorni_sadrzaj>
    <derivirana_varijabla naziv="DomainObject.Predmet.Sud.Adresa.Naselje_1">Gospić</derivirana_varijabla>
  </DomainObject.Predmet.Sud.Adresa.Naselje>
  <DomainObject.Predmet.Sud.Adresa.NaseljeLokativ>
    <izvorni_sadrzaj>Gospiću</izvorni_sadrzaj>
    <derivirana_varijabla naziv="DomainObject.Predmet.Sud.Adresa.NaseljeLokativ_1">Gospiću</derivirana_varijabla>
  </DomainObject.Predmet.Sud.Adresa.NaseljeLokativ>
  <DomainObject.Predmet.Sud.Adresa.PostBroj>
    <izvorni_sadrzaj>53000</izvorni_sadrzaj>
    <derivirana_varijabla naziv="DomainObject.Predmet.Sud.Adresa.PostBroj_1">53000</derivirana_varijabla>
  </DomainObject.Predmet.Sud.Adresa.PostBroj>
  <DomainObject.Predmet.Sud.Adresa.UlicaIKBR>
    <izvorni_sadrzaj>Trg Alojzija Stepinca 3</izvorni_sadrzaj>
    <derivirana_varijabla naziv="DomainObject.Predmet.Sud.Adresa.UlicaIKBR_1">Trg Alojzija Stepinca 3</derivirana_varijabla>
  </DomainObject.Predmet.Sud.Adresa.UlicaIKBR>
  <DomainObject.Predmet.Sud.Naziv>
    <izvorni_sadrzaj>Općinski sud u Gospiću</izvorni_sadrzaj>
    <derivirana_varijabla naziv="DomainObject.Predmet.Sud.Naziv_1">Općinski sud u Gospiću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Tatjana Radaković Bašić</izvorni_sadrzaj>
    <derivirana_varijabla naziv="DomainObject.Predmet.TrenutnaLokacijaSpisa.Naziv_1">Referada 7 Tatjana Radaković Bašić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>65321.38</izvorni_sadrzaj>
    <derivirana_varijabla naziv="DomainObject.Predmet.TrenutnaVrijednost_1">65321.38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Gospić</izvorni_sadrzaj>
    <derivirana_varijabla naziv="DomainObject.Predmet.UstrojstvenaJedinicaVodi.Naziv_1">Pisarnica Gospić</derivirana_varijabla>
  </DomainObject.Predmet.UstrojstvenaJedinicaVodi.Naziv>
  <DomainObject.Predmet.UstrojstvenaJedinicaVodi.Oznaka>
    <izvorni_sadrzaj>Pisarnica Gs</izvorni_sadrzaj>
    <derivirana_varijabla naziv="DomainObject.Predmet.UstrojstvenaJedinicaVodi.Oznaka_1">Pisarnica Gs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Sandra Prpić</izvorni_sadrzaj>
    <derivirana_varijabla naziv="DomainObject.Predmet.Zapisnicar_1">Sandra Prpić</derivirana_varijabla>
  </DomainObject.Predmet.Zapisnicar>
  <DomainObject.Predmet.StrankaListFormated>
    <izvorni_sadrzaj>
      <item>Naza Durmić</item>
    </izvorni_sadrzaj>
    <derivirana_varijabla naziv="DomainObject.Predmet.StrankaListFormated_1">
      <item>Naza Durmić</item>
    </derivirana_varijabla>
  </DomainObject.Predmet.StrankaListFormated>
  <DomainObject.Predmet.StrankaListFormatedOIB>
    <izvorni_sadrzaj>
      <item>Naza Durmić, OIB 15273065299</item>
    </izvorni_sadrzaj>
    <derivirana_varijabla naziv="DomainObject.Predmet.StrankaListFormatedOIB_1">
      <item>Naza Durmić, OIB 15273065299</item>
    </derivirana_varijabla>
  </DomainObject.Predmet.StrankaListFormatedOIB>
  <DomainObject.Predmet.StrankaListFormatedWithAdress>
    <izvorni_sadrzaj>
      <item>Naza Durmić, Popa Frana Biničkog 8, 53000 Lički Osik</item>
    </izvorni_sadrzaj>
    <derivirana_varijabla naziv="DomainObject.Predmet.StrankaListFormatedWithAdress_1">
      <item>Naza Durmić, Popa Frana Biničkog 8, 53000 Lički Osik</item>
    </derivirana_varijabla>
  </DomainObject.Predmet.StrankaListFormatedWithAdress>
  <DomainObject.Predmet.StrankaListFormatedWithAdressOIB>
    <izvorni_sadrzaj>
      <item>Naza Durmić, OIB 15273065299, Popa Frana Biničkog 8, 53000 Lički Osik</item>
    </izvorni_sadrzaj>
    <derivirana_varijabla naziv="DomainObject.Predmet.StrankaListFormatedWithAdressOIB_1">
      <item>Naza Durmić, OIB 15273065299, Popa Frana Biničkog 8, 53000 Lički Osik</item>
    </derivirana_varijabla>
  </DomainObject.Predmet.StrankaListFormatedWithAdressOIB>
  <DomainObject.Predmet.StrankaListNazivFormated>
    <izvorni_sadrzaj>
      <item>Naza Durmić</item>
    </izvorni_sadrzaj>
    <derivirana_varijabla naziv="DomainObject.Predmet.StrankaListNazivFormated_1">
      <item>Naza Durmić</item>
    </derivirana_varijabla>
  </DomainObject.Predmet.StrankaListNazivFormated>
  <DomainObject.Predmet.StrankaListNazivFormatedOIB>
    <izvorni_sadrzaj>
      <item>Naza Durmić, OIB 15273065299</item>
    </izvorni_sadrzaj>
    <derivirana_varijabla naziv="DomainObject.Predmet.StrankaListNazivFormatedOIB_1">
      <item>Naza Durmić, OIB 15273065299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ODO, Građansko upravni odjel Gospić</item>
      <item>Financijska agencija</item>
    </izvorni_sadrzaj>
    <derivirana_varijabla naziv="DomainObject.Predmet.OstaliListFormated_1">
      <item>ODO, Građansko upravni odjel Gospić</item>
      <item>Financijska agencija</item>
    </derivirana_varijabla>
  </DomainObject.Predmet.OstaliListFormated>
  <DomainObject.Predmet.OstaliListFormatedOIB>
    <izvorni_sadrzaj>
      <item>ODO, Građansko upravni odjel Gospić, OIB 18683136487</item>
      <item>Financijska agencija, OIB 85821130368</item>
    </izvorni_sadrzaj>
    <derivirana_varijabla naziv="DomainObject.Predmet.OstaliListFormatedOIB_1">
      <item>ODO, Građansko upravni odjel Gospić, OIB 18683136487</item>
      <item>Financijska agencija, OIB 85821130368</item>
    </derivirana_varijabla>
  </DomainObject.Predmet.OstaliListFormatedOIB>
  <DomainObject.Predmet.OstaliListFormatedWithAdress>
    <izvorni_sadrzaj>
      <item>ODO, Građansko upravni odjel Gospić, Trg A. Stepinca 3, 53000 Gospić</item>
      <item>Financijska agencija, Ul. Grada Vukovara 70, 10000 Zagreb</item>
    </izvorni_sadrzaj>
    <derivirana_varijabla naziv="DomainObject.Predmet.OstaliListFormatedWithAdress_1">
      <item>ODO, Građansko upravni odjel Gospić, Trg A. Stepinca 3, 53000 Gospić</item>
      <item>Financijska agencija, Ul. Grada Vukovara 70, 10000 Zagreb</item>
    </derivirana_varijabla>
  </DomainObject.Predmet.OstaliListFormatedWithAdress>
  <DomainObject.Predmet.OstaliListFormatedWithAdressOIB>
    <izvorni_sadrzaj>
      <item>ODO, Građansko upravni odjel Gospić, OIB 18683136487, Trg A. Stepinca 3, 53000 Gospić</item>
      <item>Financijska agencija, OIB 85821130368, Ul. Grada Vukovara 70, 10000 Zagreb</item>
    </izvorni_sadrzaj>
    <derivirana_varijabla naziv="DomainObject.Predmet.OstaliListFormatedWithAdressOIB_1">
      <item>ODO, Građansko upravni odjel Gospić, OIB 18683136487, Trg A. Stepinca 3, 53000 Gospić</item>
      <item>Financijska agencija, OIB 85821130368, Ul. Grada Vukovara 70, 10000 Zagreb</item>
    </derivirana_varijabla>
  </DomainObject.Predmet.OstaliListFormatedWithAdressOIB>
  <DomainObject.Predmet.OstaliListNazivFormated>
    <izvorni_sadrzaj>
      <item>ODO, Građansko upravni odjel Gospić</item>
      <item>Financijska agencija</item>
    </izvorni_sadrzaj>
    <derivirana_varijabla naziv="DomainObject.Predmet.OstaliListNazivFormated_1">
      <item>ODO, Građansko upravni odjel Gospić</item>
      <item>Financijska agencija</item>
    </derivirana_varijabla>
  </DomainObject.Predmet.OstaliListNazivFormated>
  <DomainObject.Predmet.OstaliListNazivFormatedOIB>
    <izvorni_sadrzaj>
      <item>ODO, Građansko upravni odjel Gospić, OIB 18683136487</item>
      <item>Financijska agencija, OIB 85821130368</item>
    </izvorni_sadrzaj>
    <derivirana_varijabla naziv="DomainObject.Predmet.OstaliListNazivFormatedOIB_1">
      <item>ODO, Građansko upravni odjel Gospić, OIB 18683136487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Sp-1/2016-32</izvorni_sadrzaj>
    <derivirana_varijabla naziv="DomainObject.PoslovniBrojDokumenta_1">Sp-1/2016-32</derivirana_varijabla>
  </DomainObject.PoslovniBrojDokumenta>
  <DomainObject.Predmet.StrankaIDrugi>
    <izvorni_sadrzaj>Naza Durmić</izvorni_sadrzaj>
    <derivirana_varijabla naziv="DomainObject.Predmet.StrankaIDrugi_1">Naza Durmić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Naza Durmić, OIB 15273065299, Popa Frana Biničkog 8, 53000 Lički Osik</izvorni_sadrzaj>
    <derivirana_varijabla naziv="DomainObject.Predmet.StrankaIDrugiAdressOIB_1">Naza Durmić, OIB 15273065299, Popa Frana Biničkog 8, 53000 Lički Osik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Naza Durmić</item>
      <item>ODO, Građansko upravni odjel Gospić</item>
      <item>Financijska agencija</item>
    </izvorni_sadrzaj>
    <derivirana_varijabla naziv="DomainObject.Predmet.SudioniciListNaziv_1">
      <item>Naza Durmić</item>
      <item>ODO, Građansko upravni odjel Gospić</item>
      <item>Financijska agencija</item>
    </derivirana_varijabla>
  </DomainObject.Predmet.SudioniciListNaziv>
  <DomainObject.Predmet.SudioniciListAdressOIB>
    <izvorni_sadrzaj>
      <item>Naza Durmić, OIB 15273065299, Popa Frana Biničkog 8,53000 Lički Osik</item>
      <item>ODO, Građansko upravni odjel Gospić, OIB 18683136487, Trg A. Stepinca 3,53000 Gospić</item>
      <item>Financijska agencija, OIB 85821130368, Ul. Grada Vukovara 70,10000 Zagreb</item>
    </izvorni_sadrzaj>
    <derivirana_varijabla naziv="DomainObject.Predmet.SudioniciListAdressOIB_1">
      <item>Naza Durmić, OIB 15273065299, Popa Frana Biničkog 8,53000 Lički Osik</item>
      <item>ODO, Građansko upravni odjel Gospić, OIB 18683136487, Trg A. Stepinca 3,53000 Gospić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15273065299</item>
      <item>, OIB 18683136487</item>
      <item>, OIB 85821130368</item>
    </izvorni_sadrzaj>
    <derivirana_varijabla naziv="DomainObject.Predmet.SudioniciListNazivOIB_1">
      <item>, OIB 15273065299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3155</properties:Characters>
  <properties:Lines>94</properties:Lines>
  <properties:Paragraphs>45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2018-07-11T06:38:00Z</dcterms:created>
  <dc:creator>Ljiljana Račić</dc:creator>
  <cp:lastModifiedBy>Ljiljana Račić</cp:lastModifiedBy>
  <cp:lastPrinted>2018-07-11T07:31:00Z</cp:lastPrinted>
  <dcterms:modified xmlns:xsi="http://www.w3.org/2001/XMLSchema-instance" xsi:type="dcterms:W3CDTF">2018-07-11T07:36:00Z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Sp-1/2016-32 / Zapisnik - Pripremno ročište (9,00 Sp-1-2016.docx)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