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32468" w14:paraId="5a32468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proofErr w:type="spellStart"/>
      <w:r w:rsidR="000878C4">
        <w:t>Amruševa</w:t>
      </w:r>
      <w:proofErr w:type="spellEnd"/>
      <w:r w:rsidR="000878C4">
        <w:t xml:space="preserve">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DB3485">
        <w:t>1138/15-3</w:t>
      </w:r>
    </w:p>
    <w:p w:rsidRDefault="0094369F" w:rsidR="0094369F"/>
    <w:p w:rsidRDefault="0094369F" w:rsidP="0094369F" w:rsidR="0094369F">
      <w:pPr>
        <w:jc w:val="center"/>
      </w:pPr>
    </w:p>
    <w:p w:rsidRDefault="0094369F" w:rsidP="0094369F" w:rsidR="0094369F">
      <w:r>
        <w:tab/>
        <w:t>TRGOVAČKI SUD U ZAGREBU u skraćenom stečajnom postupku pokrenutim</w:t>
      </w:r>
      <w:r w:rsidR="00AE3A2B">
        <w:t xml:space="preserve"> po prijedlogu Financijske Agencije</w:t>
      </w:r>
      <w:r>
        <w:t xml:space="preserve"> nad dužnikom</w:t>
      </w:r>
      <w:r w:rsidR="00881B6D">
        <w:t xml:space="preserve"> </w:t>
      </w:r>
      <w:r>
        <w:t xml:space="preserve"> </w:t>
      </w:r>
      <w:r w:rsidR="00DB3485">
        <w:t xml:space="preserve">KUMBIZ d.o.o. Zagreb, </w:t>
      </w:r>
      <w:proofErr w:type="spellStart"/>
      <w:r w:rsidR="00DB3485">
        <w:t>Rudeška</w:t>
      </w:r>
      <w:proofErr w:type="spellEnd"/>
      <w:r w:rsidR="00DB3485">
        <w:t xml:space="preserve"> cesta 86 </w:t>
      </w:r>
      <w:r w:rsidR="000878C4">
        <w:t xml:space="preserve"> MBS: </w:t>
      </w:r>
      <w:r w:rsidR="00DB3485" w:rsidRPr="00DB3485">
        <w:t>080761730</w:t>
      </w:r>
      <w:r w:rsidR="00DB3485">
        <w:t xml:space="preserve"> </w:t>
      </w:r>
      <w:r w:rsidR="000878C4">
        <w:t xml:space="preserve">OIB: </w:t>
      </w:r>
      <w:r w:rsidR="00DB3485" w:rsidRPr="00DB3485">
        <w:t>04901023266</w:t>
      </w:r>
      <w:r w:rsidR="00AE3A2B">
        <w:t xml:space="preserve"> dana 4. studenog 2015. godine </w:t>
      </w:r>
      <w:r w:rsidR="00DB3485">
        <w:t xml:space="preserve"> </w:t>
      </w:r>
      <w:r>
        <w:t xml:space="preserve">objavljuje slijedeći </w:t>
      </w:r>
    </w:p>
    <w:p w:rsidRDefault="0094369F" w:rsidP="008848AD" w:rsidR="0094369F"/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 </w:t>
      </w:r>
      <w:r w:rsidR="00DB3485">
        <w:t xml:space="preserve">Ivica </w:t>
      </w:r>
      <w:proofErr w:type="spellStart"/>
      <w:r w:rsidR="00DB3485">
        <w:t>Kuzman</w:t>
      </w:r>
      <w:proofErr w:type="spellEnd"/>
      <w:r w:rsidR="00DB3485">
        <w:t xml:space="preserve">, Zagreb, </w:t>
      </w:r>
      <w:proofErr w:type="spellStart"/>
      <w:r w:rsidR="00DB3485">
        <w:t>Rudeška</w:t>
      </w:r>
      <w:proofErr w:type="spellEnd"/>
      <w:r w:rsidR="00DB3485">
        <w:t xml:space="preserve"> cesta 86 </w:t>
      </w:r>
      <w:r w:rsidR="000878C4">
        <w:t xml:space="preserve"> OIB: </w:t>
      </w:r>
      <w:r w:rsidR="00DB3485">
        <w:t xml:space="preserve">43157192864 </w:t>
      </w:r>
      <w:r w:rsidR="000878C4">
        <w:t xml:space="preserve"> </w:t>
      </w:r>
      <w:r>
        <w:t xml:space="preserve">- osoba ovlaštena za zastupanje dužnika </w:t>
      </w:r>
      <w:r w:rsidR="00DB3485">
        <w:t xml:space="preserve">KUMBIZ d.o.o. Zagreb, </w:t>
      </w:r>
      <w:proofErr w:type="spellStart"/>
      <w:r w:rsidR="00DB3485">
        <w:t>Rudeška</w:t>
      </w:r>
      <w:proofErr w:type="spellEnd"/>
      <w:r w:rsidR="00DB3485">
        <w:t xml:space="preserve"> cesta 86  MBS: </w:t>
      </w:r>
      <w:r w:rsidR="00DB3485" w:rsidRPr="00DB3485">
        <w:t>080761730</w:t>
      </w:r>
      <w:r w:rsidR="00DB3485">
        <w:t xml:space="preserve"> OIB: </w:t>
      </w:r>
      <w:r w:rsidR="00DB3485" w:rsidRPr="00DB3485">
        <w:t>04901023266</w:t>
      </w:r>
      <w:r w:rsidR="00DB3485">
        <w:t xml:space="preserve"> </w:t>
      </w:r>
      <w:r>
        <w:t xml:space="preserve">da u roku od 15 dana od dana objave oglasa na e-oglasnoj ploči suda podnese sudu pozivom na gornji broj spisa javnobilježnički ovjerovljeni </w:t>
      </w:r>
      <w:proofErr w:type="spellStart"/>
      <w:r>
        <w:t>prokazni</w:t>
      </w:r>
      <w:proofErr w:type="spellEnd"/>
      <w:r>
        <w:t xml:space="preserve"> popis imovine dužnika pravne osobe na propisanom obrascu</w:t>
      </w:r>
      <w:r w:rsidR="002F454B">
        <w:t xml:space="preserve"> (čl. 430 st. 1 </w:t>
      </w:r>
      <w:proofErr w:type="spellStart"/>
      <w:r w:rsidR="002F454B">
        <w:t>toč</w:t>
      </w:r>
      <w:proofErr w:type="spellEnd"/>
      <w:r w:rsidR="002F454B">
        <w:t>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 xml:space="preserve">Pozivaju se vjerovnici stečajnog dužnika da u roku od </w:t>
      </w:r>
      <w:proofErr w:type="spellStart"/>
      <w:r>
        <w:t>četrdesetpet</w:t>
      </w:r>
      <w:proofErr w:type="spellEnd"/>
      <w:r>
        <w:t xml:space="preserve"> (45) dana od dana objave ovog oglasa na e-oglasnoj ploči suda predlože otvaranje stečajnog postupka nad dužnikom </w:t>
      </w:r>
      <w:r w:rsidR="00DB3485">
        <w:t xml:space="preserve">KUMBIZ d.o.o. Zagreb, </w:t>
      </w:r>
      <w:proofErr w:type="spellStart"/>
      <w:r w:rsidR="00DB3485">
        <w:t>Rudeška</w:t>
      </w:r>
      <w:proofErr w:type="spellEnd"/>
      <w:r w:rsidR="00DB3485">
        <w:t xml:space="preserve"> cesta 86  MBS: </w:t>
      </w:r>
      <w:r w:rsidR="00DB3485" w:rsidRPr="00DB3485">
        <w:t>080761730</w:t>
      </w:r>
      <w:r w:rsidR="00DB3485">
        <w:t xml:space="preserve"> OIB: </w:t>
      </w:r>
      <w:r w:rsidR="00DB3485" w:rsidRPr="00DB3485">
        <w:t>04901023266</w:t>
      </w:r>
      <w:r w:rsidR="00DB3485">
        <w:t xml:space="preserve"> </w:t>
      </w:r>
      <w:r w:rsidR="002F454B">
        <w:t xml:space="preserve">(čl. 430 st. 1. </w:t>
      </w:r>
      <w:proofErr w:type="spellStart"/>
      <w:r w:rsidR="002F454B">
        <w:t>toč</w:t>
      </w:r>
      <w:proofErr w:type="spellEnd"/>
      <w:r w:rsidR="002F454B">
        <w:t>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DB3485">
        <w:t>34.163,10</w:t>
      </w:r>
      <w:r w:rsidR="000878C4">
        <w:t xml:space="preserve"> </w:t>
      </w:r>
      <w:r>
        <w:t xml:space="preserve"> kuna.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0878C4">
        <w:t xml:space="preserve">4. studenog </w:t>
      </w:r>
      <w:r w:rsidR="00881B6D">
        <w:t xml:space="preserve"> 2015.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4B30AE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Kraljić,v.r.</w:t>
      </w:r>
    </w:p>
    <w:p w:rsidRDefault="004B30AE" w:rsidR="004B30A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ovl.službenik</w:t>
      </w:r>
      <w:proofErr w:type="spellEnd"/>
    </w:p>
    <w:p w:rsidRDefault="004B30AE" w:rsidP="004B30AE" w:rsidR="004B30AE">
      <w:pPr>
        <w:ind w:firstLine="708" w:left="4956"/>
      </w:pPr>
      <w:r>
        <w:t>Vinka Mihalinčić</w:t>
      </w:r>
    </w:p>
    <w:p w:rsidRDefault="004B30AE" w:rsidP="0094369F" w:rsidR="004B30AE"/>
    <w:p w:rsidRDefault="0094369F" w:rsidP="0094369F" w:rsidR="0094369F"/>
    <w:sectPr w:rsidSect="00341B62" w:rsidR="0094369F"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878C4"/>
    <w:rsid w:val="0015645C"/>
    <w:rsid w:val="001A32DE"/>
    <w:rsid w:val="001C6B43"/>
    <w:rsid w:val="00283809"/>
    <w:rsid w:val="002A6164"/>
    <w:rsid w:val="002D7583"/>
    <w:rsid w:val="002F454B"/>
    <w:rsid w:val="0030413A"/>
    <w:rsid w:val="00341B62"/>
    <w:rsid w:val="003F5D58"/>
    <w:rsid w:val="00462590"/>
    <w:rsid w:val="00496F5A"/>
    <w:rsid w:val="004A0E50"/>
    <w:rsid w:val="004B30AE"/>
    <w:rsid w:val="004B72A9"/>
    <w:rsid w:val="004D61B5"/>
    <w:rsid w:val="005151FF"/>
    <w:rsid w:val="005315D9"/>
    <w:rsid w:val="006630E6"/>
    <w:rsid w:val="006D37EF"/>
    <w:rsid w:val="006D7209"/>
    <w:rsid w:val="007A5DAF"/>
    <w:rsid w:val="007C5E77"/>
    <w:rsid w:val="00842B89"/>
    <w:rsid w:val="00852BC6"/>
    <w:rsid w:val="00881B6D"/>
    <w:rsid w:val="008848AD"/>
    <w:rsid w:val="008D12F2"/>
    <w:rsid w:val="009357C1"/>
    <w:rsid w:val="0094369F"/>
    <w:rsid w:val="00A81191"/>
    <w:rsid w:val="00A97E67"/>
    <w:rsid w:val="00AE3A2B"/>
    <w:rsid w:val="00B67A9F"/>
    <w:rsid w:val="00B71151"/>
    <w:rsid w:val="00BD271E"/>
    <w:rsid w:val="00CB121F"/>
    <w:rsid w:val="00CC4CC9"/>
    <w:rsid w:val="00D51262"/>
    <w:rsid w:val="00D92198"/>
    <w:rsid w:val="00DB3485"/>
    <w:rsid w:val="00DD686D"/>
    <w:rsid w:val="00EA30C4"/>
    <w:rsid w:val="00EA3AF8"/>
    <w:rsid w:val="00EB07C2"/>
    <w:rsid w:val="00EC4021"/>
    <w:rsid w:val="00EE6B44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30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30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30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30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30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30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30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30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30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30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St-1138/2015-3</izvorni_sadrzaj>
    <derivirana_varijabla naziv="DomainObject.Oznaka_1">St-1138/2015-3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St-1138/2015</izvorni_sadrzaj>
    <derivirana_varijabla naziv="DomainObject.Predmet.OznakaBroj_1">St-1138/2015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KUMBIZ d.o.o</izvorni_sadrzaj>
    <derivirana_varijabla naziv="DomainObject.Predmet.ProtustrankaFormated_1">  KUMBIZ d.o.o</derivirana_varijabla>
  </DomainObject.Predmet.ProtustrankaFormated>
  <DomainObject.Predmet.ProtustrankaFormatedOIB>
    <izvorni_sadrzaj>  KUMBIZ d.o.o, OIB 04901023266</izvorni_sadrzaj>
    <derivirana_varijabla naziv="DomainObject.Predmet.ProtustrankaFormatedOIB_1">  KUMBIZ d.o.o, OIB 04901023266</derivirana_varijabla>
  </DomainObject.Predmet.ProtustrankaFormatedOIB>
  <DomainObject.Predmet.ProtustrankaFormatedWithAdress>
    <izvorni_sadrzaj> KUMBIZ d.o.o, Rudeška cesta 86, 10000 Zagreb</izvorni_sadrzaj>
    <derivirana_varijabla naziv="DomainObject.Predmet.ProtustrankaFormatedWithAdress_1"> KUMBIZ d.o.o, Rudeška cesta 86, 10000 Zagreb</derivirana_varijabla>
  </DomainObject.Predmet.ProtustrankaFormatedWithAdress>
  <DomainObject.Predmet.ProtustrankaFormatedWithAdressOIB>
    <izvorni_sadrzaj> KUMBIZ d.o.o, OIB 04901023266, Rudeška cesta 86, 10000 Zagreb</izvorni_sadrzaj>
    <derivirana_varijabla naziv="DomainObject.Predmet.ProtustrankaFormatedWithAdressOIB_1"> KUMBIZ d.o.o, OIB 04901023266, Rudeška cesta 86, 10000 Zagreb</derivirana_varijabla>
  </DomainObject.Predmet.ProtustrankaFormatedWithAdressOIB>
  <DomainObject.Predmet.ProtustrankaWithAdress>
    <izvorni_sadrzaj>KUMBIZ d.o.o Rudeška cesta 86, 10000 Zagreb</izvorni_sadrzaj>
    <derivirana_varijabla naziv="DomainObject.Predmet.ProtustrankaWithAdress_1">KUMBIZ d.o.o Rudeška cesta 86, 10000 Zagreb</derivirana_varijabla>
  </DomainObject.Predmet.ProtustrankaWithAdress>
  <DomainObject.Predmet.ProtustrankaWithAdressOIB>
    <izvorni_sadrzaj>KUMBIZ d.o.o, OIB 04901023266, Rudeška cesta 86, 10000 Zagreb</izvorni_sadrzaj>
    <derivirana_varijabla naziv="DomainObject.Predmet.ProtustrankaWithAdressOIB_1">KUMBIZ d.o.o, OIB 04901023266, Rudeška cesta 86, 10000 Zagreb</derivirana_varijabla>
  </DomainObject.Predmet.ProtustrankaWithAdressOIB>
  <DomainObject.Predmet.ProtustrankaNazivFormated>
    <izvorni_sadrzaj>KUMBIZ d.o.o</izvorni_sadrzaj>
    <derivirana_varijabla naziv="DomainObject.Predmet.ProtustrankaNazivFormated_1">KUMBIZ d.o.o</derivirana_varijabla>
  </DomainObject.Predmet.ProtustrankaNazivFormated>
  <DomainObject.Predmet.ProtustrankaNazivFormatedOIB>
    <izvorni_sadrzaj>KUMBIZ d.o.o, OIB 04901023266</izvorni_sadrzaj>
    <derivirana_varijabla naziv="DomainObject.Predmet.ProtustrankaNazivFormatedOIB_1">KUMBIZ d.o.o, OIB 04901023266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KUMBIZ d.o.o</item>
    </izvorni_sadrzaj>
    <derivirana_varijabla naziv="DomainObject.Predmet.ProtuStrankaListFormated_1">
      <item>KUMBIZ d.o.o</item>
    </derivirana_varijabla>
  </DomainObject.Predmet.ProtuStrankaListFormated>
  <DomainObject.Predmet.ProtuStrankaListFormatedOIB>
    <izvorni_sadrzaj>
      <item>KUMBIZ d.o.o, OIB 04901023266</item>
    </izvorni_sadrzaj>
    <derivirana_varijabla naziv="DomainObject.Predmet.ProtuStrankaListFormatedOIB_1">
      <item>KUMBIZ d.o.o, OIB 04901023266</item>
    </derivirana_varijabla>
  </DomainObject.Predmet.ProtuStrankaListFormatedOIB>
  <DomainObject.Predmet.ProtuStrankaListFormatedWithAdress>
    <izvorni_sadrzaj>
      <item>KUMBIZ d.o.o, Rudeška cesta 86, 10000 Zagreb</item>
    </izvorni_sadrzaj>
    <derivirana_varijabla naziv="DomainObject.Predmet.ProtuStrankaListFormatedWithAdress_1">
      <item>KUMBIZ d.o.o, Rudeška cesta 86, 10000 Zagreb</item>
    </derivirana_varijabla>
  </DomainObject.Predmet.ProtuStrankaListFormatedWithAdress>
  <DomainObject.Predmet.ProtuStrankaListFormatedWithAdressOIB>
    <izvorni_sadrzaj>
      <item>KUMBIZ d.o.o, OIB 04901023266, Rudeška cesta 86, 10000 Zagreb</item>
    </izvorni_sadrzaj>
    <derivirana_varijabla naziv="DomainObject.Predmet.ProtuStrankaListFormatedWithAdressOIB_1">
      <item>KUMBIZ d.o.o, OIB 04901023266, Rudeška cesta 86, 10000 Zagreb</item>
    </derivirana_varijabla>
  </DomainObject.Predmet.ProtuStrankaListFormatedWithAdressOIB>
  <DomainObject.Predmet.ProtuStrankaListNazivFormated>
    <izvorni_sadrzaj>
      <item>KUMBIZ d.o.o</item>
    </izvorni_sadrzaj>
    <derivirana_varijabla naziv="DomainObject.Predmet.ProtuStrankaListNazivFormated_1">
      <item>KUMBIZ d.o.o</item>
    </derivirana_varijabla>
  </DomainObject.Predmet.ProtuStrankaListNazivFormated>
  <DomainObject.Predmet.ProtuStrankaListNazivFormatedOIB>
    <izvorni_sadrzaj>
      <item>KUMBIZ d.o.o, OIB 04901023266</item>
    </izvorni_sadrzaj>
    <derivirana_varijabla naziv="DomainObject.Predmet.ProtuStrankaListNazivFormatedOIB_1">
      <item>KUMBIZ d.o.o, OIB 04901023266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>St-1138/2015-3</izvorni_sadrzaj>
    <derivirana_varijabla naziv="DomainObject.PoslovniBrojDokumenta_1">St-1138/2015-3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KUMBIZ d.o.o</izvorni_sadrzaj>
    <derivirana_varijabla naziv="DomainObject.Predmet.ProtustrankaIDrugi_1">KUMBIZ 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KUMBIZ d.o.o, OIB 04901023266, Rudeška cesta 86, 10000 Zagreb</izvorni_sadrzaj>
    <derivirana_varijabla naziv="DomainObject.Predmet.ProtustrankaIDrugiAdressOIB_1">KUMBIZ d.o.o, OIB 04901023266, Rudeška cesta 86,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KUMBIZ d.o.o</item>
    </izvorni_sadrzaj>
    <derivirana_varijabla naziv="DomainObject.Predmet.SudioniciListNaziv_1">
      <item>FINA Regionalni centar Zagreb</item>
      <item>KUMBIZ d.o.o</item>
    </derivirana_varijabla>
  </DomainObject.Predmet.SudioniciListNaziv>
  <DomainObject.Predmet.SudioniciListAdressOIB>
    <izvorni_sadrzaj>
      <item>FINA Regionalni centar Zagreb, OIB 85821130368, Trg svibanjskih žrtava 1995. 1,10000 Zagreb</item>
      <item>KUMBIZ d.o.o, OIB 04901023266, Rudeška cesta 86,10000 Zagreb</item>
    </izvorni_sadrzaj>
    <derivirana_varijabla naziv="DomainObject.Predmet.SudioniciListAdressOIB_1">
      <item>FINA Regionalni centar Zagreb, OIB 85821130368, Trg svibanjskih žrtava 1995. 1,10000 Zagreb</item>
      <item>KUMBIZ d.o.o, OIB 04901023266, Rudeška cesta 86,10000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04901023266</item>
    </izvorni_sadrzaj>
    <derivirana_varijabla naziv="DomainObject.Predmet.SudioniciListNazivOIB_1">
      <item>, OIB 85821130368</item>
      <item>, OIB 04901023266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348</properties:Words>
  <properties:Characters>1947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2015-11-04T14:02:00Z</dcterms:created>
  <dc:creator>Vinka Mihalinčić</dc:creator>
  <cp:lastModifiedBy>Vinka Mihalinčić</cp:lastModifiedBy>
  <cp:lastPrinted>2015-11-04T13:57:00Z</cp:lastPrinted>
  <dcterms:modified xmlns:xsi="http://www.w3.org/2001/XMLSchema-instance" xsi:type="dcterms:W3CDTF">2015-11-05T07:44:00Z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St-1138/2015-3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