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d905" w14:paraId="80dd905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97E50">
        <w:t>8</w:t>
      </w:r>
      <w:r w:rsidR="00EF23DA">
        <w:t>56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EF23DA">
        <w:t>KALESI</w:t>
      </w:r>
      <w:r w:rsidR="00B97E50">
        <w:t xml:space="preserve"> jednostavno</w:t>
      </w:r>
      <w:r w:rsidR="00902821">
        <w:t xml:space="preserve"> društvo s ograničenom odgovornošću za </w:t>
      </w:r>
      <w:r w:rsidR="00EF23DA">
        <w:t>prijevoz, ugostiteljstvo i usluge</w:t>
      </w:r>
      <w:r w:rsidR="00B97E50">
        <w:t xml:space="preserve">, </w:t>
      </w:r>
      <w:r w:rsidR="00EF23DA">
        <w:t>Ivanić-Grad</w:t>
      </w:r>
      <w:r w:rsidR="00902821">
        <w:t xml:space="preserve">, </w:t>
      </w:r>
      <w:r w:rsidR="00EF23DA">
        <w:t>Moslavačka 2</w:t>
      </w:r>
      <w:r w:rsidR="00902821">
        <w:t>, MBS: 0</w:t>
      </w:r>
      <w:r w:rsidR="00281EAA">
        <w:t>8</w:t>
      </w:r>
      <w:r w:rsidR="00EF23DA">
        <w:t>1003033</w:t>
      </w:r>
      <w:r w:rsidR="00902821">
        <w:t xml:space="preserve">, OIB: </w:t>
      </w:r>
      <w:r w:rsidR="00EF23DA">
        <w:t>95748730330</w:t>
      </w:r>
      <w:r>
        <w:t xml:space="preserve">, dana </w:t>
      </w:r>
      <w:r w:rsidR="00902821">
        <w:t>2</w:t>
      </w:r>
      <w:r w:rsidR="008B0E86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EF23DA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EF23DA" w:rsidRPr="00EF23DA">
        <w:t>KALESI jednostavno društvo s ograničenom odgovornošću za prijevoz, ugostiteljstvo i usluge, Ivanić-Grad, Moslavačka 2, MBS: 081003033, OIB: 95748730330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005562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585728">
        <w:t xml:space="preserve"> </w:t>
      </w:r>
      <w:r w:rsidR="00005562" w:rsidRPr="00005562">
        <w:t>Domagoj Repač, Zagreb, Svetog mateja 46, OIB: 24977406612</w:t>
      </w:r>
      <w:r w:rsidR="00B97E50">
        <w:t xml:space="preserve"> 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EF23DA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EF23DA" w:rsidRPr="00EF23DA">
        <w:t>KALESI jednostavno društvo s ograničenom odgovornošću za prijevoz, ugostiteljstvo i usluge, Ivanić-Grad, Moslavačka 2, MBS: 081003033, OIB: 95748730330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B97E50">
        <w:rPr>
          <w:bCs/>
        </w:rPr>
        <w:t>3</w:t>
      </w:r>
      <w:r w:rsidR="004D73A2">
        <w:rPr>
          <w:bCs/>
        </w:rPr>
        <w:t>0</w:t>
      </w:r>
      <w:r w:rsidRPr="00F877AB">
        <w:rPr>
          <w:bCs/>
        </w:rPr>
        <w:t xml:space="preserve">. </w:t>
      </w:r>
      <w:r w:rsidR="00B97E50">
        <w:rPr>
          <w:bCs/>
        </w:rPr>
        <w:t>ožujka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B97E50">
        <w:rPr>
          <w:bCs/>
        </w:rPr>
        <w:t>1</w:t>
      </w:r>
      <w:r w:rsidR="00EF23DA">
        <w:rPr>
          <w:bCs/>
        </w:rPr>
        <w:t>832</w:t>
      </w:r>
      <w:r w:rsidRPr="00F877AB">
        <w:rPr>
          <w:bCs/>
        </w:rPr>
        <w:t xml:space="preserve"> od </w:t>
      </w:r>
      <w:r w:rsidR="00B97E50">
        <w:rPr>
          <w:bCs/>
        </w:rPr>
        <w:t>2</w:t>
      </w:r>
      <w:r w:rsidR="00EF23DA">
        <w:rPr>
          <w:bCs/>
        </w:rPr>
        <w:t>9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B97E50">
        <w:rPr>
          <w:bCs/>
        </w:rPr>
        <w:t>ožujka</w:t>
      </w:r>
      <w:r w:rsidRPr="00F877AB">
        <w:rPr>
          <w:bCs/>
        </w:rPr>
        <w:t xml:space="preserve"> 2017. nad stečajnim dužnikom </w:t>
      </w:r>
      <w:r w:rsidR="00EF23DA" w:rsidRPr="00EF23DA">
        <w:rPr>
          <w:bCs/>
        </w:rPr>
        <w:t>KALESI jednostavno društvo s ograničenom odgovornošću za prijevoz, ugostiteljstvo i usluge, Ivanić-Grad, Moslavačka 2, MBS: 081003033, OIB: 95748730330</w:t>
      </w:r>
      <w:r w:rsidR="00B97E50">
        <w:rPr>
          <w:bCs/>
        </w:rPr>
        <w:t>.</w:t>
      </w:r>
    </w:p>
    <w:p w:rsidRDefault="00B97E50" w:rsidP="004D73A2" w:rsidR="00B97E50">
      <w:pPr>
        <w:pStyle w:val="Tijeloteksta"/>
        <w:jc w:val="right"/>
        <w:rPr>
          <w:bCs/>
        </w:rPr>
      </w:pPr>
    </w:p>
    <w:p w:rsidRDefault="00B97E50" w:rsidP="00B97E50" w:rsidR="00B97E50">
      <w:pPr>
        <w:pStyle w:val="Tijeloteksta"/>
        <w:rPr>
          <w:bCs/>
        </w:rPr>
      </w:pPr>
    </w:p>
    <w:p w:rsidRDefault="004D73A2" w:rsidP="004D73A2" w:rsidR="004D73A2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B97E50">
        <w:rPr>
          <w:bCs/>
        </w:rPr>
        <w:t>8</w:t>
      </w:r>
      <w:r w:rsidR="00005562">
        <w:rPr>
          <w:bCs/>
        </w:rPr>
        <w:t>56</w:t>
      </w:r>
      <w:r w:rsidR="00B97E50">
        <w:rPr>
          <w:bCs/>
        </w:rPr>
        <w:t>/17-6</w:t>
      </w:r>
    </w:p>
    <w:p w:rsidRDefault="004D73A2" w:rsidP="004D73A2" w:rsidR="004D73A2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97E50">
        <w:t>28</w:t>
      </w:r>
      <w:r w:rsidR="006704D6">
        <w:t xml:space="preserve">. </w:t>
      </w:r>
      <w:r w:rsidR="00F877AB">
        <w:t xml:space="preserve">srpnja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97E50">
        <w:t>8</w:t>
      </w:r>
      <w:r w:rsidR="000402B9">
        <w:t>56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9B41A2">
        <w:t xml:space="preserve">, </w:t>
      </w:r>
      <w:r w:rsidR="00205A1F">
        <w:t>2</w:t>
      </w:r>
      <w:r w:rsidR="008B0E86">
        <w:t>8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16.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0F5" w:rsidP="005C2CD1" w:rsidR="008A20F5">
      <w:r>
        <w:separator/>
      </w:r>
    </w:p>
  </w:endnote>
  <w:endnote w:id="0" w:type="continuationSeparator">
    <w:p w:rsidRDefault="008A20F5" w:rsidP="005C2CD1" w:rsidR="008A2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0F5" w:rsidP="005C2CD1" w:rsidR="008A20F5">
      <w:r>
        <w:separator/>
      </w:r>
    </w:p>
  </w:footnote>
  <w:footnote w:id="0" w:type="continuationSeparator">
    <w:p w:rsidRDefault="008A20F5" w:rsidP="005C2CD1" w:rsidR="008A2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EDA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562"/>
    <w:rsid w:val="00012BB2"/>
    <w:rsid w:val="00014887"/>
    <w:rsid w:val="00016B25"/>
    <w:rsid w:val="00035864"/>
    <w:rsid w:val="000402B9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1EDA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3737E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56F"/>
    <w:rsid w:val="00656FF9"/>
    <w:rsid w:val="00666402"/>
    <w:rsid w:val="006704D6"/>
    <w:rsid w:val="006737C1"/>
    <w:rsid w:val="00685096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C5ACD"/>
    <w:rsid w:val="007E7376"/>
    <w:rsid w:val="007F0819"/>
    <w:rsid w:val="008069AE"/>
    <w:rsid w:val="00817C66"/>
    <w:rsid w:val="00844DE0"/>
    <w:rsid w:val="00860129"/>
    <w:rsid w:val="00875548"/>
    <w:rsid w:val="008A20F5"/>
    <w:rsid w:val="008A66B9"/>
    <w:rsid w:val="008B0E86"/>
    <w:rsid w:val="008C7029"/>
    <w:rsid w:val="008F687B"/>
    <w:rsid w:val="00901EF5"/>
    <w:rsid w:val="00902821"/>
    <w:rsid w:val="00912CF5"/>
    <w:rsid w:val="00917E6B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1A2"/>
    <w:rsid w:val="009B46D8"/>
    <w:rsid w:val="009C670C"/>
    <w:rsid w:val="009D2F35"/>
    <w:rsid w:val="009E5D6D"/>
    <w:rsid w:val="00A07CA2"/>
    <w:rsid w:val="00A14DB6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706CB"/>
    <w:rsid w:val="00B82540"/>
    <w:rsid w:val="00B95B20"/>
    <w:rsid w:val="00B97E50"/>
    <w:rsid w:val="00BE0AFD"/>
    <w:rsid w:val="00BE33FF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EF23DA"/>
    <w:rsid w:val="00F040DB"/>
    <w:rsid w:val="00F30218"/>
    <w:rsid w:val="00F46E60"/>
    <w:rsid w:val="00F52DC2"/>
    <w:rsid w:val="00F56EE7"/>
    <w:rsid w:val="00F6215D"/>
    <w:rsid w:val="00F73514"/>
    <w:rsid w:val="00F7572D"/>
    <w:rsid w:val="00F82537"/>
    <w:rsid w:val="00F83779"/>
    <w:rsid w:val="00F877AB"/>
    <w:rsid w:val="00FB5D4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4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D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D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D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D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4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D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D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D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D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St-856/2017-6</izvorni_sadrzaj>
    <derivirana_varijabla naziv="DomainObject.Oznaka_1">St-856/2017-6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St-856/2017</izvorni_sadrzaj>
    <derivirana_varijabla naziv="DomainObject.Predmet.OznakaBroj_1">St-856/2017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KALESI jednostavno društvo s ograničenom odgovornošću za prijevoz, ugostiteljstvo i usluge</izvorni_sadrzaj>
    <derivirana_varijabla naziv="DomainObject.Predmet.ProtustrankaFormated_1">  KALESI jednostavno društvo s ograničenom odgovornošću za prijevoz, ugostiteljstvo i usluge</derivirana_varijabla>
  </DomainObject.Predmet.ProtustrankaFormated>
  <DomainObject.Predmet.ProtustrankaFormatedOIB>
    <izvorni_sadrzaj>  KALESI jednostavno društvo s ograničenom odgovornošću za prijevoz, ugostiteljstvo i usluge, OIB 95748730330</izvorni_sadrzaj>
    <derivirana_varijabla naziv="DomainObject.Predmet.ProtustrankaFormatedOIB_1">  KALESI jednostavno društvo s ograničenom odgovornošću za prijevoz, ugostiteljstvo i usluge, OIB 95748730330</derivirana_varijabla>
  </DomainObject.Predmet.ProtustrankaFormatedOIB>
  <DomainObject.Predmet.ProtustrankaFormatedWithAdress>
    <izvorni_sadrzaj> KALESI jednostavno društvo s ograničenom odgovornošću za prijevoz, ugostiteljstvo i usluge, Moslavačka 2, 10310 Ivanić-Grad</izvorni_sadrzaj>
    <derivirana_varijabla naziv="DomainObject.Predmet.ProtustrankaFormatedWithAdress_1"> KALESI jednostavno društvo s ograničenom odgovornošću za prijevoz, ugostiteljstvo i usluge, Moslavačka 2, 10310 Ivanić-Grad</derivirana_varijabla>
  </DomainObject.Predmet.ProtustrankaFormatedWithAdress>
  <DomainObject.Predmet.ProtustrankaFormatedWithAdressOIB>
    <izvorni_sadrzaj> KALESI jednostavno društvo s ograničenom odgovornošću za prijevoz, ugostiteljstvo i usluge, OIB 95748730330, Moslavačka 2, 10310 Ivanić-Grad</izvorni_sadrzaj>
    <derivirana_varijabla naziv="DomainObject.Predmet.ProtustrankaFormatedWithAdressOIB_1"> KALESI jednostavno društvo s ograničenom odgovornošću za prijevoz, ugostiteljstvo i usluge, OIB 95748730330, Moslavačka 2, 10310 Ivanić-Grad</derivirana_varijabla>
  </DomainObject.Predmet.ProtustrankaFormatedWithAdressOIB>
  <DomainObject.Predmet.ProtustrankaWithAdress>
    <izvorni_sadrzaj>KALESI jednostavno društvo s ograničenom odgovornošću za prijevoz, ugostiteljstvo i usluge Moslavačka 2, 10310 Ivanić-Grad</izvorni_sadrzaj>
    <derivirana_varijabla naziv="DomainObject.Predmet.ProtustrankaWithAdress_1">KALESI jednostavno društvo s ograničenom odgovornošću za prijevoz, ugostiteljstvo i usluge Moslavačka 2, 10310 Ivanić-Grad</derivirana_varijabla>
  </DomainObject.Predmet.ProtustrankaWithAdress>
  <DomainObject.Predmet.ProtustrankaWithAdressOIB>
    <izvorni_sadrzaj>KALESI jednostavno društvo s ograničenom odgovornošću za prijevoz, ugostiteljstvo i usluge, OIB 95748730330, Moslavačka 2, 10310 Ivanić-Grad</izvorni_sadrzaj>
    <derivirana_varijabla naziv="DomainObject.Predmet.ProtustrankaWithAdressOIB_1">KALESI jednostavno društvo s ograničenom odgovornošću za prijevoz, ugostiteljstvo i usluge, OIB 95748730330, Moslavačka 2, 10310 Ivanić-Grad</derivirana_varijabla>
  </DomainObject.Predmet.ProtustrankaWithAdressOIB>
  <DomainObject.Predmet.ProtustrankaNazivFormated>
    <izvorni_sadrzaj>KALESI jednostavno društvo s ograničenom odgovornošću za prijevoz, ugostiteljstvo i usluge</izvorni_sadrzaj>
    <derivirana_varijabla naziv="DomainObject.Predmet.ProtustrankaNazivFormated_1">KALESI jednostavno društvo s ograničenom odgovornošću za prijevoz, ugostiteljstvo i usluge</derivirana_varijabla>
  </DomainObject.Predmet.ProtustrankaNazivFormated>
  <DomainObject.Predmet.ProtustrankaNazivFormatedOIB>
    <izvorni_sadrzaj>KALESI jednostavno društvo s ograničenom odgovornošću za prijevoz, ugostiteljstvo i usluge, OIB 95748730330</izvorni_sadrzaj>
    <derivirana_varijabla naziv="DomainObject.Predmet.ProtustrankaNazivFormatedOIB_1">KALESI jednostavno društvo s ograničenom odgovornošću za prijevoz, ugostiteljstvo i usluge, OIB 95748730330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KALESI jednostavno društvo s ograničenom odgovornošću za prijevoz, ugostiteljstvo i usluge</item>
    </izvorni_sadrzaj>
    <derivirana_varijabla naziv="DomainObject.Predmet.ProtuStrankaListFormated_1">
      <item>KALESI jednostavno društvo s ograničenom odgovornošću za prijevoz, ugostiteljstvo i usluge</item>
    </derivirana_varijabla>
  </DomainObject.Predmet.ProtuStrankaListFormated>
  <DomainObject.Predmet.ProtuStrankaListFormatedOIB>
    <izvorni_sadrzaj>
      <item>KALESI jednostavno društvo s ograničenom odgovornošću za prijevoz, ugostiteljstvo i usluge, OIB 95748730330</item>
    </izvorni_sadrzaj>
    <derivirana_varijabla naziv="DomainObject.Predmet.ProtuStrankaListFormatedOIB_1">
      <item>KALESI jednostavno društvo s ograničenom odgovornošću za prijevoz, ugostiteljstvo i usluge, OIB 95748730330</item>
    </derivirana_varijabla>
  </DomainObject.Predmet.ProtuStrankaListFormatedOIB>
  <DomainObject.Predmet.ProtuStrankaListFormatedWithAdress>
    <izvorni_sadrzaj>
      <item>KALESI jednostavno društvo s ograničenom odgovornošću za prijevoz, ugostiteljstvo i usluge, Moslavačka 2, 10310 Ivanić-Grad</item>
    </izvorni_sadrzaj>
    <derivirana_varijabla naziv="DomainObject.Predmet.ProtuStrankaListFormatedWithAdress_1">
      <item>KALESI jednostavno društvo s ograničenom odgovornošću za prijevoz, ugostiteljstvo i usluge, Moslavačka 2, 10310 Ivanić-Grad</item>
    </derivirana_varijabla>
  </DomainObject.Predmet.ProtuStrankaListFormatedWithAdress>
  <DomainObject.Predmet.ProtuStrankaListFormatedWithAdressOIB>
    <izvorni_sadrzaj>
      <item>KALESI jednostavno društvo s ograničenom odgovornošću za prijevoz, ugostiteljstvo i usluge, OIB 95748730330, Moslavačka 2, 10310 Ivanić-Grad</item>
    </izvorni_sadrzaj>
    <derivirana_varijabla naziv="DomainObject.Predmet.ProtuStrankaListFormatedWithAdressOIB_1">
      <item>KALESI jednostavno društvo s ograničenom odgovornošću za prijevoz, ugostiteljstvo i usluge, OIB 95748730330, Moslavačka 2, 10310 Ivanić-Grad</item>
    </derivirana_varijabla>
  </DomainObject.Predmet.ProtuStrankaListFormatedWithAdressOIB>
  <DomainObject.Predmet.ProtuStrankaListNazivFormated>
    <izvorni_sadrzaj>
      <item>KALESI jednostavno društvo s ograničenom odgovornošću za prijevoz, ugostiteljstvo i usluge</item>
    </izvorni_sadrzaj>
    <derivirana_varijabla naziv="DomainObject.Predmet.ProtuStrankaListNazivFormated_1">
      <item>KALESI jednostavno društvo s ograničenom odgovornošću za prijevoz, ugostiteljstvo i usluge</item>
    </derivirana_varijabla>
  </DomainObject.Predmet.ProtuStrankaListNazivFormated>
  <DomainObject.Predmet.ProtuStrankaListNazivFormatedOIB>
    <izvorni_sadrzaj>
      <item>KALESI jednostavno društvo s ograničenom odgovornošću za prijevoz, ugostiteljstvo i usluge, OIB 95748730330</item>
    </izvorni_sadrzaj>
    <derivirana_varijabla naziv="DomainObject.Predmet.ProtuStrankaListNazivFormatedOIB_1">
      <item>KALESI jednostavno društvo s ograničenom odgovornošću za prijevoz, ugostiteljstvo i usluge, OIB 95748730330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St-856/2017-6</izvorni_sadrzaj>
    <derivirana_varijabla naziv="DomainObject.PoslovniBrojDokumenta_1">St-856/2017-6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KALESI jednostavno društvo s ograničenom odgovornošću za prijevoz, ugostiteljstvo i usluge</izvorni_sadrzaj>
    <derivirana_varijabla naziv="DomainObject.Predmet.ProtustrankaIDrugi_1">KALESI jednostavno društvo s ograničenom odgovornošću za prijevoz,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KALESI jednostavno društvo s ograničenom odgovornošću za prijevoz, ugostiteljstvo i usluge, OIB 95748730330, Moslavačka 2, 10310 Ivanić-Grad</izvorni_sadrzaj>
    <derivirana_varijabla naziv="DomainObject.Predmet.ProtustrankaIDrugiAdressOIB_1">KALESI jednostavno društvo s ograničenom odgovornošću za prijevoz, ugostiteljstvo i usluge, OIB 95748730330, Moslavačka 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KALESI jednostavno društvo s ograničenom odgovornošću za prijevoz, ugostiteljstvo i usluge</item>
      <item>FINA Regionalni centar Zagreb</item>
    </izvorni_sadrzaj>
    <derivirana_varijabla naziv="DomainObject.Predmet.SudioniciListNaziv_1">
      <item>KALESI jednostavno društvo s ograničenom odgovornošću za prijevoz, ugostiteljstvo i usluge</item>
      <item>FINA Regionalni centar Zagreb</item>
    </derivirana_varijabla>
  </DomainObject.Predmet.SudioniciListNaziv>
  <DomainObject.Predmet.SudioniciListAdressOIB>
    <izvorni_sadrzaj>
      <item>KALESI jednostavno društvo s ograničenom odgovornošću za prijevoz, ugostiteljstvo i usluge, OIB 95748730330, Moslavačka 2,10310 Ivanić-Grad</item>
      <item>FINA Regionalni centar Zagreb, OIB 85821130368, Trg svibanjskih žrtava 1995. br. 1,10000 Zagreb</item>
    </izvorni_sadrzaj>
    <derivirana_varijabla naziv="DomainObject.Predmet.SudioniciListAdressOIB_1">
      <item>KALESI jednostavno društvo s ograničenom odgovornošću za prijevoz, ugostiteljstvo i usluge, OIB 95748730330, Moslavačka 2,10310 Ivanić-Grad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95748730330</item>
      <item>, OIB 85821130368</item>
    </izvorni_sadrzaj>
    <derivirana_varijabla naziv="DomainObject.Predmet.SudioniciListNazivOIB_1">
      <item>, OIB 95748730330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F97A97-5C21-48E7-8B07-3A6B0A7D3F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3331</properties:Characters>
  <properties:Lines>96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2017-09-27T12:09:00Z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2017-09-28T05:48:00Z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St-856/2017-6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