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3a87" w14:paraId="a043a87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>
      <w:pPr>
        <w:ind w:hanging="720" w:left="360"/>
      </w:pPr>
      <w:r w:rsidRPr="005600E4">
        <w:t xml:space="preserve">     TRGOVAČKI SUD U OSIJEKU</w:t>
      </w:r>
    </w:p>
    <w:p w:rsidRDefault="008C7B29" w:rsidP="00184F3E" w:rsidR="008C7B29">
      <w:pPr>
        <w:ind w:hanging="720" w:left="360"/>
      </w:pPr>
    </w:p>
    <w:p w:rsidRDefault="008C7B29" w:rsidP="00184F3E" w:rsidR="008C7B29" w:rsidRPr="005600E4">
      <w:pPr>
        <w:ind w:hanging="720" w:left="360"/>
      </w:pP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C5313" w:rsidP="00BC5313" w:rsidR="00BC5313">
      <w:pPr>
        <w:jc w:val="both"/>
      </w:pPr>
    </w:p>
    <w:p w:rsidRDefault="0010089F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STUDIO LJEPOTE d.o.o., Đakovo, </w:t>
      </w:r>
      <w:proofErr w:type="spellStart"/>
      <w:r>
        <w:t>Frankopanska</w:t>
      </w:r>
      <w:proofErr w:type="spellEnd"/>
      <w:r>
        <w:t xml:space="preserve"> 58, MBS: 030123258, OIB: 96436061456</w:t>
      </w:r>
      <w:r w:rsidR="00603222">
        <w:rPr>
          <w:color w:val="000000"/>
        </w:rPr>
        <w:t xml:space="preserve">, dana </w:t>
      </w:r>
      <w:r w:rsidR="00BC70A4">
        <w:rPr>
          <w:color w:val="000000"/>
        </w:rPr>
        <w:t xml:space="preserve">9. </w:t>
      </w:r>
      <w:r w:rsidR="003C7728">
        <w:rPr>
          <w:color w:val="000000"/>
        </w:rPr>
        <w:t xml:space="preserve">ožujka </w:t>
      </w:r>
      <w:r w:rsidR="00603222">
        <w:rPr>
          <w:color w:val="000000"/>
        </w:rPr>
        <w:t>2018. godine</w:t>
      </w:r>
    </w:p>
    <w:p w:rsidRDefault="00071119" w:rsidP="00BC5313" w:rsidR="00071119" w:rsidRPr="005600E4">
      <w:pPr>
        <w:ind w:firstLine="708"/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10089F">
        <w:t xml:space="preserve">STUDIO LJEPOTE d.o.o., Đakovo, </w:t>
      </w:r>
      <w:proofErr w:type="spellStart"/>
      <w:r w:rsidR="0010089F">
        <w:t>Frankopanska</w:t>
      </w:r>
      <w:proofErr w:type="spellEnd"/>
      <w:r w:rsidR="0010089F">
        <w:t xml:space="preserve"> 58, MBS: 030123258, OIB: 96436061456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10089F">
        <w:t>1959</w:t>
      </w:r>
      <w:r w:rsidR="000975FD" w:rsidRPr="005600E4">
        <w:t>-</w:t>
      </w:r>
      <w:r w:rsidR="0010089F">
        <w:t>16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6647AC">
        <w:t>11.455,00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0C5A49">
        <w:rPr>
          <w:sz w:val="24"/>
        </w:rPr>
        <w:t>3.Ako osobe koje imaju pravni interes da se</w:t>
      </w:r>
      <w:r w:rsidR="004B5B7A" w:rsidRPr="000C5A49">
        <w:rPr>
          <w:sz w:val="24"/>
        </w:rPr>
        <w:t xml:space="preserve"> provede stečajni postupak nad </w:t>
      </w:r>
      <w:r w:rsidRPr="000C5A49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0C5A49" w:rsidRPr="000C5A49">
        <w:rPr>
          <w:sz w:val="24"/>
        </w:rPr>
        <w:t>Stečajnog zakona („Narodne novine“ broj 71/15;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>
      <w:pPr>
        <w:jc w:val="both"/>
      </w:pPr>
    </w:p>
    <w:p w:rsidRDefault="008C7B29" w:rsidP="00F957D4" w:rsidR="008C7B29">
      <w:pPr>
        <w:jc w:val="both"/>
      </w:pPr>
    </w:p>
    <w:p w:rsidRDefault="0010089F" w:rsidP="00F957D4" w:rsidR="0010089F">
      <w:pPr>
        <w:jc w:val="both"/>
      </w:pPr>
    </w:p>
    <w:p w:rsidRDefault="008C7B29" w:rsidP="00F957D4" w:rsidR="008C7B2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lastRenderedPageBreak/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10089F" w:rsidP="0010089F" w:rsidR="0010089F">
      <w:pPr>
        <w:ind w:firstLine="708"/>
        <w:jc w:val="both"/>
      </w:pPr>
      <w:r>
        <w:t xml:space="preserve">Dana 21. lipnja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04-06-16-10306 od 20. lipnja 2016. godine, za otvaranje stečajnog postupka nad dužnikom STUDIO LJEPOTE d.o.o., Đakovo, </w:t>
      </w:r>
      <w:proofErr w:type="spellStart"/>
      <w:r>
        <w:t>Frankopanska</w:t>
      </w:r>
      <w:proofErr w:type="spellEnd"/>
      <w:r>
        <w:t xml:space="preserve"> 58, MBS: 030123258, OIB: 96436061456. </w:t>
      </w:r>
    </w:p>
    <w:p w:rsidRDefault="00105A49" w:rsidP="00756DDA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B03ADA">
        <w:t>6.</w:t>
      </w:r>
      <w:r w:rsidR="00E72E6B">
        <w:t xml:space="preserve"> 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10089F">
        <w:t>1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AF6302">
        <w:t>11.455,00</w:t>
      </w:r>
      <w:r w:rsidR="00203718">
        <w:t xml:space="preserve"> </w:t>
      </w:r>
      <w:r w:rsidR="004E5F8C" w:rsidRPr="005600E4">
        <w:t xml:space="preserve">kn </w:t>
      </w:r>
      <w:r w:rsidR="00E6338F" w:rsidRPr="005600E4">
        <w:t>i to za:</w:t>
      </w:r>
    </w:p>
    <w:p w:rsidRDefault="00A95E27" w:rsidP="004A78A5" w:rsidR="00A95E27">
      <w:pPr>
        <w:ind w:firstLine="708"/>
        <w:jc w:val="both"/>
      </w:pPr>
    </w:p>
    <w:p w:rsidRDefault="00A95E27" w:rsidP="00A95E27" w:rsidR="00A95E27" w:rsidRPr="005600E4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>
        <w:t xml:space="preserve">– trošak otvaranja, vođenja i zatvaranja žiro-računa ukupnom iznosu od </w:t>
      </w:r>
      <w:r w:rsidR="00203718">
        <w:t>5</w:t>
      </w:r>
      <w:r>
        <w:t xml:space="preserve">00,00 kn </w:t>
      </w:r>
      <w:r w:rsidRPr="005600E4">
        <w:t>u skladu s prosječnom naknadom prema Cjeniku financijskih institucija za usluge platnog prometa na tržištu</w:t>
      </w:r>
    </w:p>
    <w:p w:rsidRDefault="003353A1" w:rsidP="003353A1" w:rsidR="003353A1">
      <w:pPr>
        <w:spacing w:after="240"/>
        <w:jc w:val="both"/>
      </w:pPr>
      <w:r w:rsidRPr="005600E4">
        <w:t xml:space="preserve">- trošak knjigovodstvenih usluga – mjesečno </w:t>
      </w:r>
      <w:r w:rsidR="00203718">
        <w:t>625</w:t>
      </w:r>
      <w:r>
        <w:t>,00</w:t>
      </w:r>
      <w:r w:rsidRPr="005600E4">
        <w:t xml:space="preserve"> kn x </w:t>
      </w:r>
      <w:r w:rsidR="00203718">
        <w:t>6</w:t>
      </w:r>
      <w:r w:rsidRPr="005600E4">
        <w:t xml:space="preserve"> mjeseci u iznosu od </w:t>
      </w:r>
      <w:r w:rsidR="00203718">
        <w:t>3.750</w:t>
      </w:r>
      <w:r w:rsidRPr="005600E4">
        <w:t>,00 kn u skladu s prosječnom cijenom takvih usluga na tržištu</w:t>
      </w:r>
    </w:p>
    <w:p w:rsidRDefault="00B32B42" w:rsidP="00B32B42" w:rsidR="00B32B42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3.500,00</w:t>
      </w:r>
      <w:r w:rsidRPr="005600E4">
        <w:t xml:space="preserve"> kn</w:t>
      </w:r>
    </w:p>
    <w:p w:rsidRDefault="002C2ADC" w:rsidP="002C2ADC" w:rsidR="002C2ADC" w:rsidRPr="005600E4">
      <w:pPr>
        <w:spacing w:after="240"/>
        <w:jc w:val="both"/>
      </w:pPr>
      <w:r>
        <w:t>- poštanski troškovi stečajnog postupka (</w:t>
      </w:r>
      <w:r w:rsidR="005F4EE5">
        <w:t>10</w:t>
      </w:r>
      <w:r>
        <w:t xml:space="preserve"> pošiljki x 9,50 kn) u iznosu od </w:t>
      </w:r>
      <w:r w:rsidR="005F4EE5">
        <w:t>95</w:t>
      </w:r>
      <w:r>
        <w:t xml:space="preserve">,00 kn </w:t>
      </w:r>
      <w:r w:rsidRPr="005600E4">
        <w:t>u skladu s Cjenikom poštanskih usluga u unutarnjem prometu za sudsko pismeno</w:t>
      </w:r>
    </w:p>
    <w:p w:rsidRDefault="002C2ADC" w:rsidP="002C2ADC" w:rsidR="002C2ADC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B32B42" w:rsidP="00DD5D2D" w:rsidR="001B759F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1B759F" w:rsidP="001B759F" w:rsidR="001B759F" w:rsidRPr="005600E4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1B759F" w:rsidP="001B759F" w:rsidR="001B759F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1.000</w:t>
      </w:r>
      <w:r w:rsidRPr="004972F0">
        <w:t>,00 kn</w:t>
      </w:r>
      <w:r>
        <w:t>.</w:t>
      </w:r>
    </w:p>
    <w:p w:rsidRDefault="00E875B4" w:rsidP="00E875B4" w:rsidR="00E875B4" w:rsidRPr="005600E4">
      <w:pPr>
        <w:jc w:val="both"/>
      </w:pP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lastRenderedPageBreak/>
        <w:t xml:space="preserve">Od strane suda utvrđeno je da kod stečajnog dužnika postoje stečajni razlozi nesposobnosti za plaćanje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8C7B29" w:rsidP="00F957D4" w:rsidR="008C7B2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F55295">
        <w:t>9. ožujka</w:t>
      </w:r>
      <w:r w:rsidR="00FA3D53">
        <w:t xml:space="preserve"> 2018.</w:t>
      </w:r>
    </w:p>
    <w:p w:rsidRDefault="0092277E" w:rsidP="0092277E" w:rsidR="0092277E">
      <w:pPr>
        <w:jc w:val="both"/>
      </w:pPr>
    </w:p>
    <w:p w:rsidRDefault="008C7B29" w:rsidP="0092277E" w:rsidR="008C7B29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A06C57">
        <w:t>6</w:t>
      </w:r>
      <w:r w:rsidR="00E875B4">
        <w:t>.</w:t>
      </w:r>
      <w:r w:rsidR="00F46AC0">
        <w:t>4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1E6" w:rsidR="004B41E6">
      <w:r>
        <w:separator/>
      </w:r>
    </w:p>
  </w:endnote>
  <w:endnote w:id="0" w:type="continuationSeparator">
    <w:p w:rsidRDefault="004B41E6" w:rsidR="004B4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1E6" w:rsidR="004B41E6">
      <w:r>
        <w:separator/>
      </w:r>
    </w:p>
  </w:footnote>
  <w:footnote w:id="0" w:type="continuationSeparator">
    <w:p w:rsidRDefault="004B41E6" w:rsidR="004B41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9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76E13" w:rsidR="00176E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D870BD">
      <w:t>7 St-1959/16-17</w:t>
    </w:r>
  </w:p>
  <w:p w:rsidRDefault="00C453D0" w:rsidP="001343D9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870BD">
      <w:t>1959</w:t>
    </w:r>
    <w:r w:rsidR="00734540">
      <w:t>/</w:t>
    </w:r>
    <w:r w:rsidR="00D870BD">
      <w:t>16-17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89F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3825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3D53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371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1D8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53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F87"/>
    <w:rsid w:val="003C314A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41E6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C9E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5F5D1B"/>
    <w:rsid w:val="00600812"/>
    <w:rsid w:val="00600DF5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7AC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540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984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C31"/>
    <w:rsid w:val="008C7B29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70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5E27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302"/>
    <w:rsid w:val="00AF6846"/>
    <w:rsid w:val="00AF6C13"/>
    <w:rsid w:val="00AF7DAE"/>
    <w:rsid w:val="00B026F7"/>
    <w:rsid w:val="00B03ADA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B42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28D7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53C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870BD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5D2D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6AC0"/>
    <w:rsid w:val="00F47C5B"/>
    <w:rsid w:val="00F5529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05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29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2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05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29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2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59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St-1959/2016</izvorni_sadrzaj>
    <derivirana_varijabla naziv="DomainObject.Predmet.OznakaBroj_1">St-1959/2016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LJEPOTE d.o.o. proizvodnja, trgovina  i usluge</izvorni_sadrzaj>
    <derivirana_varijabla naziv="DomainObject.Predmet.ProtustrankaFormated_1">  STUDIO LJEPOTE d.o.o. proizvodnja, trgovina  i usluge</derivirana_varijabla>
  </DomainObject.Predmet.ProtustrankaFormated>
  <DomainObject.Predmet.ProtustrankaFormatedOIB>
    <izvorni_sadrzaj>  STUDIO LJEPOTE d.o.o. proizvodnja, trgovina  i usluge, OIB 96436061456</izvorni_sadrzaj>
    <derivirana_varijabla naziv="DomainObject.Predmet.ProtustrankaFormatedOIB_1">  STUDIO LJEPOTE d.o.o. proizvodnja, trgovina  i usluge, OIB 96436061456</derivirana_varijabla>
  </DomainObject.Predmet.ProtustrankaFormatedOIB>
  <DomainObject.Predmet.ProtustrankaFormatedWithAdress>
    <izvorni_sadrzaj> STUDIO LJEPOTE d.o.o. proizvodnja, trgovina  i usluge, Frankopanska 58, 31400 Đakovo</izvorni_sadrzaj>
    <derivirana_varijabla naziv="DomainObject.Predmet.ProtustrankaFormatedWithAdress_1"> STUDIO LJEPOTE d.o.o. proizvodnja, trgovina  i usluge, Frankopanska 58, 31400 Đakovo</derivirana_varijabla>
  </DomainObject.Predmet.ProtustrankaFormatedWithAdress>
  <DomainObject.Predmet.ProtustrankaFormatedWithAdressOIB>
    <izvorni_sadrzaj> STUDIO LJEPOTE d.o.o. proizvodnja, trgovina  i usluge, OIB 96436061456, Frankopanska 58, 31400 Đakovo</izvorni_sadrzaj>
    <derivirana_varijabla naziv="DomainObject.Predmet.ProtustrankaFormatedWithAdressOIB_1"> STUDIO LJEPOTE d.o.o. proizvodnja, trgovina  i usluge, OIB 96436061456, Frankopanska 58, 31400 Đakovo</derivirana_varijabla>
  </DomainObject.Predmet.ProtustrankaFormatedWithAdressOIB>
  <DomainObject.Predmet.ProtustrankaWithAdress>
    <izvorni_sadrzaj>STUDIO LJEPOTE d.o.o. proizvodnja, trgovina  i usluge Frankopanska 58, 31400 Đakovo</izvorni_sadrzaj>
    <derivirana_varijabla naziv="DomainObject.Predmet.ProtustrankaWithAdress_1">STUDIO LJEPOTE d.o.o. proizvodnja, trgovina  i usluge Frankopanska 58, 31400 Đakovo</derivirana_varijabla>
  </DomainObject.Predmet.ProtustrankaWithAdress>
  <DomainObject.Predmet.ProtustrankaWithAdressOIB>
    <izvorni_sadrzaj>STUDIO LJEPOTE d.o.o. proizvodnja, trgovina  i usluge, OIB 96436061456, Frankopanska 58, 31400 Đakovo</izvorni_sadrzaj>
    <derivirana_varijabla naziv="DomainObject.Predmet.ProtustrankaWithAdressOIB_1">STUDIO LJEPOTE d.o.o. proizvodnja, trgovina  i usluge, OIB 96436061456, Frankopanska 58, 31400 Đakovo</derivirana_varijabla>
  </DomainObject.Predmet.ProtustrankaWithAdressOIB>
  <DomainObject.Predmet.ProtustrankaNazivFormated>
    <izvorni_sadrzaj>STUDIO LJEPOTE d.o.o. proizvodnja, trgovina  i usluge</izvorni_sadrzaj>
    <derivirana_varijabla naziv="DomainObject.Predmet.ProtustrankaNazivFormated_1">STUDIO LJEPOTE d.o.o. proizvodnja, trgovina  i usluge</derivirana_varijabla>
  </DomainObject.Predmet.ProtustrankaNazivFormated>
  <DomainObject.Predmet.ProtustrankaNazivFormatedOIB>
    <izvorni_sadrzaj>STUDIO LJEPOTE d.o.o. proizvodnja, trgovina  i usluge, OIB 96436061456</izvorni_sadrzaj>
    <derivirana_varijabla naziv="DomainObject.Predmet.ProtustrankaNazivFormatedOIB_1">STUDIO LJEPOTE d.o.o. proizvodnja, trgovina  i usluge, OIB 96436061456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LJEPOTE d.o.o. proizvodnja, trgovina  i usluge</item>
    </izvorni_sadrzaj>
    <derivirana_varijabla naziv="DomainObject.Predmet.ProtuStrankaListFormated_1">
      <item>STUDIO LJEPOTE d.o.o. proizvodnja, trgovina  i usluge</item>
    </derivirana_varijabla>
  </DomainObject.Predmet.ProtuStrankaListFormated>
  <DomainObject.Predmet.ProtuStrankaListFormatedOIB>
    <izvorni_sadrzaj>
      <item>STUDIO LJEPOTE d.o.o. proizvodnja, trgovina  i usluge, OIB 96436061456</item>
    </izvorni_sadrzaj>
    <derivirana_varijabla naziv="DomainObject.Predmet.ProtuStrankaListFormatedOIB_1">
      <item>STUDIO LJEPOTE d.o.o. proizvodnja, trgovina  i usluge, OIB 96436061456</item>
    </derivirana_varijabla>
  </DomainObject.Predmet.ProtuStrankaListFormatedOIB>
  <DomainObject.Predmet.ProtuStrankaListFormatedWithAdress>
    <izvorni_sadrzaj>
      <item>STUDIO LJEPOTE d.o.o. proizvodnja, trgovina  i usluge, Frankopanska 58, 31400 Đakovo</item>
    </izvorni_sadrzaj>
    <derivirana_varijabla naziv="DomainObject.Predmet.ProtuStrankaListFormatedWithAdress_1">
      <item>STUDIO LJEPOTE d.o.o. proizvodnja, trgovina  i usluge, Frankopanska 58, 31400 Đakovo</item>
    </derivirana_varijabla>
  </DomainObject.Predmet.ProtuStrankaListFormatedWithAdress>
  <DomainObject.Predmet.ProtuStrankaListFormatedWithAdressOIB>
    <izvorni_sadrzaj>
      <item>STUDIO LJEPOTE d.o.o. proizvodnja, trgovina  i usluge, OIB 96436061456, Frankopanska 58, 31400 Đakovo</item>
    </izvorni_sadrzaj>
    <derivirana_varijabla naziv="DomainObject.Predmet.ProtuStrankaListFormatedWithAdressOIB_1">
      <item>STUDIO LJEPOTE d.o.o. proizvodnja, trgovina  i usluge, OIB 96436061456, Frankopanska 58, 31400 Đakovo</item>
    </derivirana_varijabla>
  </DomainObject.Predmet.ProtuStrankaListFormatedWithAdressOIB>
  <DomainObject.Predmet.ProtuStrankaListNazivFormated>
    <izvorni_sadrzaj>
      <item>STUDIO LJEPOTE d.o.o. proizvodnja, trgovina  i usluge</item>
    </izvorni_sadrzaj>
    <derivirana_varijabla naziv="DomainObject.Predmet.ProtuStrankaListNazivFormated_1">
      <item>STUDIO LJEPOTE d.o.o. proizvodnja, trgovina  i usluge</item>
    </derivirana_varijabla>
  </DomainObject.Predmet.ProtuStrankaListNazivFormated>
  <DomainObject.Predmet.ProtuStrankaListNazivFormatedOIB>
    <izvorni_sadrzaj>
      <item>STUDIO LJEPOTE d.o.o. proizvodnja, trgovina  i usluge, OIB 96436061456</item>
    </izvorni_sadrzaj>
    <derivirana_varijabla naziv="DomainObject.Predmet.ProtuStrankaListNazivFormatedOIB_1">
      <item>STUDIO LJEPOTE d.o.o. proizvodnja, trgovina  i usluge, OIB 96436061456</item>
    </derivirana_varijabla>
  </DomainObject.Predmet.ProtuStrankaListNazivFormatedOIB>
  <DomainObject.Predmet.OstaliListFormated>
    <izvorni_sadrzaj>
      <item>Ružica Kadić</item>
    </izvorni_sadrzaj>
    <derivirana_varijabla naziv="DomainObject.Predmet.OstaliListFormated_1">
      <item>Ružica Kadić</item>
    </derivirana_varijabla>
  </DomainObject.Predmet.OstaliListFormated>
  <DomainObject.Predmet.OstaliListFormatedOIB>
    <izvorni_sadrzaj>
      <item>Ružica Kadić, OIB 10159125221</item>
    </izvorni_sadrzaj>
    <derivirana_varijabla naziv="DomainObject.Predmet.OstaliListFormatedOIB_1">
      <item>Ružica Kadić, OIB 10159125221</item>
    </derivirana_varijabla>
  </DomainObject.Predmet.OstaliListFormatedOIB>
  <DomainObject.Predmet.OstaliListFormatedWithAdress>
    <izvorni_sadrzaj>
      <item>Ružica Kadić, Gajeva 20, 10410 Velika Gorica</item>
    </izvorni_sadrzaj>
    <derivirana_varijabla naziv="DomainObject.Predmet.OstaliListFormatedWithAdress_1">
      <item>Ružica Kadić, Gajeva 20, 10410 Velika Gorica</item>
    </derivirana_varijabla>
  </DomainObject.Predmet.OstaliListFormatedWithAdress>
  <DomainObject.Predmet.OstaliListFormatedWithAdressOIB>
    <izvorni_sadrzaj>
      <item>Ružica Kadić, OIB 10159125221, Gajeva 20, 10410 Velika Gorica</item>
    </izvorni_sadrzaj>
    <derivirana_varijabla naziv="DomainObject.Predmet.OstaliListFormatedWithAdressOIB_1">
      <item>Ružica Kadić, OIB 10159125221, Gajeva 20, 10410 Velika Gorica</item>
    </derivirana_varijabla>
  </DomainObject.Predmet.OstaliListFormatedWithAdressOIB>
  <DomainObject.Predmet.OstaliListNazivFormated>
    <izvorni_sadrzaj>
      <item>Ružica Kadić</item>
    </izvorni_sadrzaj>
    <derivirana_varijabla naziv="DomainObject.Predmet.OstaliListNazivFormated_1">
      <item>Ružica Kadić</item>
    </derivirana_varijabla>
  </DomainObject.Predmet.OstaliListNazivFormated>
  <DomainObject.Predmet.OstaliListNazivFormatedOIB>
    <izvorni_sadrzaj>
      <item>Ružica Kadić, OIB 10159125221</item>
    </izvorni_sadrzaj>
    <derivirana_varijabla naziv="DomainObject.Predmet.OstaliListNazivFormatedOIB_1">
      <item>Ružica Kadić, OIB 10159125221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LJEPOTE d.o.o. proizvodnja, trgovina  i usluge</izvorni_sadrzaj>
    <derivirana_varijabla naziv="DomainObject.Predmet.ProtustrankaIDrugi_1">STUDIO LJEPOTE d.o.o. proizvodnja, trgovina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STUDIO LJEPOTE d.o.o. proizvodnja, trgovina  i usluge, OIB 96436061456, Frankopanska 58, 31400 Đakovo</izvorni_sadrzaj>
    <derivirana_varijabla naziv="DomainObject.Predmet.ProtustrankaIDrugiAdressOIB_1">STUDIO LJEPOTE d.o.o. proizvodnja, trgovina  i usluge, OIB 96436061456, Frankopanska 58,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STUDIO LJEPOTE d.o.o. proizvodnja, trgovina  i usluge</item>
      <item>Ružica Kadić</item>
    </izvorni_sadrzaj>
    <derivirana_varijabla naziv="DomainObject.Predmet.SudioniciListNaziv_1">
      <item>FINA RC OSIJEK</item>
      <item>STUDIO LJEPOTE d.o.o. proizvodnja, trgovina  i usluge</item>
      <item>Ružica Kadić</item>
    </derivirana_varijabla>
  </DomainObject.Predmet.SudioniciListNaziv>
  <DomainObject.Predmet.SudioniciListAdressOIB>
    <izvorni_sadrzaj>
      <item>FINA RC OSIJEK, OIB 85821130368</item>
      <item>STUDIO LJEPOTE d.o.o. proizvodnja, trgovina  i usluge, OIB 96436061456, Frankopanska 58,31400 Đakovo</item>
      <item>Ružica Kadić, OIB 10159125221, Gajeva 20,10410 Velika Gorica</item>
    </izvorni_sadrzaj>
    <derivirana_varijabla naziv="DomainObject.Predmet.SudioniciListAdressOIB_1">
      <item>FINA RC OSIJEK, OIB 85821130368</item>
      <item>STUDIO LJEPOTE d.o.o. proizvodnja, trgovina  i usluge, OIB 96436061456, Frankopanska 58,31400 Đakovo</item>
      <item>Ružica Kadić, OIB 10159125221, Gajeva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96436061456</item>
      <item>, OIB 10159125221</item>
    </izvorni_sadrzaj>
    <derivirana_varijabla naziv="DomainObject.Predmet.SudioniciListNazivOIB_1">
      <item>, OIB 85821130368</item>
      <item>, OIB 96436061456</item>
      <item>, OIB 10159125221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6E475-6539-4CA0-B04B-A73F35670F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755</properties:Words>
  <properties:Characters>4201</properties:Characters>
  <properties:Lines>130</properties:Lines>
  <properties:Paragraphs>32</properties:Paragraphs>
  <properties:TotalTime>716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2018-03-09T07:13:00Z</dcterms:modified>
  <cp:revision>546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(1959-16 MARIJANA BOŽIĆ.docx)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