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4951" w14:paraId="50f495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4B1439">
        <w:rPr>
          <w:lang w:val="hr-HR"/>
        </w:rPr>
        <w:t>38</w:t>
      </w:r>
      <w:r w:rsidR="00D55928">
        <w:rPr>
          <w:lang w:val="hr-HR"/>
        </w:rPr>
        <w:t>2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B1439">
        <w:rPr>
          <w:lang w:val="hr-HR"/>
        </w:rPr>
        <w:t>ARMATURA LEBINAC</w:t>
      </w:r>
      <w:r w:rsidR="0025015D">
        <w:rPr>
          <w:lang w:val="hr-HR"/>
        </w:rPr>
        <w:t xml:space="preserve"> </w:t>
      </w:r>
      <w:r w:rsidR="004B1439">
        <w:rPr>
          <w:lang w:val="hr-HR"/>
        </w:rPr>
        <w:t xml:space="preserve">jednostavno </w:t>
      </w:r>
      <w:r w:rsidR="0025015D">
        <w:rPr>
          <w:lang w:val="hr-HR"/>
        </w:rPr>
        <w:t>društvo s ograničenom odgovornošću za  trgovinu i usluge</w:t>
      </w:r>
      <w:r w:rsidR="00916B3A">
        <w:rPr>
          <w:lang w:val="hr-HR"/>
        </w:rPr>
        <w:t>,</w:t>
      </w:r>
      <w:r w:rsidR="0025015D">
        <w:rPr>
          <w:lang w:val="hr-HR"/>
        </w:rPr>
        <w:t xml:space="preserve"> </w:t>
      </w:r>
      <w:r w:rsidR="00143482">
        <w:rPr>
          <w:lang w:val="hr-HR"/>
        </w:rPr>
        <w:t>Bjelovar, Željka Markovića 11,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143482">
        <w:rPr>
          <w:lang w:val="hr-HR"/>
        </w:rPr>
        <w:t>010087021</w:t>
      </w:r>
      <w:r w:rsidR="003734FC">
        <w:rPr>
          <w:lang w:val="hr-HR"/>
        </w:rPr>
        <w:t xml:space="preserve">, OIB: </w:t>
      </w:r>
      <w:r w:rsidR="00143482">
        <w:rPr>
          <w:lang w:val="hr-HR"/>
        </w:rPr>
        <w:t>40981419081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143482">
        <w:rPr>
          <w:lang w:val="hr-HR"/>
        </w:rPr>
        <w:t>382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43482">
        <w:rPr>
          <w:lang w:val="hr-HR"/>
        </w:rPr>
        <w:t>43.627,62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43482">
        <w:rPr>
          <w:lang w:val="hr-HR"/>
        </w:rPr>
        <w:t>Elvis Lebinac iz Bjelovara, Željka Markovića 11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43482">
        <w:rPr>
          <w:lang w:val="hr-HR"/>
        </w:rPr>
        <w:t>44888550479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43482">
        <w:rPr>
          <w:lang w:val="hr-HR"/>
        </w:rPr>
        <w:t>5. siječnja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1C5" w:rsidR="006221C5">
      <w:r>
        <w:separator/>
      </w:r>
    </w:p>
  </w:endnote>
  <w:endnote w:id="0" w:type="continuationSeparator">
    <w:p w:rsidRDefault="006221C5" w:rsidR="00622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1C5" w:rsidR="006221C5">
      <w:r>
        <w:separator/>
      </w:r>
    </w:p>
  </w:footnote>
  <w:footnote w:id="0" w:type="continuationSeparator">
    <w:p w:rsidRDefault="006221C5" w:rsidR="00622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309FD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0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0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9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ARMATURA LEBINAC jednostavno društvo s ograničenom odgovornošću za trgovinu i usluge, Bjelovar zastupanog po punomoćniku Elvis Lebinac</izvorni_sadrzaj>
    <derivirana_varijabla naziv="DomainObject.Predmet.ProtustrankaFormated_1">  ARMATURA LEBINAC jednostavno društvo s ograničenom odgovornošću za trgovinu i usluge, Bjelovar zastupanog po punomoćniku Elvis Lebinac</derivirana_varijabla>
  </DomainObject.Predmet.ProtustrankaFormated>
  <DomainObject.Predmet.ProtustrankaFormatedOIB>
    <izvorni_sadrzaj>  ARMATURA LEBINAC jednostavno društvo s ograničenom odgovornošću za trgovinu i usluge, Bjelovar, OIB 40981419081 zastupanog po punomoćniku Elvis Lebinac</izvorni_sadrzaj>
    <derivirana_varijabla naziv="DomainObject.Predmet.ProtustrankaFormatedOIB_1">  ARMATURA LEBINAC jednostavno društvo s ograničenom odgovornošću za trgovinu i usluge, Bjelovar, OIB 40981419081 zastupanog po punomoćniku Elvis Lebinac</derivirana_varijabla>
  </DomainObject.Predmet.ProtustrankaFormatedOIB>
  <DomainObject.Predmet.ProtustrankaFormatedWithAdress>
    <izvorni_sadrzaj> ARMATURA LEBINAC jednostavno društvo s ograničenom odgovornošću za trgovinu i usluge, Bjelovar, Željka Markovića 11, 43000 Bjelovar zastupanog po punomoćniku Elvis Lebinac</izvorni_sadrzaj>
    <derivirana_varijabla naziv="DomainObject.Predmet.ProtustrankaFormatedWithAdress_1"> ARMATURA LEBINAC jednostavno društvo s ograničenom odgovornošću za trgovinu i usluge, Bjelovar, Željka Markovića 11, 43000 Bjelovar zastupanog po punomoćniku Elvis Lebinac</derivirana_varijabla>
  </DomainObject.Predmet.ProtustrankaFormatedWithAdress>
  <DomainObject.Predmet.ProtustrankaFormatedWithAdressOIB>
    <izvorni_sadrzaj> ARMATURA LEBINAC jednostavno društvo s ograničenom odgovornošću za trgovinu i usluge, Bjelovar, OIB 40981419081, Željka Markovića 11, 43000 Bjelovar zastupanog po punomoćniku Elvis Lebinac</izvorni_sadrzaj>
    <derivirana_varijabla naziv="DomainObject.Predmet.ProtustrankaFormatedWithAdressOIB_1"> ARMATURA LEBINAC jednostavno društvo s ograničenom odgovornošću za trgovinu i usluge, Bjelovar, OIB 40981419081, Željka Markovića 11, 43000 Bjelovar zastupanog po punomoćniku Elvis Lebinac</derivirana_varijabla>
  </DomainObject.Predmet.ProtustrankaFormatedWithAdressOIB>
  <DomainObject.Predmet.ProtustrankaWithAdress>
    <izvorni_sadrzaj>ARMATURA LEBINAC jednostavno društvo s ograničenom odgovornošću za trgovinu i usluge, Bjelovar Željka Markovića 11, 43000 Bjelovar</izvorni_sadrzaj>
    <derivirana_varijabla naziv="DomainObject.Predmet.ProtustrankaWithAdress_1">ARMATURA LEBINAC jednostavno društvo s ograničenom odgovornošću za trgovinu i usluge, Bjelovar Željka Markovića 11, 43000 Bjelovar</derivirana_varijabla>
  </DomainObject.Predmet.ProtustrankaWithAdress>
  <DomainObject.Predmet.ProtustrankaWithAdressOIB>
    <izvorni_sadrzaj>ARMATURA LEBINAC jednostavno društvo s ograničenom odgovornošću za trgovinu i usluge, Bjelovar, OIB 40981419081, Željka Markovića 11, 43000 Bjelovar</izvorni_sadrzaj>
    <derivirana_varijabla naziv="DomainObject.Predmet.ProtustrankaWithAdressOIB_1">ARMATURA LEBINAC jednostavno društvo s ograničenom odgovornošću za trgovinu i usluge, Bjelovar, OIB 40981419081, Željka Markovića 11, 43000 Bjelovar</derivirana_varijabla>
  </DomainObject.Predmet.ProtustrankaWithAdressOIB>
  <DomainObject.Predmet.ProtustrankaNazivFormated>
    <izvorni_sadrzaj>ARMATURA LEBINAC jednostavno društvo s ograničenom odgovornošću za trgovinu i usluge, Bjelovar</izvorni_sadrzaj>
    <derivirana_varijabla naziv="DomainObject.Predmet.ProtustrankaNazivFormated_1">ARMATURA LEBINAC jednostavno društvo s ograničenom odgovornošću za trgovinu i usluge, Bjelovar</derivirana_varijabla>
  </DomainObject.Predmet.ProtustrankaNazivFormated>
  <DomainObject.Predmet.ProtustrankaNazivFormatedOIB>
    <izvorni_sadrzaj>ARMATURA LEBINAC jednostavno društvo s ograničenom odgovornošću za trgovinu i usluge, Bjelovar, OIB 40981419081</izvorni_sadrzaj>
    <derivirana_varijabla naziv="DomainObject.Predmet.ProtustrankaNazivFormatedOIB_1">ARMATURA LEBINAC jednostavno društvo s ograničenom odgovornošću za trgovinu i usluge, Bjelovar, OIB 40981419081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ARMATURA LEBINAC jednostavno društvo s ograničenom odgovornošću za trgovinu i usluge, Bjelovar zastupanog po punomoćniku Elvis Lebinac</item>
    </izvorni_sadrzaj>
    <derivirana_varijabla naziv="DomainObject.Predmet.ProtuStrankaListFormated_1">
      <item>ARMATURA LEBINAC jednostavno društvo s ograničenom odgovornošću za trgovinu i usluge, Bjelovar zastupanog po punomoćniku Elvis Lebinac</item>
    </derivirana_varijabla>
  </DomainObject.Predmet.ProtuStrankaListFormated>
  <DomainObject.Predmet.ProtuStrankaListFormatedOIB>
    <izvorni_sadrzaj>
      <item>ARMATURA LEBINAC jednostavno društvo s ograničenom odgovornošću za trgovinu i usluge, Bjelovar, OIB 40981419081 zastupanog po punomoćniku Elvis Lebinac</item>
    </izvorni_sadrzaj>
    <derivirana_varijabla naziv="DomainObject.Predmet.ProtuStrankaListFormatedOIB_1">
      <item>ARMATURA LEBINAC jednostavno društvo s ograničenom odgovornošću za trgovinu i usluge, Bjelovar, OIB 40981419081 zastupanog po punomoćniku Elvis Lebinac</item>
    </derivirana_varijabla>
  </DomainObject.Predmet.ProtuStrankaListFormatedOIB>
  <DomainObject.Predmet.ProtuStrankaListFormatedWithAdress>
    <izvorni_sadrzaj>
      <item>ARMATURA LEBINAC jednostavno društvo s ograničenom odgovornošću za trgovinu i usluge, Bjelovar, Željka Markovića 11, 43000 Bjelovar zastupanog po punomoćniku Elvis Lebinac</item>
    </izvorni_sadrzaj>
    <derivirana_varijabla naziv="DomainObject.Predmet.ProtuStrankaListFormatedWithAdress_1">
      <item>ARMATURA LEBINAC jednostavno društvo s ograničenom odgovornošću za trgovinu i usluge, Bjelovar, Željka Markovića 11, 43000 Bjelovar zastupanog po punomoćniku Elvis Lebinac</item>
    </derivirana_varijabla>
  </DomainObject.Predmet.ProtuStrankaListFormatedWithAdress>
  <DomainObject.Predmet.ProtuStrankaListFormatedWithAdressOIB>
    <izvorni_sadrzaj>
      <item>ARMATURA LEBINAC jednostavno društvo s ograničenom odgovornošću za trgovinu i usluge, Bjelovar, OIB 40981419081, Željka Markovića 11, 43000 Bjelovar zastupanog po punomoćniku Elvis Lebinac</item>
    </izvorni_sadrzaj>
    <derivirana_varijabla naziv="DomainObject.Predmet.ProtuStrankaListFormatedWithAdressOIB_1">
      <item>ARMATURA LEBINAC jednostavno društvo s ograničenom odgovornošću za trgovinu i usluge, Bjelovar, OIB 40981419081, Željka Markovića 11, 43000 Bjelovar zastupanog po punomoćniku Elvis Lebinac</item>
    </derivirana_varijabla>
  </DomainObject.Predmet.ProtuStrankaListFormatedWithAdressOIB>
  <DomainObject.Predmet.ProtuStrankaListNazivFormated>
    <izvorni_sadrzaj>
      <item>ARMATURA LEBINAC jednostavno društvo s ograničenom odgovornošću za trgovinu i usluge, Bjelovar</item>
    </izvorni_sadrzaj>
    <derivirana_varijabla naziv="DomainObject.Predmet.ProtuStrankaListNazivFormated_1">
      <item>ARMATURA LEBINAC jednostavno društvo s ograničenom odgovornošću za trgovinu i usluge, Bjelovar</item>
    </derivirana_varijabla>
  </DomainObject.Predmet.ProtuStrankaListNazivFormated>
  <DomainObject.Predmet.ProtuStrankaListNazivFormatedOIB>
    <izvorni_sadrzaj>
      <item>ARMATURA LEBINAC jednostavno društvo s ograničenom odgovornošću za trgovinu i usluge, Bjelovar, OIB 40981419081</item>
    </izvorni_sadrzaj>
    <derivirana_varijabla naziv="DomainObject.Predmet.ProtuStrankaListNazivFormatedOIB_1">
      <item>ARMATURA LEBINAC jednostavno društvo s ograničenom odgovornošću za trgovinu i usluge, Bjelovar, OIB 40981419081</item>
    </derivirana_varijabla>
  </DomainObject.Predmet.ProtuStrankaListNazivFormatedOIB>
  <DomainObject.Predmet.OstaliListFormated>
    <izvorni_sadrzaj>
      <item>Elvis Lebinac punomoćnik sudionika u postupku ARMATURA LEBINAC jednostavno društvo s ograničenom odgovornošću za trgovinu i usluge, Bjelovar</item>
    </izvorni_sadrzaj>
    <derivirana_varijabla naziv="DomainObject.Predmet.OstaliListFormated_1">
      <item>Elvis Lebinac punomoćnik sudionika u postupku ARMATURA LEBINAC jednostavno društvo s ograničenom odgovornošću za trgovinu i usluge, Bjelovar</item>
    </derivirana_varijabla>
  </DomainObject.Predmet.OstaliListFormated>
  <DomainObject.Predmet.OstaliListFormatedOIB>
    <izvorni_sadrzaj>
      <item>Elvis Lebinac, OIB 44888550479 punomoćnik sudionika u postupku ARMATURA LEBINAC jednostavno društvo s ograničenom odgovornošću za trgovinu i usluge, Bjelovar</item>
    </izvorni_sadrzaj>
    <derivirana_varijabla naziv="DomainObject.Predmet.OstaliListFormatedOIB_1">
      <item>Elvis Lebinac, OIB 44888550479 punomoćnik sudionika u postupku ARMATURA LEBINAC jednostavno društvo s ograničenom odgovornošću za trgovinu i usluge, Bjelovar</item>
    </derivirana_varijabla>
  </DomainObject.Predmet.OstaliListFormatedOIB>
  <DomainObject.Predmet.OstaliListFormatedWithAdress>
    <izvorni_sadrzaj>
      <item>Elvis Lebinac, Željka Markovića 11, 43000 Bjelovar punomoćnik sudionika u postupku ARMATURA LEBINAC jednostavno društvo s ograničenom odgovornošću za trgovinu i usluge, Bjelovar</item>
    </izvorni_sadrzaj>
    <derivirana_varijabla naziv="DomainObject.Predmet.OstaliListFormatedWithAdress_1">
      <item>Elvis Lebinac, Željka Markovića 11, 43000 Bjelovar punomoćnik sudionika u postupku ARMATURA LEBINAC jednostavno društvo s ograničenom odgovornošću za trgovinu i usluge, Bjelovar</item>
    </derivirana_varijabla>
  </DomainObject.Predmet.OstaliListFormatedWithAdress>
  <DomainObject.Predmet.OstaliListFormatedWithAdressOIB>
    <izvorni_sadrzaj>
      <item>Elvis Lebinac, OIB 44888550479, Željka Markovića 11, 43000 Bjelovar punomoćnik sudionika u postupku ARMATURA LEBINAC jednostavno društvo s ograničenom odgovornošću za trgovinu i usluge, Bjelovar</item>
    </izvorni_sadrzaj>
    <derivirana_varijabla naziv="DomainObject.Predmet.OstaliListFormatedWithAdressOIB_1">
      <item>Elvis Lebinac, OIB 44888550479, Željka Markovića 11, 43000 Bjelovar punomoćnik sudionika u postupku ARMATURA LEBINAC jednostavno društvo s ograničenom odgovornošću za trgovinu i usluge, Bjelovar</item>
    </derivirana_varijabla>
  </DomainObject.Predmet.OstaliListFormatedWithAdressOIB>
  <DomainObject.Predmet.OstaliListNazivFormated>
    <izvorni_sadrzaj>
      <item>Elvis Lebinac</item>
    </izvorni_sadrzaj>
    <derivirana_varijabla naziv="DomainObject.Predmet.OstaliListNazivFormated_1">
      <item>Elvis Lebinac</item>
    </derivirana_varijabla>
  </DomainObject.Predmet.OstaliListNazivFormated>
  <DomainObject.Predmet.OstaliListNazivFormatedOIB>
    <izvorni_sadrzaj>
      <item>Elvis Lebinac, OIB 44888550479</item>
    </izvorni_sadrzaj>
    <derivirana_varijabla naziv="DomainObject.Predmet.OstaliListNazivFormatedOIB_1">
      <item>Elvis Lebinac, OIB 44888550479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ARMATURA LEBINAC jednostavno društvo s ograničenom odgovornošću za trgovinu i usluge, Bjelovar</izvorni_sadrzaj>
    <derivirana_varijabla naziv="DomainObject.Predmet.ProtustrankaIDrugi_1">ARMATURA LEBINAC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ARMATURA LEBINAC jednostavno društvo s ograničenom odgovornošću za trgovinu i usluge, Bjelovar, OIB 40981419081, Željka Markovića 11, 43000 Bjelovar</izvorni_sadrzaj>
    <derivirana_varijabla naziv="DomainObject.Predmet.ProtustrankaIDrugiAdressOIB_1">ARMATURA LEBINAC jednostavno društvo s ograničenom odgovornošću za trgovinu i usluge, Bjelovar, OIB 40981419081, Željka Markovića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ARMATURA LEBINAC jednostavno društvo s ograničenom odgovornošću za trgovinu i usluge, Bjelovar</item>
      <item>Elvis Lebinac</item>
    </izvorni_sadrzaj>
    <derivirana_varijabla naziv="DomainObject.Predmet.SudioniciListNaziv_1">
      <item>FINA, RC ZAGREB, Podružnica Bjelovar</item>
      <item>ARMATURA LEBINAC jednostavno društvo s ograničenom odgovornošću za trgovinu i usluge, Bjelovar</item>
      <item>Elvis Lebinac</item>
    </derivirana_varijabla>
  </DomainObject.Predmet.SudioniciListNaziv>
  <DomainObject.Predmet.SudioniciListAdressOIB>
    <izvorni_sadrzaj>
      <item>FINA, RC ZAGREB, Podružnica Bjelovar, OIB 85821130368, F. Supila 4,43000 Bjelovar</item>
      <item>ARMATURA LEBINAC jednostavno društvo s ograničenom odgovornošću za trgovinu i usluge, Bjelovar, OIB 40981419081, Željka Markovića 11,43000 Bjelovar</item>
      <item>Elvis Lebinac, OIB 44888550479, Željka Markovića 11,43000 Bjelovar</item>
    </izvorni_sadrzaj>
    <derivirana_varijabla naziv="DomainObject.Predmet.SudioniciListAdressOIB_1">
      <item>FINA, RC ZAGREB, Podružnica Bjelovar, OIB 85821130368, F. Supila 4,43000 Bjelovar</item>
      <item>ARMATURA LEBINAC jednostavno društvo s ograničenom odgovornošću za trgovinu i usluge, Bjelovar, OIB 40981419081, Željka Markovića 11,43000 Bjelovar</item>
      <item>Elvis Lebinac, OIB 44888550479, Željka Markovića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40981419081</item>
      <item>, OIB 44888550479</item>
    </izvorni_sadrzaj>
    <derivirana_varijabla naziv="DomainObject.Predmet.SudioniciListNazivOIB_1">
      <item>, OIB 85821130368</item>
      <item>, OIB 40981419081</item>
      <item>, OIB 44888550479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1723</properties:Characters>
  <properties:Lines>49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2015-11-10T11:44:00Z</dcterms:created>
  <dc:creator>553y7k3</dc:creator>
  <cp:lastModifiedBy>Željka Vitez</cp:lastModifiedBy>
  <cp:lastPrinted>2016-01-05T09:04:00Z</cp:lastPrinted>
  <dcterms:modified xmlns:xsi="http://www.w3.org/2001/XMLSchema-instance" xsi:type="dcterms:W3CDTF">2016-01-05T09:44:00Z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