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d5b7" w14:paraId="174d5b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60768">
        <w:t xml:space="preserve">KORIJAN d.o.o. PAZIN, Pazin, Zarečje 68, </w:t>
      </w:r>
      <w:r w:rsidR="00C53E68">
        <w:t xml:space="preserve">OIB: </w:t>
      </w:r>
      <w:r w:rsidR="00B569F8" w:rsidRPr="00B569F8">
        <w:t>77061594493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569F8">
        <w:t xml:space="preserve">KORIJAN d.o.o. PAZIN, Pazin, Zarečje 68, OIB: </w:t>
      </w:r>
      <w:r w:rsidR="00B569F8" w:rsidRPr="00B569F8">
        <w:t>77061594493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503606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193AC5">
        <w:rPr>
          <w:b/>
          <w:lang w:val="pl-PL"/>
        </w:rPr>
        <w:t>08:45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B569F8">
        <w:t xml:space="preserve">KORIJAN d.o.o. PAZIN, Pazin, Zarečje 68, OIB: </w:t>
      </w:r>
      <w:r w:rsidR="00B569F8" w:rsidRPr="00B569F8">
        <w:t>77061594493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503606">
        <w:rPr>
          <w:lang w:val="sv-SE"/>
        </w:rPr>
        <w:t xml:space="preserve">Sandi Korijan, </w:t>
      </w:r>
      <w:r w:rsidR="00FD6B0D">
        <w:rPr>
          <w:lang w:val="sv-SE"/>
        </w:rPr>
        <w:t>Z</w:t>
      </w:r>
      <w:r w:rsidR="00503606">
        <w:rPr>
          <w:lang w:val="sv-SE"/>
        </w:rPr>
        <w:t xml:space="preserve">arečje, </w:t>
      </w:r>
      <w:r w:rsidR="00FD6B0D">
        <w:rPr>
          <w:lang w:val="sv-SE"/>
        </w:rPr>
        <w:t>Zarečje 68</w:t>
      </w:r>
      <w:r w:rsidR="00193AC5">
        <w:rPr>
          <w:lang w:val="sv-SE"/>
        </w:rPr>
        <w:t xml:space="preserve"> i </w:t>
      </w:r>
      <w:r w:rsidR="00FD6B0D">
        <w:rPr>
          <w:lang w:val="sv-SE"/>
        </w:rPr>
        <w:t>Alenka Korijan</w:t>
      </w:r>
      <w:r w:rsidR="007C1479">
        <w:rPr>
          <w:lang w:val="sv-SE"/>
        </w:rPr>
        <w:t xml:space="preserve">, </w:t>
      </w:r>
      <w:r w:rsidR="00FD6B0D">
        <w:rPr>
          <w:lang w:val="sv-SE"/>
        </w:rPr>
        <w:t>Zarečje, Zarečje 68</w:t>
      </w:r>
      <w:r w:rsidR="004F358F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FD6B0D">
        <w:rPr>
          <w:lang w:val="sv-SE"/>
        </w:rPr>
        <w:t>Sandi Korijan, Zarečje, Zarečje 68 i Alenka Korijan, Zarečje, Zarečje 68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FD6B0D">
        <w:rPr>
          <w:lang w:val="sv-SE"/>
        </w:rPr>
        <w:t>Sandiju Korijanu, Zarečje, Zarečje 68 i Alenki Korijan, Zarečje, Zarečje 68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8C237E">
        <w:rPr>
          <w:lang w:val="sv-SE"/>
        </w:rPr>
        <w:t xml:space="preserve">, SS </w:t>
      </w:r>
      <w:r w:rsidR="00B569F8">
        <w:rPr>
          <w:lang w:val="sv-SE"/>
        </w:rPr>
        <w:t>Pazin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569F8">
        <w:t>20</w:t>
      </w:r>
      <w:r w:rsidR="003E00AF" w:rsidRPr="0077472A">
        <w:t xml:space="preserve">. </w:t>
      </w:r>
      <w:r w:rsidR="00B569F8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7D266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B569F8">
        <w:t xml:space="preserve">KORIJAN d.o.o. PAZIN, Pazin, Zarečje 68, OIB: </w:t>
      </w:r>
      <w:r w:rsidR="00B569F8" w:rsidRPr="00B569F8">
        <w:t>77061594493</w:t>
      </w:r>
      <w:r w:rsidR="00A55B67" w:rsidRPr="0077472A">
        <w:t>,</w:t>
      </w:r>
    </w:p>
    <w:p w:rsidRDefault="0089293A" w:rsidP="003E00AF" w:rsidR="008C237E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 w:rsidRPr="0077472A">
        <w:rPr>
          <w:lang w:val="sv-SE"/>
        </w:rPr>
        <w:t xml:space="preserve"> dužnika </w:t>
      </w:r>
      <w:r w:rsidR="00FD6B0D">
        <w:rPr>
          <w:lang w:val="sv-SE"/>
        </w:rPr>
        <w:t>Sandi Korijan, Zarečje, Zarečje 68 i Alenka Korijan, Zarečje, Zarečje 68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C237E">
        <w:rPr>
          <w:lang w:val="sv-SE"/>
        </w:rPr>
        <w:t xml:space="preserve">SS </w:t>
      </w:r>
      <w:r w:rsidR="00B569F8">
        <w:rPr>
          <w:lang w:val="sv-SE"/>
        </w:rPr>
        <w:t>Pazin</w:t>
      </w:r>
      <w:r w:rsidR="008C237E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0E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40111F">
          <w:t>Posl. broj: 4 St-</w:t>
        </w:r>
        <w:r w:rsidR="00D60768">
          <w:t>846</w:t>
        </w:r>
        <w:r w:rsidR="0040111F">
          <w:t>/2016-3</w:t>
        </w:r>
      </w:sdtContent>
    </w:sdt>
  </w:p>
  <w:p w:rsidRDefault="00D150E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60768">
      <w:t>846</w:t>
    </w:r>
    <w:r w:rsidR="0040111F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4D4B"/>
    <w:rsid w:val="00174F01"/>
    <w:rsid w:val="00180AD8"/>
    <w:rsid w:val="00191D06"/>
    <w:rsid w:val="00193AC5"/>
    <w:rsid w:val="001D5E77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6A02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0111F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03606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C1479"/>
    <w:rsid w:val="007D18CE"/>
    <w:rsid w:val="007D2662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293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569F8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65A85"/>
    <w:rsid w:val="00C8148C"/>
    <w:rsid w:val="00C86174"/>
    <w:rsid w:val="00C931B8"/>
    <w:rsid w:val="00CA0CBB"/>
    <w:rsid w:val="00CD3C29"/>
    <w:rsid w:val="00CD64A0"/>
    <w:rsid w:val="00D023FB"/>
    <w:rsid w:val="00D14604"/>
    <w:rsid w:val="00D150EA"/>
    <w:rsid w:val="00D31BE2"/>
    <w:rsid w:val="00D44D01"/>
    <w:rsid w:val="00D60768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56E89"/>
    <w:rsid w:val="00F84493"/>
    <w:rsid w:val="00F85656"/>
    <w:rsid w:val="00FA4F6C"/>
    <w:rsid w:val="00FB0B18"/>
    <w:rsid w:val="00FB3B04"/>
    <w:rsid w:val="00FC45FC"/>
    <w:rsid w:val="00FD6B0D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KORIJAN d.o.o. PAZIN</izvorni_sadrzaj>
    <derivirana_varijabla naziv="DomainObject.Predmet.ProtustrankaFormated_1">  KORIJAN d.o.o. PAZIN</derivirana_varijabla>
  </DomainObject.Predmet.ProtustrankaFormated>
  <DomainObject.Predmet.ProtustrankaFormatedOIB>
    <izvorni_sadrzaj>  KORIJAN d.o.o. PAZIN, OIB 77061594493</izvorni_sadrzaj>
    <derivirana_varijabla naziv="DomainObject.Predmet.ProtustrankaFormatedOIB_1">  KORIJAN d.o.o. PAZIN, OIB 77061594493</derivirana_varijabla>
  </DomainObject.Predmet.ProtustrankaFormatedOIB>
  <DomainObject.Predmet.ProtustrankaFormatedWithAdress>
    <izvorni_sadrzaj> KORIJAN d.o.o. PAZIN, Zarečje 68, 52000 Pazin</izvorni_sadrzaj>
    <derivirana_varijabla naziv="DomainObject.Predmet.ProtustrankaFormatedWithAdress_1"> KORIJAN d.o.o. PAZIN, Zarečje 68, 52000 Pazin</derivirana_varijabla>
  </DomainObject.Predmet.ProtustrankaFormatedWithAdress>
  <DomainObject.Predmet.ProtustrankaFormatedWithAdressOIB>
    <izvorni_sadrzaj> KORIJAN d.o.o. PAZIN, OIB 77061594493, Zarečje 68, 52000 Pazin</izvorni_sadrzaj>
    <derivirana_varijabla naziv="DomainObject.Predmet.ProtustrankaFormatedWithAdressOIB_1"> KORIJAN d.o.o. PAZIN, OIB 77061594493, Zarečje 68, 52000 Pazin</derivirana_varijabla>
  </DomainObject.Predmet.ProtustrankaFormatedWithAdressOIB>
  <DomainObject.Predmet.ProtustrankaWithAdress>
    <izvorni_sadrzaj>KORIJAN d.o.o. PAZIN Zarečje 68, 52000 Pazin</izvorni_sadrzaj>
    <derivirana_varijabla naziv="DomainObject.Predmet.ProtustrankaWithAdress_1">KORIJAN d.o.o. PAZIN Zarečje 68, 52000 Pazin</derivirana_varijabla>
  </DomainObject.Predmet.ProtustrankaWithAdress>
  <DomainObject.Predmet.ProtustrankaWithAdressOIB>
    <izvorni_sadrzaj>KORIJAN d.o.o. PAZIN, OIB 77061594493, Zarečje 68, 52000 Pazin</izvorni_sadrzaj>
    <derivirana_varijabla naziv="DomainObject.Predmet.ProtustrankaWithAdressOIB_1">KORIJAN d.o.o. PAZIN, OIB 77061594493, Zarečje 68, 52000 Pazin</derivirana_varijabla>
  </DomainObject.Predmet.ProtustrankaWithAdressOIB>
  <DomainObject.Predmet.ProtustrankaNazivFormated>
    <izvorni_sadrzaj>KORIJAN d.o.o. PAZIN</izvorni_sadrzaj>
    <derivirana_varijabla naziv="DomainObject.Predmet.ProtustrankaNazivFormated_1">KORIJAN d.o.o. PAZIN</derivirana_varijabla>
  </DomainObject.Predmet.ProtustrankaNazivFormated>
  <DomainObject.Predmet.ProtustrankaNazivFormatedOIB>
    <izvorni_sadrzaj>KORIJAN d.o.o. PAZIN, OIB 77061594493</izvorni_sadrzaj>
    <derivirana_varijabla naziv="DomainObject.Predmet.ProtustrankaNazivFormatedOIB_1">KORIJAN d.o.o. PAZIN, OIB 77061594493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54036.74</izvorni_sadrzaj>
    <derivirana_varijabla naziv="DomainObject.Predmet.TrenutnaVrijednost_1">54036.74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KORIJAN d.o.o. PAZIN</item>
    </izvorni_sadrzaj>
    <derivirana_varijabla naziv="DomainObject.Predmet.ProtuStrankaListFormated_1">
      <item>KORIJAN d.o.o. PAZIN</item>
    </derivirana_varijabla>
  </DomainObject.Predmet.ProtuStrankaListFormated>
  <DomainObject.Predmet.ProtuStrankaListFormatedOIB>
    <izvorni_sadrzaj>
      <item>KORIJAN d.o.o. PAZIN, OIB 77061594493</item>
    </izvorni_sadrzaj>
    <derivirana_varijabla naziv="DomainObject.Predmet.ProtuStrankaListFormatedOIB_1">
      <item>KORIJAN d.o.o. PAZIN, OIB 77061594493</item>
    </derivirana_varijabla>
  </DomainObject.Predmet.ProtuStrankaListFormatedOIB>
  <DomainObject.Predmet.ProtuStrankaListFormatedWithAdress>
    <izvorni_sadrzaj>
      <item>KORIJAN d.o.o. PAZIN, Zarečje 68, 52000 Pazin</item>
    </izvorni_sadrzaj>
    <derivirana_varijabla naziv="DomainObject.Predmet.ProtuStrankaListFormatedWithAdress_1">
      <item>KORIJAN d.o.o. PAZIN, Zarečje 68, 52000 Pazin</item>
    </derivirana_varijabla>
  </DomainObject.Predmet.ProtuStrankaListFormatedWithAdress>
  <DomainObject.Predmet.ProtuStrankaListFormatedWithAdressOIB>
    <izvorni_sadrzaj>
      <item>KORIJAN d.o.o. PAZIN, OIB 77061594493, Zarečje 68, 52000 Pazin</item>
    </izvorni_sadrzaj>
    <derivirana_varijabla naziv="DomainObject.Predmet.ProtuStrankaListFormatedWithAdressOIB_1">
      <item>KORIJAN d.o.o. PAZIN, OIB 77061594493, Zarečje 68, 52000 Pazin</item>
    </derivirana_varijabla>
  </DomainObject.Predmet.ProtuStrankaListFormatedWithAdressOIB>
  <DomainObject.Predmet.ProtuStrankaListNazivFormated>
    <izvorni_sadrzaj>
      <item>KORIJAN d.o.o. PAZIN</item>
    </izvorni_sadrzaj>
    <derivirana_varijabla naziv="DomainObject.Predmet.ProtuStrankaListNazivFormated_1">
      <item>KORIJAN d.o.o. PAZIN</item>
    </derivirana_varijabla>
  </DomainObject.Predmet.ProtuStrankaListNazivFormated>
  <DomainObject.Predmet.ProtuStrankaListNazivFormatedOIB>
    <izvorni_sadrzaj>
      <item>KORIJAN d.o.o. PAZIN, OIB 77061594493</item>
    </izvorni_sadrzaj>
    <derivirana_varijabla naziv="DomainObject.Predmet.ProtuStrankaListNazivFormatedOIB_1">
      <item>KORIJAN d.o.o. PAZIN, OIB 77061594493</item>
    </derivirana_varijabla>
  </DomainObject.Predmet.ProtuStrankaListNazivFormatedOIB>
  <DomainObject.Predmet.OstaliListFormated>
    <izvorni_sadrzaj>
      <item>Sandi Korijan</item>
      <item>Alenka Korijan</item>
    </izvorni_sadrzaj>
    <derivirana_varijabla naziv="DomainObject.Predmet.OstaliListFormated_1">
      <item>Sandi Korijan</item>
      <item>Alenka Korijan</item>
    </derivirana_varijabla>
  </DomainObject.Predmet.OstaliListFormated>
  <DomainObject.Predmet.OstaliListFormatedOIB>
    <izvorni_sadrzaj>
      <item>Sandi Korijan, OIB 83553825712</item>
      <item>Alenka Korijan, OIB 91463739724</item>
    </izvorni_sadrzaj>
    <derivirana_varijabla naziv="DomainObject.Predmet.OstaliListFormatedOIB_1">
      <item>Sandi Korijan, OIB 83553825712</item>
      <item>Alenka Korijan, OIB 91463739724</item>
    </derivirana_varijabla>
  </DomainObject.Predmet.OstaliListFormatedOIB>
  <DomainObject.Predmet.OstaliListFormatedWithAdress>
    <izvorni_sadrzaj>
      <item>Sandi Korijan, Zarečje 68, 52000 Zarečje</item>
      <item>Alenka Korijan, Zarečje 68, 52000 Zarečje</item>
    </izvorni_sadrzaj>
    <derivirana_varijabla naziv="DomainObject.Predmet.OstaliListFormatedWithAdress_1">
      <item>Sandi Korijan, Zarečje 68, 52000 Zarečje</item>
      <item>Alenka Korijan, Zarečje 68, 52000 Zarečje</item>
    </derivirana_varijabla>
  </DomainObject.Predmet.OstaliListFormatedWithAdress>
  <DomainObject.Predmet.OstaliListFormatedWithAdressOIB>
    <izvorni_sadrzaj>
      <item>Sandi Korijan, OIB 83553825712, Zarečje 68, 52000 Zarečje</item>
      <item>Alenka Korijan, OIB 91463739724, Zarečje 68, 52000 Zarečje</item>
    </izvorni_sadrzaj>
    <derivirana_varijabla naziv="DomainObject.Predmet.OstaliListFormatedWithAdressOIB_1">
      <item>Sandi Korijan, OIB 83553825712, Zarečje 68, 52000 Zarečje</item>
      <item>Alenka Korijan, OIB 91463739724, Zarečje 68, 52000 Zarečje</item>
    </derivirana_varijabla>
  </DomainObject.Predmet.OstaliListFormatedWithAdressOIB>
  <DomainObject.Predmet.OstaliListNazivFormated>
    <izvorni_sadrzaj>
      <item>Sandi Korijan</item>
      <item>Alenka Korijan</item>
    </izvorni_sadrzaj>
    <derivirana_varijabla naziv="DomainObject.Predmet.OstaliListNazivFormated_1">
      <item>Sandi Korijan</item>
      <item>Alenka Korijan</item>
    </derivirana_varijabla>
  </DomainObject.Predmet.OstaliListNazivFormated>
  <DomainObject.Predmet.OstaliListNazivFormatedOIB>
    <izvorni_sadrzaj>
      <item>Sandi Korijan, OIB 83553825712</item>
      <item>Alenka Korijan, OIB 91463739724</item>
    </izvorni_sadrzaj>
    <derivirana_varijabla naziv="DomainObject.Predmet.OstaliListNazivFormatedOIB_1">
      <item>Sandi Korijan, OIB 83553825712</item>
      <item>Alenka Korijan, OIB 91463739724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KORIJAN d.o.o. PAZIN</izvorni_sadrzaj>
    <derivirana_varijabla naziv="DomainObject.Predmet.ProtustrankaIDrugi_1">KORIJAN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KORIJAN d.o.o. PAZIN, OIB 77061594493, Zarečje 68, 52000 Pazin</izvorni_sadrzaj>
    <derivirana_varijabla naziv="DomainObject.Predmet.ProtustrankaIDrugiAdressOIB_1">KORIJAN d.o.o. PAZIN, OIB 77061594493,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KORIJAN d.o.o. PAZIN</item>
      <item>Sandi Korijan</item>
      <item>Alenka Korijan</item>
    </izvorni_sadrzaj>
    <derivirana_varijabla naziv="DomainObject.Predmet.SudioniciListNaziv_1">
      <item>FINANCIJSKA AGENCIJA, RC RIJEKA, PODRUŽNICA PULA, PULA</item>
      <item>KORIJAN d.o.o. PAZIN</item>
      <item>Sandi Korijan</item>
      <item>Alenka Korijan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izvorni_sadrzaj>
    <derivirana_varijabla naziv="DomainObject.Predmet.SudioniciListAdressOIB_1">
      <item>FINANCIJSKA AGENCIJA, RC RIJEKA, PODRUŽNICA PULA, PULA, OIB 85821130368, Ulica grada Vukovara 70,10000 Zagreb</item>
      <item>KORIJAN d.o.o. PAZIN, OIB 77061594493, Zarečje 68,52000 Pazin</item>
      <item>Sandi Korijan, OIB 83553825712, Zarečje 68,52000 Zarečje</item>
      <item>Alenka Korijan, OIB 91463739724, Zarečje 68,52000 Zarečje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77061594493</item>
      <item>, OIB 83553825712</item>
      <item>, OIB 91463739724</item>
    </izvorni_sadrzaj>
    <derivirana_varijabla naziv="DomainObject.Predmet.SudioniciListNazivOIB_1">
      <item>, OIB 85821130368</item>
      <item>, OIB 77061594493</item>
      <item>, OIB 83553825712</item>
      <item>, OIB 91463739724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C262C-0BBA-4AB0-A8B5-FD03FB635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3401</properties:Characters>
  <properties:Lines>89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2016-06-20T08:27:00Z</dcterms:created>
  <dc:creator>Jasmina Matika</dc:creator>
  <cp:lastModifiedBy>Sanja Prodan</cp:lastModifiedBy>
  <cp:lastPrinted>2016-06-20T08:32:00Z</cp:lastPrinted>
  <dcterms:modified xmlns:xsi="http://www.w3.org/2001/XMLSchema-instance" xsi:type="dcterms:W3CDTF">2016-06-20T08:33:00Z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