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524a9a" w14:paraId="9524a9a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185666">
        <w:rPr>
          <w:sz w:val="22"/>
          <w:szCs w:val="22"/>
        </w:rPr>
        <w:t xml:space="preserve"> 10 St-321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185666">
        <w:t>ĐANI INTERNACIONAL</w:t>
      </w:r>
      <w:r w:rsidR="00172BEB">
        <w:t xml:space="preserve"> </w:t>
      </w:r>
      <w:r>
        <w:t xml:space="preserve">d.o.o. </w:t>
      </w:r>
      <w:r w:rsidR="00EE7D68">
        <w:t>za</w:t>
      </w:r>
      <w:r w:rsidR="00260874">
        <w:t xml:space="preserve"> </w:t>
      </w:r>
      <w:r w:rsidR="00185666">
        <w:t xml:space="preserve">trgovinu i </w:t>
      </w:r>
      <w:r w:rsidR="00EA23B7">
        <w:t>usluge</w:t>
      </w:r>
      <w:r w:rsidRPr="00D7388E">
        <w:t xml:space="preserve">, OIB: </w:t>
      </w:r>
      <w:r w:rsidR="00185666">
        <w:t>44762965245</w:t>
      </w:r>
      <w:r w:rsidRPr="00D7388E">
        <w:t xml:space="preserve">, MBS: </w:t>
      </w:r>
      <w:r w:rsidR="00185666">
        <w:t>081066369, Zagreb, Ulica grada Chicaga 19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185666">
        <w:t>ĐANI INTERNACIONAL d.o.o. za trgovinu i usluge</w:t>
      </w:r>
      <w:r w:rsidR="00185666" w:rsidRPr="00D7388E">
        <w:t xml:space="preserve">, OIB: </w:t>
      </w:r>
      <w:r w:rsidR="00185666">
        <w:t>44762965245</w:t>
      </w:r>
      <w:r w:rsidR="00185666" w:rsidRPr="00D7388E">
        <w:t xml:space="preserve">, MBS: </w:t>
      </w:r>
      <w:r w:rsidR="00185666">
        <w:t>081066369, Zagreb, Ulica grada Chicaga 19,</w:t>
      </w:r>
      <w:r w:rsidRPr="00D7388E">
        <w:t xml:space="preserve"> na temelju neizvršenih osnova za plaćanje iznosi </w:t>
      </w:r>
      <w:r w:rsidR="00185666">
        <w:t>1</w:t>
      </w:r>
      <w:r w:rsidR="00EF5FF7">
        <w:t>2</w:t>
      </w:r>
      <w:r w:rsidR="00185666">
        <w:t>8.824,76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755A55">
        <w:t>RENATO FISTRIĆ</w:t>
      </w:r>
      <w:r w:rsidRPr="00D7388E">
        <w:t xml:space="preserve">, OIB: </w:t>
      </w:r>
      <w:r w:rsidR="00755A55">
        <w:t>92314558343, Zagreb, Ulica grada Chicaga 19,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222A51">
        <w:t>2</w:t>
      </w:r>
      <w:r w:rsidR="00755A55">
        <w:t>1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5C4D"/>
    <w:rsid w:val="001D7DC0"/>
    <w:rsid w:val="001E315F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E73AC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67D7"/>
    <w:rsid w:val="00775AD5"/>
    <w:rsid w:val="00783908"/>
    <w:rsid w:val="007C75AC"/>
    <w:rsid w:val="007E1ACE"/>
    <w:rsid w:val="008169C7"/>
    <w:rsid w:val="00831C5D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42342"/>
    <w:rsid w:val="00E63D95"/>
    <w:rsid w:val="00E65B69"/>
    <w:rsid w:val="00E958F4"/>
    <w:rsid w:val="00EA23B7"/>
    <w:rsid w:val="00EE7D68"/>
    <w:rsid w:val="00EF1A85"/>
    <w:rsid w:val="00EF5FF7"/>
    <w:rsid w:val="00F21C00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ĐANI INTERNACIONAL d.o.o.</izvorni_sadrzaj>
    <derivirana_varijabla naziv="DomainObject.Predmet.ProtustrankaFormated_1">  ĐANI INTERNACIONAL d.o.o.</derivirana_varijabla>
  </DomainObject.Predmet.ProtustrankaFormated>
  <DomainObject.Predmet.ProtustrankaFormatedOIB>
    <izvorni_sadrzaj>  ĐANI INTERNACIONAL d.o.o., OIB 44762965245</izvorni_sadrzaj>
    <derivirana_varijabla naziv="DomainObject.Predmet.ProtustrankaFormatedOIB_1">  ĐANI INTERNACIONAL d.o.o., OIB 44762965245</derivirana_varijabla>
  </DomainObject.Predmet.ProtustrankaFormatedOIB>
  <DomainObject.Predmet.ProtustrankaFormatedWithAdress>
    <izvorni_sadrzaj> ĐANI INTERNACIONAL d.o.o., Ulica Grada Chicaga 19, 10000 Zagreb</izvorni_sadrzaj>
    <derivirana_varijabla naziv="DomainObject.Predmet.ProtustrankaFormatedWithAdress_1"> ĐANI INTERNACIONAL d.o.o., Ulica Grada Chicaga 19, 10000 Zagreb</derivirana_varijabla>
  </DomainObject.Predmet.ProtustrankaFormatedWithAdress>
  <DomainObject.Predmet.ProtustrankaFormatedWithAdressOIB>
    <izvorni_sadrzaj> ĐANI INTERNACIONAL d.o.o., OIB 44762965245, Ulica Grada Chicaga 19, 10000 Zagreb</izvorni_sadrzaj>
    <derivirana_varijabla naziv="DomainObject.Predmet.ProtustrankaFormatedWithAdressOIB_1"> ĐANI INTERNACIONAL d.o.o., OIB 44762965245, Ulica Grada Chicaga 19, 10000 Zagreb</derivirana_varijabla>
  </DomainObject.Predmet.ProtustrankaFormatedWithAdressOIB>
  <DomainObject.Predmet.ProtustrankaWithAdress>
    <izvorni_sadrzaj>ĐANI INTERNACIONAL d.o.o. Ulica Grada Chicaga 19, 10000 Zagreb</izvorni_sadrzaj>
    <derivirana_varijabla naziv="DomainObject.Predmet.ProtustrankaWithAdress_1">ĐANI INTERNACIONAL d.o.o. Ulica Grada Chicaga 19, 10000 Zagreb</derivirana_varijabla>
  </DomainObject.Predmet.ProtustrankaWithAdress>
  <DomainObject.Predmet.ProtustrankaWithAdressOIB>
    <izvorni_sadrzaj>ĐANI INTERNACIONAL d.o.o., OIB 44762965245, Ulica Grada Chicaga 19, 10000 Zagreb</izvorni_sadrzaj>
    <derivirana_varijabla naziv="DomainObject.Predmet.ProtustrankaWithAdressOIB_1">ĐANI INTERNACIONAL d.o.o., OIB 44762965245, Ulica Grada Chicaga 19, 10000 Zagreb</derivirana_varijabla>
  </DomainObject.Predmet.ProtustrankaWithAdressOIB>
  <DomainObject.Predmet.ProtustrankaNazivFormated>
    <izvorni_sadrzaj>ĐANI INTERNACIONAL d.o.o.</izvorni_sadrzaj>
    <derivirana_varijabla naziv="DomainObject.Predmet.ProtustrankaNazivFormated_1">ĐANI INTERNACIONAL d.o.o.</derivirana_varijabla>
  </DomainObject.Predmet.ProtustrankaNazivFormated>
  <DomainObject.Predmet.ProtustrankaNazivFormatedOIB>
    <izvorni_sadrzaj>ĐANI INTERNACIONAL d.o.o., OIB 44762965245</izvorni_sadrzaj>
    <derivirana_varijabla naziv="DomainObject.Predmet.ProtustrankaNazivFormatedOIB_1">ĐANI INTERNACIONAL d.o.o., OIB 44762965245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ĐANI INTERNACIONAL d.o.o.</item>
    </izvorni_sadrzaj>
    <derivirana_varijabla naziv="DomainObject.Predmet.ProtuStrankaListFormated_1">
      <item>ĐANI INTERNACIONAL d.o.o.</item>
    </derivirana_varijabla>
  </DomainObject.Predmet.ProtuStrankaListFormated>
  <DomainObject.Predmet.ProtuStrankaListFormatedOIB>
    <izvorni_sadrzaj>
      <item>ĐANI INTERNACIONAL d.o.o., OIB 44762965245</item>
    </izvorni_sadrzaj>
    <derivirana_varijabla naziv="DomainObject.Predmet.ProtuStrankaListFormatedOIB_1">
      <item>ĐANI INTERNACIONAL d.o.o., OIB 44762965245</item>
    </derivirana_varijabla>
  </DomainObject.Predmet.ProtuStrankaListFormatedOIB>
  <DomainObject.Predmet.ProtuStrankaListFormatedWithAdress>
    <izvorni_sadrzaj>
      <item>ĐANI INTERNACIONAL d.o.o., Ulica Grada Chicaga 19, 10000 Zagreb</item>
    </izvorni_sadrzaj>
    <derivirana_varijabla naziv="DomainObject.Predmet.ProtuStrankaListFormatedWithAdress_1">
      <item>ĐANI INTERNACIONAL d.o.o., Ulica Grada Chicaga 19, 10000 Zagreb</item>
    </derivirana_varijabla>
  </DomainObject.Predmet.ProtuStrankaListFormatedWithAdress>
  <DomainObject.Predmet.ProtuStrankaListFormatedWithAdressOIB>
    <izvorni_sadrzaj>
      <item>ĐANI INTERNACIONAL d.o.o., OIB 44762965245, Ulica Grada Chicaga 19, 10000 Zagreb</item>
    </izvorni_sadrzaj>
    <derivirana_varijabla naziv="DomainObject.Predmet.ProtuStrankaListFormatedWithAdressOIB_1">
      <item>ĐANI INTERNACIONAL d.o.o., OIB 44762965245, Ulica Grada Chicaga 19, 10000 Zagreb</item>
    </derivirana_varijabla>
  </DomainObject.Predmet.ProtuStrankaListFormatedWithAdressOIB>
  <DomainObject.Predmet.ProtuStrankaListNazivFormated>
    <izvorni_sadrzaj>
      <item>ĐANI INTERNACIONAL d.o.o.</item>
    </izvorni_sadrzaj>
    <derivirana_varijabla naziv="DomainObject.Predmet.ProtuStrankaListNazivFormated_1">
      <item>ĐANI INTERNACIONAL d.o.o.</item>
    </derivirana_varijabla>
  </DomainObject.Predmet.ProtuStrankaListNazivFormated>
  <DomainObject.Predmet.ProtuStrankaListNazivFormatedOIB>
    <izvorni_sadrzaj>
      <item>ĐANI INTERNACIONAL d.o.o., OIB 44762965245</item>
    </izvorni_sadrzaj>
    <derivirana_varijabla naziv="DomainObject.Predmet.ProtuStrankaListNazivFormatedOIB_1">
      <item>ĐANI INTERNACIONAL d.o.o., OIB 44762965245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ĐANI INTERNACIONAL d.o.o.</izvorni_sadrzaj>
    <derivirana_varijabla naziv="DomainObject.Predmet.ProtustrankaIDrugi_1">ĐANI INTERNACIONAL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ĐANI INTERNACIONAL d.o.o., OIB 44762965245, Ulica Grada Chicaga 19, 10000 Zagreb</izvorni_sadrzaj>
    <derivirana_varijabla naziv="DomainObject.Predmet.ProtustrankaIDrugiAdressOIB_1">ĐANI INTERNACIONAL d.o.o., OIB 44762965245, Ulica Grada Chicaga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ĐANI INTERNACIONAL d.o.o.</item>
      <item>FINA Regionalni centar Zagreb</item>
    </izvorni_sadrzaj>
    <derivirana_varijabla naziv="DomainObject.Predmet.SudioniciListNaziv_1">
      <item>ĐANI INTERNACIONAL d.o.o.</item>
      <item>FINA Regionalni centar Zagreb</item>
    </derivirana_varijabla>
  </DomainObject.Predmet.SudioniciListNaziv>
  <DomainObject.Predmet.SudioniciListAdressOIB>
    <izvorni_sadrzaj>
      <item>ĐANI INTERNACIONAL d.o.o., OIB 44762965245, Ulica Grada Chicaga 19,10000 Zagreb</item>
      <item>FINA Regionalni centar Zagreb, OIB 85821130368, Trg svibanjskih žrtava 1995. br. 1,10000 Zagreb</item>
    </izvorni_sadrzaj>
    <derivirana_varijabla naziv="DomainObject.Predmet.SudioniciListAdressOIB_1">
      <item>ĐANI INTERNACIONAL d.o.o., OIB 44762965245, Ulica Grada Chicaga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44762965245</item>
      <item>, OIB 85821130368</item>
    </izvorni_sadrzaj>
    <derivirana_varijabla naziv="DomainObject.Predmet.SudioniciListNazivOIB_1">
      <item>, OIB 44762965245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C9A8F-BF95-4C64-87B5-8117EC19C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2196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2018-04-16T10:06:00Z</dcterms:created>
  <dc:creator>Snježana Andrijanić</dc:creator>
  <cp:lastModifiedBy>Snježana Andrijanić</cp:lastModifiedBy>
  <cp:lastPrinted>2018-04-17T05:56:00Z</cp:lastPrinted>
  <dcterms:modified xmlns:xsi="http://www.w3.org/2001/XMLSchema-instance" xsi:type="dcterms:W3CDTF">2018-04-18T09:17:00Z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