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00782" w14:paraId="590078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01CE8">
        <w:t>4584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01CE8">
        <w:t xml:space="preserve">09.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F01CE8">
        <w:t xml:space="preserve">MA.RI. -  BIRO d.o.o., Zagreb, Fallerovo Šetalište 22 </w:t>
      </w:r>
      <w:r w:rsidR="00AC4528">
        <w:t>(OIB</w:t>
      </w:r>
      <w:r w:rsidR="00CB0338">
        <w:t>:</w:t>
      </w:r>
      <w:r w:rsidR="00F01CE8">
        <w:t xml:space="preserve"> 20355483033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01CE8">
        <w:t xml:space="preserve">529.087,49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01CE8">
        <w:t xml:space="preserve">09.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2192E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23B3F"/>
    <w:rsid w:val="00D66226"/>
    <w:rsid w:val="00E26BFC"/>
    <w:rsid w:val="00E3040A"/>
    <w:rsid w:val="00E5092D"/>
    <w:rsid w:val="00EC3302"/>
    <w:rsid w:val="00ED6AA8"/>
    <w:rsid w:val="00F01CE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3B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B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B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B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B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3B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B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B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B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B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4584</izvorni_sadrzaj>
    <derivirana_varijabla naziv="DomainObject.Predmet.Broj_1">4584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St-4584/2015</izvorni_sadrzaj>
    <derivirana_varijabla naziv="DomainObject.Predmet.OznakaBroj_1">St-4584/2015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MA.RI. - BIRO d.o.o. zastupanog po punomoćniku Irena Radić</izvorni_sadrzaj>
    <derivirana_varijabla naziv="DomainObject.Predmet.ProtustrankaFormated_1">  MA.RI. - BIRO d.o.o. zastupanog po punomoćniku Irena Radić</derivirana_varijabla>
  </DomainObject.Predmet.ProtustrankaFormated>
  <DomainObject.Predmet.ProtustrankaFormatedOIB>
    <izvorni_sadrzaj>  MA.RI. - BIRO d.o.o., OIB 20355483033 zastupanog po punomoćniku Irena Radić</izvorni_sadrzaj>
    <derivirana_varijabla naziv="DomainObject.Predmet.ProtustrankaFormatedOIB_1">  MA.RI. - BIRO d.o.o., OIB 20355483033 zastupanog po punomoćniku Irena Radić</derivirana_varijabla>
  </DomainObject.Predmet.ProtustrankaFormatedOIB>
  <DomainObject.Predmet.ProtustrankaFormatedWithAdress>
    <izvorni_sadrzaj> MA.RI. - BIRO d.o.o., Fallerovo Šetalište 22, 10000 Zagreb zastupanog po punomoćniku Irena Radić</izvorni_sadrzaj>
    <derivirana_varijabla naziv="DomainObject.Predmet.ProtustrankaFormatedWithAdress_1"> MA.RI. - BIRO d.o.o., Fallerovo Šetalište 22, 10000 Zagreb zastupanog po punomoćniku Irena Radić</derivirana_varijabla>
  </DomainObject.Predmet.ProtustrankaFormatedWithAdress>
  <DomainObject.Predmet.ProtustrankaFormatedWithAdressOIB>
    <izvorni_sadrzaj> MA.RI. - BIRO d.o.o., OIB 20355483033, Fallerovo Šetalište 22, 10000 Zagreb zastupanog po punomoćniku Irena Radić</izvorni_sadrzaj>
    <derivirana_varijabla naziv="DomainObject.Predmet.ProtustrankaFormatedWithAdressOIB_1"> MA.RI. - BIRO d.o.o., OIB 20355483033, Fallerovo Šetalište 22, 10000 Zagreb zastupanog po punomoćniku Irena Radić</derivirana_varijabla>
  </DomainObject.Predmet.ProtustrankaFormatedWithAdressOIB>
  <DomainObject.Predmet.ProtustrankaWithAdress>
    <izvorni_sadrzaj>MA.RI. - BIRO d.o.o. Fallerovo Šetalište 22, 10000 Zagreb</izvorni_sadrzaj>
    <derivirana_varijabla naziv="DomainObject.Predmet.ProtustrankaWithAdress_1">MA.RI. - BIRO d.o.o. Fallerovo Šetalište 22, 10000 Zagreb</derivirana_varijabla>
  </DomainObject.Predmet.ProtustrankaWithAdress>
  <DomainObject.Predmet.ProtustrankaWithAdressOIB>
    <izvorni_sadrzaj>MA.RI. - BIRO d.o.o., OIB 20355483033, Fallerovo Šetalište 22, 10000 Zagreb</izvorni_sadrzaj>
    <derivirana_varijabla naziv="DomainObject.Predmet.ProtustrankaWithAdressOIB_1">MA.RI. - BIRO d.o.o., OIB 20355483033, Fallerovo Šetalište 22, 10000 Zagreb</derivirana_varijabla>
  </DomainObject.Predmet.ProtustrankaWithAdressOIB>
  <DomainObject.Predmet.ProtustrankaNazivFormated>
    <izvorni_sadrzaj>MA.RI. - BIRO d.o.o.</izvorni_sadrzaj>
    <derivirana_varijabla naziv="DomainObject.Predmet.ProtustrankaNazivFormated_1">MA.RI. - BIRO d.o.o.</derivirana_varijabla>
  </DomainObject.Predmet.ProtustrankaNazivFormated>
  <DomainObject.Predmet.ProtustrankaNazivFormatedOIB>
    <izvorni_sadrzaj>MA.RI. - BIRO d.o.o., OIB 20355483033</izvorni_sadrzaj>
    <derivirana_varijabla naziv="DomainObject.Predmet.ProtustrankaNazivFormatedOIB_1">MA.RI. - BIRO d.o.o., OIB 20355483033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MA.RI. - BIRO d.o.o. zastupanog po punomoćniku Irena Radić</item>
    </izvorni_sadrzaj>
    <derivirana_varijabla naziv="DomainObject.Predmet.ProtuStrankaListFormated_1">
      <item>MA.RI. - BIRO d.o.o. zastupanog po punomoćniku Irena Radić</item>
    </derivirana_varijabla>
  </DomainObject.Predmet.ProtuStrankaListFormated>
  <DomainObject.Predmet.ProtuStrankaListFormatedOIB>
    <izvorni_sadrzaj>
      <item>MA.RI. - BIRO d.o.o., OIB 20355483033 zastupanog po punomoćniku Irena Radić</item>
    </izvorni_sadrzaj>
    <derivirana_varijabla naziv="DomainObject.Predmet.ProtuStrankaListFormatedOIB_1">
      <item>MA.RI. - BIRO d.o.o., OIB 20355483033 zastupanog po punomoćniku Irena Radić</item>
    </derivirana_varijabla>
  </DomainObject.Predmet.ProtuStrankaListFormatedOIB>
  <DomainObject.Predmet.ProtuStrankaListFormatedWithAdress>
    <izvorni_sadrzaj>
      <item>MA.RI. - BIRO d.o.o., Fallerovo Šetalište 22, 10000 Zagreb zastupanog po punomoćniku Irena Radić</item>
    </izvorni_sadrzaj>
    <derivirana_varijabla naziv="DomainObject.Predmet.ProtuStrankaListFormatedWithAdress_1">
      <item>MA.RI. - BIRO d.o.o., Fallerovo Šetalište 22, 10000 Zagreb zastupanog po punomoćniku Irena Radić</item>
    </derivirana_varijabla>
  </DomainObject.Predmet.ProtuStrankaListFormatedWithAdress>
  <DomainObject.Predmet.ProtuStrankaListFormatedWithAdressOIB>
    <izvorni_sadrzaj>
      <item>MA.RI. - BIRO d.o.o., OIB 20355483033, Fallerovo Šetalište 22, 10000 Zagreb zastupanog po punomoćniku Irena Radić</item>
    </izvorni_sadrzaj>
    <derivirana_varijabla naziv="DomainObject.Predmet.ProtuStrankaListFormatedWithAdressOIB_1">
      <item>MA.RI. - BIRO d.o.o., OIB 20355483033, Fallerovo Šetalište 22, 10000 Zagreb zastupanog po punomoćniku Irena Radić</item>
    </derivirana_varijabla>
  </DomainObject.Predmet.ProtuStrankaListFormatedWithAdressOIB>
  <DomainObject.Predmet.ProtuStrankaListNazivFormated>
    <izvorni_sadrzaj>
      <item>MA.RI. - BIRO d.o.o.</item>
    </izvorni_sadrzaj>
    <derivirana_varijabla naziv="DomainObject.Predmet.ProtuStrankaListNazivFormated_1">
      <item>MA.RI. - BIRO d.o.o.</item>
    </derivirana_varijabla>
  </DomainObject.Predmet.ProtuStrankaListNazivFormated>
  <DomainObject.Predmet.ProtuStrankaListNazivFormatedOIB>
    <izvorni_sadrzaj>
      <item>MA.RI. - BIRO d.o.o., OIB 20355483033</item>
    </izvorni_sadrzaj>
    <derivirana_varijabla naziv="DomainObject.Predmet.ProtuStrankaListNazivFormatedOIB_1">
      <item>MA.RI. - BIRO d.o.o., OIB 20355483033</item>
    </derivirana_varijabla>
  </DomainObject.Predmet.ProtuStrankaListNazivFormatedOIB>
  <DomainObject.Predmet.OstaliListFormated>
    <izvorni_sadrzaj>
      <item>Irena Radić punomoćnik sudionika u postupku MA.RI. - BIRO d.o.o.</item>
    </izvorni_sadrzaj>
    <derivirana_varijabla naziv="DomainObject.Predmet.OstaliListFormated_1">
      <item>Irena Radić punomoćnik sudionika u postupku MA.RI. - BIRO d.o.o.</item>
    </derivirana_varijabla>
  </DomainObject.Predmet.OstaliListFormated>
  <DomainObject.Predmet.OstaliListFormatedOIB>
    <izvorni_sadrzaj>
      <item>Irena Radić, OIB 81249742317 punomoćnik sudionika u postupku MA.RI. - BIRO d.o.o.</item>
    </izvorni_sadrzaj>
    <derivirana_varijabla naziv="DomainObject.Predmet.OstaliListFormatedOIB_1">
      <item>Irena Radić, OIB 81249742317 punomoćnik sudionika u postupku MA.RI. - BIRO d.o.o.</item>
    </derivirana_varijabla>
  </DomainObject.Predmet.OstaliListFormatedOIB>
  <DomainObject.Predmet.OstaliListFormatedWithAdress>
    <izvorni_sadrzaj>
      <item>Irena Radić, Šljivarska 54, 10000 Zagreb punomoćnik sudionika u postupku MA.RI. - BIRO d.o.o.</item>
    </izvorni_sadrzaj>
    <derivirana_varijabla naziv="DomainObject.Predmet.OstaliListFormatedWithAdress_1">
      <item>Irena Radić, Šljivarska 54, 10000 Zagreb punomoćnik sudionika u postupku MA.RI. - BIRO d.o.o.</item>
    </derivirana_varijabla>
  </DomainObject.Predmet.OstaliListFormatedWithAdress>
  <DomainObject.Predmet.OstaliListFormatedWithAdressOIB>
    <izvorni_sadrzaj>
      <item>Irena Radić, OIB 81249742317, Šljivarska 54, 10000 Zagreb punomoćnik sudionika u postupku MA.RI. - BIRO d.o.o.</item>
    </izvorni_sadrzaj>
    <derivirana_varijabla naziv="DomainObject.Predmet.OstaliListFormatedWithAdressOIB_1">
      <item>Irena Radić, OIB 81249742317, Šljivarska 54, 10000 Zagreb punomoćnik sudionika u postupku MA.RI. - BIRO d.o.o.</item>
    </derivirana_varijabla>
  </DomainObject.Predmet.OstaliListFormatedWithAdressOIB>
  <DomainObject.Predmet.OstaliListNazivFormated>
    <izvorni_sadrzaj>
      <item>Irena Radić</item>
    </izvorni_sadrzaj>
    <derivirana_varijabla naziv="DomainObject.Predmet.OstaliListNazivFormated_1">
      <item>Irena Radić</item>
    </derivirana_varijabla>
  </DomainObject.Predmet.OstaliListNazivFormated>
  <DomainObject.Predmet.OstaliListNazivFormatedOIB>
    <izvorni_sadrzaj>
      <item>Irena Radić, OIB 81249742317</item>
    </izvorni_sadrzaj>
    <derivirana_varijabla naziv="DomainObject.Predmet.OstaliListNazivFormatedOIB_1">
      <item>Irena Radić, OIB 81249742317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MA.RI. - BIRO d.o.o.</izvorni_sadrzaj>
    <derivirana_varijabla naziv="DomainObject.Predmet.ProtustrankaIDrugi_1">MA.RI. - BIRO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MA.RI. - BIRO d.o.o., OIB 20355483033, Fallerovo Šetalište 22, 10000 Zagreb</izvorni_sadrzaj>
    <derivirana_varijabla naziv="DomainObject.Predmet.ProtustrankaIDrugiAdressOIB_1">MA.RI. - BIRO d.o.o., OIB 20355483033, Fallerovo Šetalište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MA.RI. - BIRO d.o.o.</item>
      <item>Irena Radić</item>
    </izvorni_sadrzaj>
    <derivirana_varijabla naziv="DomainObject.Predmet.SudioniciListNaziv_1">
      <item>FINA Regionalni centar Zagreb</item>
      <item>MA.RI. - BIRO d.o.o.</item>
      <item>Irena Radić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MA.RI. - BIRO d.o.o., OIB 20355483033, Fallerovo Šetalište 22,10000 Zagreb</item>
      <item>Irena Radić, OIB 81249742317, Šljivarska 54,10000 Zagreb</item>
    </izvorni_sadrzaj>
    <derivirana_varijabla naziv="DomainObject.Predmet.SudioniciListAdressOIB_1">
      <item>FINA Regionalni centar Zagreb, OIB 85821130368, Trg svibanjskih žrtava 1995. br.1,10000 Zagreb</item>
      <item>MA.RI. - BIRO d.o.o., OIB 20355483033, Fallerovo Šetalište 22,10000 Zagreb</item>
      <item>Irena Radić, OIB 81249742317, Šljivarska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20355483033</item>
      <item>, OIB 81249742317</item>
    </izvorni_sadrzaj>
    <derivirana_varijabla naziv="DomainObject.Predmet.SudioniciListNazivOIB_1">
      <item>, OIB 85821130368</item>
      <item>, OIB 20355483033</item>
      <item>, OIB 81249742317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1315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2015-12-09T09:44:00Z</dcterms:created>
  <dc:creator>ilukac</dc:creator>
  <cp:lastModifiedBy>Anita Ban</cp:lastModifiedBy>
  <cp:lastPrinted>2015-11-18T13:13:00Z</cp:lastPrinted>
  <dcterms:modified xmlns:xsi="http://www.w3.org/2001/XMLSchema-instance" xsi:type="dcterms:W3CDTF">2015-12-09T09:50:00Z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