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893a" w14:paraId="a53893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0283">
        <w:t>480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80283">
        <w:t>ĐIDARA j.d</w:t>
      </w:r>
      <w:r w:rsidR="009723EA">
        <w:t>.</w:t>
      </w:r>
      <w:r w:rsidR="00080283">
        <w:t>o.o., Drniš, Kralja Zvonimira 1, Drniš</w:t>
      </w:r>
      <w:r w:rsidR="00F03D32">
        <w:t>,</w:t>
      </w:r>
      <w:r w:rsidR="000859FA">
        <w:t xml:space="preserve"> OIB: </w:t>
      </w:r>
      <w:r w:rsidR="00080283">
        <w:t>69041491355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</w:t>
      </w:r>
      <w:r w:rsidR="0026691E">
        <w:t>6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80283">
        <w:t>ĐIDARA j.d</w:t>
      </w:r>
      <w:r w:rsidR="009723EA">
        <w:t>.</w:t>
      </w:r>
      <w:r w:rsidR="00080283">
        <w:t>o.o., Drniš, Kralja Zvonimira 1, Drniš, OIB: 69041491355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26691E" w:rsidP="0026691E" w:rsidR="00A70A5D">
      <w:pPr>
        <w:jc w:val="center"/>
      </w:pPr>
      <w:r>
        <w:t>29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080283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Šibeniku, Stjepana Radića 81, sudnica 212.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26691E" w:rsidP="0026691E" w:rsidR="0026691E">
      <w:pPr>
        <w:jc w:val="center"/>
      </w:pPr>
      <w:r>
        <w:t>29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080283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Šibeniku, Stjepana Radića 81, sudnica 212.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80283">
        <w:t>ĐIDARA j.d</w:t>
      </w:r>
      <w:r w:rsidR="009723EA">
        <w:t>.</w:t>
      </w:r>
      <w:r w:rsidR="00080283">
        <w:t>o.o., Drniš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080283">
        <w:t>537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80283">
        <w:t>19.624,92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</w:t>
      </w:r>
      <w:r w:rsidR="0026691E">
        <w:t>6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80283">
        <w:t>ĐIDARA j.d</w:t>
      </w:r>
      <w:r w:rsidR="009723EA">
        <w:t>.</w:t>
      </w:r>
      <w:r w:rsidR="00080283">
        <w:t>o.o., Drniš</w:t>
      </w:r>
      <w:r w:rsidR="0008028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80283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TOMISLAV ĐIDARA, Drniš, Rudarska ulica 19</w:t>
      </w:r>
      <w:r w:rsidR="0026691E"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10FC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80283">
      <w:t>480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10FCF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ĐIDARA j.d.o.o. za turizam i ugostiteljstvo</izvorni_sadrzaj>
    <derivirana_varijabla naziv="DomainObject.Predmet.ProtustrankaFormated_1">  ĐIDARA j.d.o.o. za turizam i ugostiteljstvo</derivirana_varijabla>
  </DomainObject.Predmet.ProtustrankaFormated>
  <DomainObject.Predmet.ProtustrankaFormatedOIB>
    <izvorni_sadrzaj>  ĐIDARA j.d.o.o. za turizam i ugostiteljstvo, OIB 69041491355</izvorni_sadrzaj>
    <derivirana_varijabla naziv="DomainObject.Predmet.ProtustrankaFormatedOIB_1">  ĐIDARA j.d.o.o. za turizam i ugostiteljstvo, OIB 69041491355</derivirana_varijabla>
  </DomainObject.Predmet.ProtustrankaFormatedOIB>
  <DomainObject.Predmet.ProtustrankaFormatedWithAdress>
    <izvorni_sadrzaj> ĐIDARA j.d.o.o. za turizam i ugostiteljstvo, Kralja Zvonimira 1 , 22320 Drniš</izvorni_sadrzaj>
    <derivirana_varijabla naziv="DomainObject.Predmet.ProtustrankaFormatedWithAdress_1"> ĐIDARA j.d.o.o. za turizam i ugostiteljstvo, Kralja Zvonimira 1 , 22320 Drniš</derivirana_varijabla>
  </DomainObject.Predmet.ProtustrankaFormatedWithAdress>
  <DomainObject.Predmet.ProtustrankaFormatedWithAdressOIB>
    <izvorni_sadrzaj> ĐIDARA j.d.o.o. za turizam i ugostiteljstvo, OIB 69041491355, Kralja Zvonimira 1 , 22320 Drniš</izvorni_sadrzaj>
    <derivirana_varijabla naziv="DomainObject.Predmet.ProtustrankaFormatedWithAdressOIB_1"> ĐIDARA j.d.o.o. za turizam i ugostiteljstvo, OIB 69041491355, Kralja Zvonimira 1 , 22320 Drniš</derivirana_varijabla>
  </DomainObject.Predmet.ProtustrankaFormatedWithAdressOIB>
  <DomainObject.Predmet.ProtustrankaWithAdress>
    <izvorni_sadrzaj>ĐIDARA j.d.o.o. za turizam i ugostiteljstvo Kralja Zvonimira 1 , 22320 Drniš</izvorni_sadrzaj>
    <derivirana_varijabla naziv="DomainObject.Predmet.ProtustrankaWithAdress_1">ĐIDARA j.d.o.o. za turizam i ugostiteljstvo Kralja Zvonimira 1 , 22320 Drniš</derivirana_varijabla>
  </DomainObject.Predmet.ProtustrankaWithAdress>
  <DomainObject.Predmet.ProtustrankaWithAdressOIB>
    <izvorni_sadrzaj>ĐIDARA j.d.o.o. za turizam i ugostiteljstvo, OIB 69041491355, Kralja Zvonimira 1 , 22320 Drniš</izvorni_sadrzaj>
    <derivirana_varijabla naziv="DomainObject.Predmet.ProtustrankaWithAdressOIB_1">ĐIDARA j.d.o.o. za turizam i ugostiteljstvo, OIB 69041491355, Kralja Zvonimira 1 , 22320 Drniš</derivirana_varijabla>
  </DomainObject.Predmet.ProtustrankaWithAdressOIB>
  <DomainObject.Predmet.ProtustrankaNazivFormated>
    <izvorni_sadrzaj>ĐIDARA j.d.o.o. za turizam i ugostiteljstvo</izvorni_sadrzaj>
    <derivirana_varijabla naziv="DomainObject.Predmet.ProtustrankaNazivFormated_1">ĐIDARA j.d.o.o. za turizam i ugostiteljstvo</derivirana_varijabla>
  </DomainObject.Predmet.ProtustrankaNazivFormated>
  <DomainObject.Predmet.ProtustrankaNazivFormatedOIB>
    <izvorni_sadrzaj>ĐIDARA j.d.o.o. za turizam i ugostiteljstvo, OIB 69041491355</izvorni_sadrzaj>
    <derivirana_varijabla naziv="DomainObject.Predmet.ProtustrankaNazivFormatedOIB_1">ĐIDARA j.d.o.o. za turizam i ugostiteljstvo, OIB 69041491355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ĐIDARA j.d.o.o. za turizam i ugostiteljstvo</item>
    </izvorni_sadrzaj>
    <derivirana_varijabla naziv="DomainObject.Predmet.ProtuStrankaListFormated_1">
      <item>ĐIDARA j.d.o.o. za turizam i ugostiteljstvo</item>
    </derivirana_varijabla>
  </DomainObject.Predmet.ProtuStrankaListFormated>
  <DomainObject.Predmet.ProtuStrankaListFormatedOIB>
    <izvorni_sadrzaj>
      <item>ĐIDARA j.d.o.o. za turizam i ugostiteljstvo, OIB 69041491355</item>
    </izvorni_sadrzaj>
    <derivirana_varijabla naziv="DomainObject.Predmet.ProtuStrankaListFormatedOIB_1">
      <item>ĐIDARA j.d.o.o. za turizam i ugostiteljstvo, OIB 69041491355</item>
    </derivirana_varijabla>
  </DomainObject.Predmet.ProtuStrankaListFormatedOIB>
  <DomainObject.Predmet.ProtuStrankaListFormatedWithAdress>
    <izvorni_sadrzaj>
      <item>ĐIDARA j.d.o.o. za turizam i ugostiteljstvo, Kralja Zvonimira 1 , 22320 Drniš</item>
    </izvorni_sadrzaj>
    <derivirana_varijabla naziv="DomainObject.Predmet.ProtuStrankaListFormatedWithAdress_1">
      <item>ĐIDARA j.d.o.o. za turizam i ugostiteljstvo, Kralja Zvonimira 1 , 22320 Drniš</item>
    </derivirana_varijabla>
  </DomainObject.Predmet.ProtuStrankaListFormatedWithAdress>
  <DomainObject.Predmet.ProtuStrankaListFormatedWithAdressOIB>
    <izvorni_sadrzaj>
      <item>ĐIDARA j.d.o.o. za turizam i ugostiteljstvo, OIB 69041491355, Kralja Zvonimira 1 , 22320 Drniš</item>
    </izvorni_sadrzaj>
    <derivirana_varijabla naziv="DomainObject.Predmet.ProtuStrankaListFormatedWithAdressOIB_1">
      <item>ĐIDARA j.d.o.o. za turizam i ugostiteljstvo, OIB 69041491355, Kralja Zvonimira 1 , 22320 Drniš</item>
    </derivirana_varijabla>
  </DomainObject.Predmet.ProtuStrankaListFormatedWithAdressOIB>
  <DomainObject.Predmet.ProtuStrankaListNazivFormated>
    <izvorni_sadrzaj>
      <item>ĐIDARA j.d.o.o. za turizam i ugostiteljstvo</item>
    </izvorni_sadrzaj>
    <derivirana_varijabla naziv="DomainObject.Predmet.ProtuStrankaListNazivFormated_1">
      <item>ĐIDARA j.d.o.o. za turizam i ugostiteljstvo</item>
    </derivirana_varijabla>
  </DomainObject.Predmet.ProtuStrankaListNazivFormated>
  <DomainObject.Predmet.ProtuStrankaListNazivFormatedOIB>
    <izvorni_sadrzaj>
      <item>ĐIDARA j.d.o.o. za turizam i ugostiteljstvo, OIB 69041491355</item>
    </izvorni_sadrzaj>
    <derivirana_varijabla naziv="DomainObject.Predmet.ProtuStrankaListNazivFormatedOIB_1">
      <item>ĐIDARA j.d.o.o. za turizam i ugostiteljstvo, OIB 69041491355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ĐIDARA j.d.o.o. za turizam i ugostiteljstvo</izvorni_sadrzaj>
    <derivirana_varijabla naziv="DomainObject.Predmet.ProtustrankaIDrugi_1">ĐIDARA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ĐIDARA j.d.o.o. za turizam i ugostiteljstvo, OIB 69041491355, Kralja Zvonimira 1 , 22320 Drniš</izvorni_sadrzaj>
    <derivirana_varijabla naziv="DomainObject.Predmet.ProtustrankaIDrugiAdressOIB_1">ĐIDARA j.d.o.o. za turizam i ugostiteljstvo, OIB 69041491355, Kralja Zvonimira 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ĐIDARA j.d.o.o. za turizam i ugostiteljstvo</item>
    </izvorni_sadrzaj>
    <derivirana_varijabla naziv="DomainObject.Predmet.SudioniciListNaziv_1">
      <item>FINA - Podružnica Šibenik</item>
      <item>ĐIDARA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ĐIDARA j.d.o.o. za turizam i ugostiteljstvo, OIB 69041491355, Kralja Zvonimira 1 ,22320 Drniš</item>
    </izvorni_sadrzaj>
    <derivirana_varijabla naziv="DomainObject.Predmet.SudioniciListAdressOIB_1">
      <item>FINA - Podružnica Šibenik, OIB 85821130368, Perivoj L. Marune 1,22000 Šibenik</item>
      <item>ĐIDARA j.d.o.o. za turizam i ugostiteljstvo, OIB 69041491355, Kralja Zvonimira 1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69041491355</item>
    </izvorni_sadrzaj>
    <derivirana_varijabla naziv="DomainObject.Predmet.SudioniciListNazivOIB_1">
      <item>, OIB 85821130368</item>
      <item>, OIB 69041491355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27B23-FF18-4B98-9286-17199C1F9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1930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2016-04-06T07:26:00Z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2016-04-07T06:37:00Z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