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d463" w14:paraId="386d463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301AF4">
        <w:t>470</w:t>
      </w:r>
      <w:r w:rsidR="00AB37DA">
        <w:t>/16-</w:t>
      </w:r>
      <w:r w:rsidR="00301AF4">
        <w:t>19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301AF4" w:rsidRPr="00301AF4">
        <w:rPr>
          <w:b/>
        </w:rPr>
        <w:t>AGNUS j.d.o.o., Osijek, Vukovarska 213/B, OIB: 00254626809, MBS: 030147851</w:t>
      </w:r>
      <w:r w:rsidR="006139EC">
        <w:t xml:space="preserve">, </w:t>
      </w:r>
      <w:r w:rsidR="003B4C28">
        <w:t xml:space="preserve">dana </w:t>
      </w:r>
      <w:r w:rsidR="00301AF4">
        <w:t>7. travnja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01AF4" w:rsidRPr="00301AF4">
        <w:rPr>
          <w:b/>
        </w:rPr>
        <w:t>AGNUS j.d.o.o., Osijek, Vukovarska 213/B, OIB: 00254626809, MBS: 030147851</w:t>
      </w:r>
      <w:r w:rsidR="00301AF4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301AF4">
        <w:rPr>
          <w:b/>
        </w:rPr>
        <w:t>470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301AF4">
        <w:rPr>
          <w:b/>
        </w:rPr>
        <w:t>15.000</w:t>
      </w:r>
      <w:r w:rsidR="003E25F9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01AF4">
        <w:t>2.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301AF4" w:rsidRPr="00301AF4">
        <w:rPr>
          <w:b/>
        </w:rPr>
        <w:t>AGNUS j.d.o.o., Osijek, Vukovarska 213/B, OIB: 00254626809, MBS: 030147851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301AF4" w:rsidP="00301AF4" w:rsidR="00301AF4">
      <w:pPr>
        <w:jc w:val="right"/>
      </w:pPr>
      <w:r>
        <w:lastRenderedPageBreak/>
        <w:t>Broj: St-470/16-19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301AF4">
        <w:t>470</w:t>
      </w:r>
      <w:r w:rsidR="009650C6">
        <w:t>/16</w:t>
      </w:r>
      <w:r>
        <w:t xml:space="preserve"> od </w:t>
      </w:r>
      <w:r w:rsidR="00301AF4">
        <w:t>6. ožujka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301AF4">
        <w:t>u</w:t>
      </w:r>
      <w:r>
        <w:t xml:space="preserve"> stečajn</w:t>
      </w:r>
      <w:r w:rsidR="00301AF4">
        <w:t>u</w:t>
      </w:r>
      <w:r>
        <w:t xml:space="preserve"> upravitelj</w:t>
      </w:r>
      <w:r w:rsidR="00301AF4">
        <w:t>icu</w:t>
      </w:r>
      <w:r>
        <w:t xml:space="preserve"> imenovan</w:t>
      </w:r>
      <w:r w:rsidR="00301AF4">
        <w:t xml:space="preserve">a Živka </w:t>
      </w:r>
      <w:proofErr w:type="spellStart"/>
      <w:r w:rsidR="00301AF4">
        <w:t>Posavac</w:t>
      </w:r>
      <w:proofErr w:type="spellEnd"/>
      <w:r w:rsidR="00301AF4">
        <w:t xml:space="preserve"> iz Čepina</w:t>
      </w:r>
      <w:r w:rsidR="008267B8">
        <w:t xml:space="preserve"> </w:t>
      </w:r>
      <w:r w:rsidR="006E6779">
        <w:t>koj</w:t>
      </w:r>
      <w:r w:rsidR="00301AF4">
        <w:t>a</w:t>
      </w:r>
      <w:r>
        <w:t xml:space="preserve"> je dana </w:t>
      </w:r>
      <w:r w:rsidR="00301AF4">
        <w:t>23.3.2017. g.</w:t>
      </w:r>
      <w:r>
        <w:t xml:space="preserve"> u spis dostavi</w:t>
      </w:r>
      <w:r w:rsidR="00301AF4">
        <w:t>la</w:t>
      </w:r>
      <w:r>
        <w:t xml:space="preserve"> </w:t>
      </w:r>
      <w:r w:rsidR="00D575E6">
        <w:t>izvješće o financijsk</w:t>
      </w:r>
      <w:r w:rsidR="00301AF4">
        <w:t>o-gospodarskom položaju dužnika.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301AF4">
        <w:t>2.3</w:t>
      </w:r>
      <w:r w:rsidR="008267B8">
        <w:t>.2016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301AF4">
        <w:t>184</w:t>
      </w:r>
      <w:r w:rsidR="007B7C12">
        <w:t xml:space="preserve"> dana u ukupnom iznosu od </w:t>
      </w:r>
      <w:r w:rsidR="00301AF4">
        <w:t xml:space="preserve">7.795,17 kn a iz Potvrde OS Osijek </w:t>
      </w:r>
      <w:proofErr w:type="spellStart"/>
      <w:r w:rsidR="00301AF4">
        <w:t>zk</w:t>
      </w:r>
      <w:proofErr w:type="spellEnd"/>
      <w:r w:rsidR="00301AF4">
        <w:t>. odjela Osijek od 30.3.2017. g. i Uvjerenja MUP-a PP Osijek od 30.3.2017. g. utvrđeno je da dužnik nije vlasnik nekretnina a niti motornih vozila.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301AF4">
        <w:t>je dostavila</w:t>
      </w:r>
      <w:r w:rsidR="009650C6">
        <w:t xml:space="preserve"> privremen</w:t>
      </w:r>
      <w:r w:rsidR="00301AF4">
        <w:t>a</w:t>
      </w:r>
      <w:r w:rsidR="009650C6">
        <w:t xml:space="preserve"> stečajn</w:t>
      </w:r>
      <w:r w:rsidR="00301AF4">
        <w:t>a</w:t>
      </w:r>
      <w:r w:rsidR="009650C6">
        <w:t xml:space="preserve"> upravitelj</w:t>
      </w:r>
      <w:r w:rsidR="00301AF4">
        <w:t xml:space="preserve">ica te iz Potvrde OS Osijek </w:t>
      </w:r>
      <w:proofErr w:type="spellStart"/>
      <w:r w:rsidR="00301AF4">
        <w:t>zk</w:t>
      </w:r>
      <w:proofErr w:type="spellEnd"/>
      <w:r w:rsidR="00301AF4">
        <w:t xml:space="preserve">. odjel Osijek od 30.3.2017. g. i Uvjerenja MUP-a PP Osijek od 30.3.2017. g. </w:t>
      </w:r>
      <w:r w:rsidR="009650C6">
        <w:t xml:space="preserve">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301AF4">
        <w:t>2.3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301AF4">
        <w:t>184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301AF4">
        <w:t>7.794,17</w:t>
      </w:r>
      <w:r w:rsidR="008267B8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01AF4">
        <w:t>7. travnja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01AF4">
        <w:t>7.5.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>Protiv ovog rješenja nije dopuštena posebna žalba (čl. 42. st. 1.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B3" w:rsidR="001B3FB3">
      <w:r>
        <w:separator/>
      </w:r>
    </w:p>
  </w:endnote>
  <w:endnote w:id="0" w:type="continuationSeparator">
    <w:p w:rsidRDefault="001B3FB3" w:rsidR="001B3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B3" w:rsidR="001B3FB3">
      <w:r>
        <w:separator/>
      </w:r>
    </w:p>
  </w:footnote>
  <w:footnote w:id="0" w:type="continuationSeparator">
    <w:p w:rsidRDefault="001B3FB3" w:rsidR="001B3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7D3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B3FB3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87D3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7D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7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7D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7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AGNUS jednostavno društvo s ograničenom odgovornošću za trgovinu i usluge</izvorni_sadrzaj>
    <derivirana_varijabla naziv="DomainObject.Predmet.ProtustrankaFormated_1">  AGNUS jednostavno društvo s ograničenom odgovornošću za trgovinu i usluge</derivirana_varijabla>
  </DomainObject.Predmet.ProtustrankaFormated>
  <DomainObject.Predmet.ProtustrankaFormatedOIB>
    <izvorni_sadrzaj>  AGNUS jednostavno društvo s ograničenom odgovornošću za trgovinu i usluge, OIB 00254626809</izvorni_sadrzaj>
    <derivirana_varijabla naziv="DomainObject.Predmet.ProtustrankaFormatedOIB_1">  AGNUS jednostavno društvo s ograničenom odgovornošću za trgovinu i usluge, OIB 00254626809</derivirana_varijabla>
  </DomainObject.Predmet.ProtustrankaFormatedOIB>
  <DomainObject.Predmet.ProtustrankaFormatedWithAdress>
    <izvorni_sadrzaj> AGNUS jednostavno društvo s ograničenom odgovornošću za trgovinu i usluge, Vukovarska 213/B, 31000 Osijek</izvorni_sadrzaj>
    <derivirana_varijabla naziv="DomainObject.Predmet.ProtustrankaFormatedWithAdress_1"> AGNUS jednostavno društvo s ograničenom odgovornošću za trgovinu i usluge, Vukovarska 213/B, 31000 Osijek</derivirana_varijabla>
  </DomainObject.Predmet.ProtustrankaFormatedWithAdress>
  <DomainObject.Predmet.ProtustrankaFormatedWithAdressOIB>
    <izvorni_sadrzaj> AGNUS jednostavno društvo s ograničenom odgovornošću za trgovinu i usluge, OIB 00254626809, Vukovarska 213/B, 31000 Osijek</izvorni_sadrzaj>
    <derivirana_varijabla naziv="DomainObject.Predmet.ProtustrankaFormatedWithAdressOIB_1"> AGNUS jednostavno društvo s ograničenom odgovornošću za trgovinu i usluge, OIB 00254626809, Vukovarska 213/B, 31000 Osijek</derivirana_varijabla>
  </DomainObject.Predmet.ProtustrankaFormatedWithAdressOIB>
  <DomainObject.Predmet.ProtustrankaWithAdress>
    <izvorni_sadrzaj>AGNUS jednostavno društvo s ograničenom odgovornošću za trgovinu i usluge Vukovarska 213/B, 31000 Osijek</izvorni_sadrzaj>
    <derivirana_varijabla naziv="DomainObject.Predmet.ProtustrankaWithAdress_1">AGNUS jednostavno društvo s ograničenom odgovornošću za trgovinu i usluge Vukovarska 213/B, 31000 Osijek</derivirana_varijabla>
  </DomainObject.Predmet.ProtustrankaWithAdress>
  <DomainObject.Predmet.ProtustrankaWithAdressOIB>
    <izvorni_sadrzaj>AGNUS jednostavno društvo s ograničenom odgovornošću za trgovinu i usluge, OIB 00254626809, Vukovarska 213/B, 31000 Osijek</izvorni_sadrzaj>
    <derivirana_varijabla naziv="DomainObject.Predmet.ProtustrankaWithAdressOIB_1">AGNUS jednostavno društvo s ograničenom odgovornošću za trgovinu i usluge, OIB 00254626809, Vukovarska 213/B, 31000 Osijek</derivirana_varijabla>
  </DomainObject.Predmet.ProtustrankaWithAdressOIB>
  <DomainObject.Predmet.ProtustrankaNazivFormated>
    <izvorni_sadrzaj>AGNUS jednostavno društvo s ograničenom odgovornošću za trgovinu i usluge</izvorni_sadrzaj>
    <derivirana_varijabla naziv="DomainObject.Predmet.ProtustrankaNazivFormated_1">AGNUS jednostavno društvo s ograničenom odgovornošću za trgovinu i usluge</derivirana_varijabla>
  </DomainObject.Predmet.ProtustrankaNazivFormated>
  <DomainObject.Predmet.ProtustrankaNazivFormatedOIB>
    <izvorni_sadrzaj>AGNUS jednostavno društvo s ograničenom odgovornošću za trgovinu i usluge, OIB 00254626809</izvorni_sadrzaj>
    <derivirana_varijabla naziv="DomainObject.Predmet.ProtustrankaNazivFormatedOIB_1">AGNUS jednostavno društvo s ograničenom odgovornošću za trgovinu i usluge, OIB 00254626809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AGNUS jednostavno društvo s ograničenom odgovornošću za trgovinu i usluge</item>
    </izvorni_sadrzaj>
    <derivirana_varijabla naziv="DomainObject.Predmet.ProtuStrankaListFormated_1">
      <item>AGNUS jednostavno društvo s ograničenom odgovornošću za trgovinu i usluge</item>
    </derivirana_varijabla>
  </DomainObject.Predmet.ProtuStrankaListFormated>
  <DomainObject.Predmet.ProtuStrankaListFormatedOIB>
    <izvorni_sadrzaj>
      <item>AGNUS jednostavno društvo s ograničenom odgovornošću za trgovinu i usluge, OIB 00254626809</item>
    </izvorni_sadrzaj>
    <derivirana_varijabla naziv="DomainObject.Predmet.ProtuStrankaListFormatedOIB_1">
      <item>AGNUS jednostavno društvo s ograničenom odgovornošću za trgovinu i usluge, OIB 00254626809</item>
    </derivirana_varijabla>
  </DomainObject.Predmet.ProtuStrankaListFormatedOIB>
  <DomainObject.Predmet.ProtuStrankaListFormatedWithAdress>
    <izvorni_sadrzaj>
      <item>AGNUS jednostavno društvo s ograničenom odgovornošću za trgovinu i usluge, Vukovarska 213/B, 31000 Osijek</item>
    </izvorni_sadrzaj>
    <derivirana_varijabla naziv="DomainObject.Predmet.ProtuStrankaListFormatedWithAdress_1">
      <item>AGNUS jednostavno društvo s ograničenom odgovornošću za trgovinu i usluge, Vukovarska 213/B, 31000 Osijek</item>
    </derivirana_varijabla>
  </DomainObject.Predmet.ProtuStrankaListFormatedWithAdress>
  <DomainObject.Predmet.ProtuStrankaListFormatedWithAdressOIB>
    <izvorni_sadrzaj>
      <item>AGNUS jednostavno društvo s ograničenom odgovornošću za trgovinu i usluge, OIB 00254626809, Vukovarska 213/B, 31000 Osijek</item>
    </izvorni_sadrzaj>
    <derivirana_varijabla naziv="DomainObject.Predmet.ProtuStrankaListFormatedWithAdressOIB_1">
      <item>AGNUS jednostavno društvo s ograničenom odgovornošću za trgovinu i usluge, OIB 00254626809, Vukovarska 213/B, 31000 Osijek</item>
    </derivirana_varijabla>
  </DomainObject.Predmet.ProtuStrankaListFormatedWithAdressOIB>
  <DomainObject.Predmet.ProtuStrankaListNazivFormated>
    <izvorni_sadrzaj>
      <item>AGNUS jednostavno društvo s ograničenom odgovornošću za trgovinu i usluge</item>
    </izvorni_sadrzaj>
    <derivirana_varijabla naziv="DomainObject.Predmet.ProtuStrankaListNazivFormated_1">
      <item>AGNUS jednostavno društvo s ograničenom odgovornošću za trgovinu i usluge</item>
    </derivirana_varijabla>
  </DomainObject.Predmet.ProtuStrankaListNazivFormated>
  <DomainObject.Predmet.ProtuStrankaListNazivFormatedOIB>
    <izvorni_sadrzaj>
      <item>AGNUS jednostavno društvo s ograničenom odgovornošću za trgovinu i usluge, OIB 00254626809</item>
    </izvorni_sadrzaj>
    <derivirana_varijabla naziv="DomainObject.Predmet.ProtuStrankaListNazivFormatedOIB_1">
      <item>AGNUS jednostavno društvo s ograničenom odgovornošću za trgovinu i usluge, OIB 00254626809</item>
    </derivirana_varijabla>
  </DomainObject.Predmet.ProtuStrankaListNazivFormatedOIB>
  <DomainObject.Predmet.OstaliListFormated>
    <izvorni_sadrzaj>
      <item>DANIJEL LJUBIĆ</item>
    </izvorni_sadrzaj>
    <derivirana_varijabla naziv="DomainObject.Predmet.OstaliListFormated_1">
      <item>DANIJEL LJUBIĆ</item>
    </derivirana_varijabla>
  </DomainObject.Predmet.OstaliListFormated>
  <DomainObject.Predmet.OstaliListFormatedOIB>
    <izvorni_sadrzaj>
      <item>DANIJEL LJUBIĆ, OIB 26632810381</item>
    </izvorni_sadrzaj>
    <derivirana_varijabla naziv="DomainObject.Predmet.OstaliListFormatedOIB_1">
      <item>DANIJEL LJUBIĆ, OIB 26632810381</item>
    </derivirana_varijabla>
  </DomainObject.Predmet.OstaliListFormatedOIB>
  <DomainObject.Predmet.OstaliListFormatedWithAdress>
    <izvorni_sadrzaj>
      <item>DANIJEL LJUBIĆ, Vukovarska 356, 31000 Osijek</item>
    </izvorni_sadrzaj>
    <derivirana_varijabla naziv="DomainObject.Predmet.OstaliListFormatedWithAdress_1">
      <item>DANIJEL LJUBIĆ, Vukovarska 356, 31000 Osijek</item>
    </derivirana_varijabla>
  </DomainObject.Predmet.OstaliListFormatedWithAdress>
  <DomainObject.Predmet.OstaliListFormatedWithAdressOIB>
    <izvorni_sadrzaj>
      <item>DANIJEL LJUBIĆ, OIB 26632810381, Vukovarska 356, 31000 Osijek</item>
    </izvorni_sadrzaj>
    <derivirana_varijabla naziv="DomainObject.Predmet.OstaliListFormatedWithAdressOIB_1">
      <item>DANIJEL LJUBIĆ, OIB 26632810381, Vukovarska 356, 31000 Osijek</item>
    </derivirana_varijabla>
  </DomainObject.Predmet.OstaliListFormatedWithAdressOIB>
  <DomainObject.Predmet.OstaliListNazivFormated>
    <izvorni_sadrzaj>
      <item>DANIJEL LJUBIĆ</item>
    </izvorni_sadrzaj>
    <derivirana_varijabla naziv="DomainObject.Predmet.OstaliListNazivFormated_1">
      <item>DANIJEL LJUBIĆ</item>
    </derivirana_varijabla>
  </DomainObject.Predmet.OstaliListNazivFormated>
  <DomainObject.Predmet.OstaliListNazivFormatedOIB>
    <izvorni_sadrzaj>
      <item>DANIJEL LJUBIĆ, OIB 26632810381</item>
    </izvorni_sadrzaj>
    <derivirana_varijabla naziv="DomainObject.Predmet.OstaliListNazivFormatedOIB_1">
      <item>DANIJEL LJUBIĆ, OIB 26632810381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AGNUS jednostavno društvo s ograničenom odgovornošću za trgovinu i usluge</izvorni_sadrzaj>
    <derivirana_varijabla naziv="DomainObject.Predmet.ProtustrankaIDrugi_1">AGNUS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AGNUS jednostavno društvo s ograničenom odgovornošću za trgovinu i usluge, OIB 00254626809, Vukovarska 213/B, 31000 Osijek</izvorni_sadrzaj>
    <derivirana_varijabla naziv="DomainObject.Predmet.ProtustrankaIDrugiAdressOIB_1">AGNUS jednostavno društvo s ograničenom odgovornošću za trgovinu i usluge, OIB 00254626809, Vukovarska 213/B,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AGNUS jednostavno društvo s ograničenom odgovornošću za trgovinu i usluge</item>
      <item>DANIJEL LJUBIĆ</item>
    </izvorni_sadrzaj>
    <derivirana_varijabla naziv="DomainObject.Predmet.SudioniciListNaziv_1">
      <item>FINA RC OSIJEK</item>
      <item>AGNUS jednostavno društvo s ograničenom odgovornošću za trgovinu i usluge</item>
      <item>DANIJEL LJUBIĆ</item>
    </derivirana_varijabla>
  </DomainObject.Predmet.SudioniciListNaziv>
  <DomainObject.Predmet.SudioniciListAdressOIB>
    <izvorni_sadrzaj>
      <item>FINA RC OSIJEK, OIB 85821130368</item>
      <item>AGNUS jednostavno društvo s ograničenom odgovornošću za trgovinu i usluge, OIB 00254626809, Vukovarska 213/B,31000 Osijek</item>
      <item>DANIJEL LJUBIĆ, OIB 26632810381, Vukovarska 356,31000 Osijek</item>
    </izvorni_sadrzaj>
    <derivirana_varijabla naziv="DomainObject.Predmet.SudioniciListAdressOIB_1">
      <item>FINA RC OSIJEK, OIB 85821130368</item>
      <item>AGNUS jednostavno društvo s ograničenom odgovornošću za trgovinu i usluge, OIB 00254626809, Vukovarska 213/B,31000 Osijek</item>
      <item>DANIJEL LJUBIĆ, OIB 26632810381, Vukovarska 356,31000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00254626809</item>
      <item>, OIB 26632810381</item>
    </izvorni_sadrzaj>
    <derivirana_varijabla naziv="DomainObject.Predmet.SudioniciListNazivOIB_1">
      <item>, OIB 85821130368</item>
      <item>, OIB 00254626809</item>
      <item>, OIB 26632810381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85609-8C92-4E3E-9534-2A19370A3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2862</properties:Characters>
  <properties:Lines>123</properties:Lines>
  <properties:Paragraphs>31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2017-04-07T10:52:00Z</cp:lastPrinted>
  <dcterms:modified xmlns:xsi="http://www.w3.org/2001/XMLSchema-instance" xsi:type="dcterms:W3CDTF">2017-04-07T10:53:00Z</dcterms:modified>
  <cp:revision>20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