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1ef1" w14:paraId="5c51ef1" w:rsidRDefault="00DC6DB7" w:rsidP="00DC6DB7" w:rsidR="0088540C" w:rsidRPr="00A84A0F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40C" w:rsidP="0088540C" w:rsidR="0088540C" w:rsidRPr="00A84A0F">
      <w:pPr>
        <w:jc w:val="right"/>
      </w:pPr>
    </w:p>
    <w:p w:rsidRDefault="005D48F4" w:rsidP="007F37DD" w:rsidR="005D48F4" w:rsidRPr="00A84A0F">
      <w:r w:rsidRPr="00A84A0F">
        <w:t xml:space="preserve">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r w:rsidRPr="00A84A0F">
        <w:t>20</w:t>
      </w:r>
      <w:r w:rsidR="00C1730E" w:rsidRPr="00A84A0F">
        <w:t>.</w:t>
      </w:r>
      <w:r w:rsidRPr="00A84A0F">
        <w:t xml:space="preserve"> St-</w:t>
      </w:r>
      <w:proofErr w:type="spellStart"/>
      <w:r w:rsidR="00DC6DB7">
        <w:t>1085</w:t>
      </w:r>
      <w:proofErr w:type="spellEnd"/>
      <w:r w:rsidR="00DC6DB7">
        <w:t>/</w:t>
      </w:r>
      <w:proofErr w:type="spellStart"/>
      <w:r w:rsidR="00DC6DB7">
        <w:t>11</w:t>
      </w:r>
      <w:proofErr w:type="spellEnd"/>
    </w:p>
    <w:p w:rsidRDefault="00096B2B" w:rsidP="0088540C" w:rsidR="00096B2B" w:rsidRPr="00A84A0F">
      <w:pPr>
        <w:jc w:val="right"/>
      </w:pP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9A210F" w:rsidP="0088540C" w:rsidR="009A210F" w:rsidRPr="00A84A0F">
      <w:pPr>
        <w:jc w:val="right"/>
      </w:pPr>
    </w:p>
    <w:p w:rsidRDefault="0088540C" w:rsidP="0088540C" w:rsidR="0088540C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9E4253" w:rsidRPr="00ED6B24">
        <w:t xml:space="preserve">nad </w:t>
      </w:r>
      <w:r w:rsidR="00DC6DB7">
        <w:t xml:space="preserve">stečajnim dužnikom </w:t>
      </w:r>
      <w:proofErr w:type="spellStart"/>
      <w:r w:rsidR="00DC6DB7" w:rsidRPr="0094644A">
        <w:t>MARGIANA</w:t>
      </w:r>
      <w:proofErr w:type="spellEnd"/>
      <w:r w:rsidR="00DC6DB7" w:rsidRPr="0094644A">
        <w:t xml:space="preserve"> d.o.o. za trgovinu i usluge, u stečaju, Zagreb, Kralja Držislava 3, </w:t>
      </w:r>
      <w:proofErr w:type="spellStart"/>
      <w:r w:rsidR="00DC6DB7" w:rsidRPr="0094644A">
        <w:t>MBS</w:t>
      </w:r>
      <w:proofErr w:type="spellEnd"/>
      <w:r w:rsidR="00DC6DB7" w:rsidRPr="0094644A">
        <w:t xml:space="preserve">: </w:t>
      </w:r>
      <w:proofErr w:type="spellStart"/>
      <w:r w:rsidR="00DC6DB7" w:rsidRPr="0094644A">
        <w:t>080531589</w:t>
      </w:r>
      <w:proofErr w:type="spellEnd"/>
      <w:r w:rsidR="00DC6DB7" w:rsidRPr="0094644A">
        <w:t xml:space="preserve">, </w:t>
      </w:r>
      <w:proofErr w:type="spellStart"/>
      <w:r w:rsidR="00DC6DB7" w:rsidRPr="0094644A">
        <w:t>OIB</w:t>
      </w:r>
      <w:proofErr w:type="spellEnd"/>
      <w:r w:rsidR="00DC6DB7" w:rsidRPr="0094644A">
        <w:t xml:space="preserve">: </w:t>
      </w:r>
      <w:proofErr w:type="spellStart"/>
      <w:r w:rsidR="00DC6DB7" w:rsidRPr="0094644A">
        <w:t>59355331944</w:t>
      </w:r>
      <w:proofErr w:type="spellEnd"/>
      <w:r w:rsidR="009E4253" w:rsidRPr="00ED6B24">
        <w:t>,</w:t>
      </w:r>
      <w:r w:rsidR="004F5DBF" w:rsidRPr="00A84A0F">
        <w:t xml:space="preserve">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29.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priv</w:t>
      </w:r>
      <w:r w:rsidR="003D303D">
        <w:t>r</w:t>
      </w:r>
      <w:r w:rsidR="00350374">
        <w:t>e</w:t>
      </w:r>
      <w:r w:rsidR="00DC6DB7">
        <w:t>menoj stečajnoj upraviteljici.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FF49B1" w:rsidP="0088540C" w:rsidR="0088540C" w:rsidRPr="00A84A0F">
      <w:pPr>
        <w:jc w:val="center"/>
      </w:pPr>
      <w:r w:rsidRPr="00A84A0F">
        <w:t>U Zagrebu</w:t>
      </w:r>
      <w:r w:rsidR="009E4253">
        <w:t xml:space="preserve"> </w:t>
      </w:r>
      <w:proofErr w:type="spellStart"/>
      <w:r w:rsidR="00DC6DB7">
        <w:t>11</w:t>
      </w:r>
      <w:proofErr w:type="spellEnd"/>
      <w:r w:rsidR="009E4253">
        <w:t xml:space="preserve">. </w:t>
      </w:r>
      <w:r w:rsidR="00DC6DB7">
        <w:t>rujna</w:t>
      </w:r>
      <w:r w:rsidR="00C717CE" w:rsidRPr="00A84A0F">
        <w:t xml:space="preserve"> </w:t>
      </w:r>
      <w:proofErr w:type="spellStart"/>
      <w:r w:rsidR="004162BA" w:rsidRPr="00A84A0F">
        <w:t>20</w:t>
      </w:r>
      <w:r w:rsidR="003705FA" w:rsidRPr="00A84A0F">
        <w:t>1</w:t>
      </w:r>
      <w:r w:rsidR="00DC6DB7">
        <w:t>5</w:t>
      </w:r>
      <w:proofErr w:type="spellEnd"/>
      <w:r w:rsidR="004162BA" w:rsidRPr="00A84A0F">
        <w:t>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DC6DB7" w:rsidR="008F7FBC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C31127">
        <w:t>, v.r.</w:t>
      </w:r>
    </w:p>
    <w:p w:rsidRDefault="00C31127" w:rsidP="003C5659" w:rsidR="00C31127" w:rsidRPr="006866B6">
      <w:pPr>
        <w:ind w:firstLine="708" w:left="2124"/>
      </w:pPr>
      <w:r>
        <w:t xml:space="preserve">                                 </w:t>
      </w: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C31127" w:rsidR="00C31127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      </w:t>
      </w:r>
      <w:bookmarkStart w:name="_GoBack" w:id="0"/>
      <w:bookmarkEnd w:id="0"/>
      <w:r w:rsidRPr="006866B6">
        <w:t>(Valentina Kranjčić)</w:t>
      </w:r>
    </w:p>
    <w:p w:rsidRDefault="00C31127" w:rsidP="00DC6DB7" w:rsidR="00C31127" w:rsidRPr="00A84A0F"/>
    <w:p w:rsidRDefault="00BE752B" w:rsidP="0088540C" w:rsidR="00BE752B" w:rsidRPr="00A84A0F"/>
    <w:p w:rsidRDefault="00FF49B1" w:rsidP="0088540C" w:rsidR="00FF49B1" w:rsidRPr="00C31127">
      <w:pPr>
        <w:rPr>
          <w:color w:val="FFFFFF"/>
        </w:rPr>
      </w:pPr>
      <w:r w:rsidRPr="00C31127">
        <w:rPr>
          <w:color w:val="FFFFFF"/>
        </w:rPr>
        <w:t>DNA:</w:t>
      </w:r>
    </w:p>
    <w:p w:rsidRDefault="00DC6DB7" w:rsidP="00FF49B1" w:rsidR="0088540C" w:rsidRPr="00C31127">
      <w:pPr>
        <w:numPr>
          <w:ilvl w:val="0"/>
          <w:numId w:val="2"/>
        </w:numPr>
        <w:rPr>
          <w:color w:val="FFFFFF"/>
        </w:rPr>
      </w:pPr>
      <w:r w:rsidRPr="00C31127">
        <w:rPr>
          <w:color w:val="FFFFFF"/>
        </w:rPr>
        <w:t>e-</w:t>
      </w:r>
      <w:r w:rsidR="00FF49B1" w:rsidRPr="00C31127">
        <w:rPr>
          <w:color w:val="FFFFFF"/>
        </w:rPr>
        <w:t>oglasna ploča suda 8 dana</w:t>
      </w:r>
    </w:p>
    <w:p w:rsidRDefault="00FF49B1" w:rsidP="00FF49B1" w:rsidR="00FF49B1" w:rsidRPr="00C31127">
      <w:pPr>
        <w:rPr>
          <w:color w:val="FFFFFF"/>
        </w:rPr>
      </w:pPr>
    </w:p>
    <w:p w:rsidRDefault="00DC6DB7" w:rsidP="00FF49B1" w:rsidR="004F5DBF" w:rsidRPr="00C31127">
      <w:pPr>
        <w:rPr>
          <w:color w:val="FFFFFF"/>
        </w:rPr>
      </w:pPr>
      <w:r w:rsidRPr="00C31127">
        <w:rPr>
          <w:color w:val="FFFFFF"/>
        </w:rPr>
        <w:t>11.10</w:t>
      </w:r>
      <w:r w:rsidR="009E4253" w:rsidRPr="00C31127">
        <w:rPr>
          <w:color w:val="FFFFFF"/>
        </w:rPr>
        <w:t>.</w:t>
      </w:r>
      <w:r w:rsidR="004F5DBF" w:rsidRPr="00C31127">
        <w:rPr>
          <w:color w:val="FFFFFF"/>
        </w:rPr>
        <w:t>201</w:t>
      </w:r>
      <w:r w:rsidRPr="00C31127">
        <w:rPr>
          <w:color w:val="FFFFFF"/>
        </w:rPr>
        <w:t>5</w:t>
      </w:r>
      <w:r w:rsidR="004F5DBF" w:rsidRPr="00C31127">
        <w:rPr>
          <w:color w:val="FFFFFF"/>
        </w:rPr>
        <w:t>.</w:t>
      </w:r>
    </w:p>
    <w:sectPr w:rsidSect="00A84A0F" w:rsidR="004F5DBF" w:rsidRPr="00C3112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F09A6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1127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DC6DB7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1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11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1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11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2011.</izvorni_sadrzaj>
    <derivirana_varijabla naziv="DomainObject.Predmet.DatumOsnivanja_1">11.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2015.</izvorni_sadrzaj>
    <derivirana_varijabla naziv="DomainObject.Predmet.DatumRjesavanja_1">24.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St-1085/2011</izvorni_sadrzaj>
    <derivirana_varijabla naziv="DomainObject.Predmet.OznakaBroj_1">St-1085/2011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MARGIANA d.o.o. za trgovinu i usluge zastupanog po punomoćniku GORAN PEJIČIĆ; odvj. MARKO KERN</izvorni_sadrzaj>
    <derivirana_varijabla naziv="DomainObject.Predmet.ProtustrankaFormated_1">  MARGIANA d.o.o. za trgovinu i usluge zastupanog po punomoćniku GORAN PEJIČIĆ; odvj. MARKO KERN</derivirana_varijabla>
  </DomainObject.Predmet.ProtustrankaFormated>
  <DomainObject.Predmet.ProtustrankaFormatedOIB>
    <izvorni_sadrzaj>  MARGIANA d.o.o. za trgovinu i usluge, OIB 59355331944 zastupanog po punomoćniku GORAN PEJIČIĆ; odvj. MARKO KERN</izvorni_sadrzaj>
    <derivirana_varijabla naziv="DomainObject.Predmet.ProtustrankaFormatedOIB_1">  MARGIANA d.o.o. za trgovinu i usluge, OIB 59355331944 zastupanog po punomoćniku GORAN PEJIČIĆ; odvj. MARKO KERN</derivirana_varijabla>
  </DomainObject.Predmet.ProtustrankaFormatedOIB>
  <DomainObject.Predmet.ProtustrankaFormatedWithAdress>
    <izvorni_sadrzaj> MARGIANA d.o.o. za trgovinu i usluge, KRALJA DRŽISLAVA 3, 10000 Zagreb zastupanog po punomoćniku GORAN PEJIČIĆ; odvj. MARKO KERN</izvorni_sadrzaj>
    <derivirana_varijabla naziv="DomainObject.Predmet.ProtustrankaFormatedWithAdress_1"> MARGIANA d.o.o. za trgovinu i usluge, KRALJA DRŽISLAVA 3, 10000 Zagreb zastupanog po punomoćniku GORAN PEJIČIĆ; odvj. MARKO KERN</derivirana_varijabla>
  </DomainObject.Predmet.ProtustrankaFormatedWithAdress>
  <DomainObject.Predmet.ProtustrankaFormatedWithAdressOIB>
    <izvorni_sadrzaj> MARGIANA d.o.o. za trgovinu i usluge, OIB 59355331944, KRALJA DRŽISLAVA 3, 10000 Zagreb zastupanog po punomoćniku GORAN PEJIČIĆ; odvj. MARKO KERN</izvorni_sadrzaj>
    <derivirana_varijabla naziv="DomainObject.Predmet.ProtustrankaFormatedWithAdressOIB_1"> MARGIANA d.o.o. za trgovinu i usluge, OIB 59355331944, KRALJA DRŽISLAVA 3, 10000 Zagreb zastupanog po punomoćniku GORAN PEJIČIĆ; odvj. MARKO KERN</derivirana_varijabla>
  </DomainObject.Predmet.ProtustrankaFormatedWithAdressOIB>
  <DomainObject.Predmet.ProtustrankaWithAdress>
    <izvorni_sadrzaj>MARGIANA d.o.o. za trgovinu i usluge KRALJA DRŽISLAVA 3, 10000 Zagreb</izvorni_sadrzaj>
    <derivirana_varijabla naziv="DomainObject.Predmet.ProtustrankaWithAdress_1">MARGIANA d.o.o. za trgovinu i usluge KRALJA DRŽISLAVA 3, 10000 Zagreb</derivirana_varijabla>
  </DomainObject.Predmet.ProtustrankaWithAdress>
  <DomainObject.Predmet.ProtustrankaWithAdressOIB>
    <izvorni_sadrzaj>MARGIANA d.o.o. za trgovinu i usluge, OIB 59355331944, KRALJA DRŽISLAVA 3, 10000 Zagreb</izvorni_sadrzaj>
    <derivirana_varijabla naziv="DomainObject.Predmet.ProtustrankaWithAdressOIB_1">MARGIANA d.o.o. za trgovinu i usluge, OIB 59355331944, KRALJA DRŽISLAVA 3, 10000 Zagreb</derivirana_varijabla>
  </DomainObject.Predmet.ProtustrankaWithAdressOIB>
  <DomainObject.Predmet.ProtustrankaNazivFormated>
    <izvorni_sadrzaj>MARGIANA d.o.o. za trgovinu i usluge</izvorni_sadrzaj>
    <derivirana_varijabla naziv="DomainObject.Predmet.ProtustrankaNazivFormated_1">MARGIANA d.o.o. za trgovinu i usluge</derivirana_varijabla>
  </DomainObject.Predmet.ProtustrankaNazivFormated>
  <DomainObject.Predmet.ProtustrankaNazivFormatedOIB>
    <izvorni_sadrzaj>MARGIANA d.o.o. za trgovinu i usluge, OIB 59355331944</izvorni_sadrzaj>
    <derivirana_varijabla naziv="DomainObject.Predmet.ProtustrankaNazivFormatedOIB_1">MARGIANA d.o.o. za trgovinu i usluge, OIB 59355331944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PAGU; RH, MINISTARSTVO FINANCIJA,  POREZNA UPRAVA, PODRUČNI URED ZAGREB zastupanog po punomoćniku RH, ŽUPANIJSKO DRŽAVNO ODVJETNIŠTVO U ZAGREBU</izvorni_sadrzaj>
    <derivirana_varijabla naziv="DomainObject.Predmet.StrankaFormated_1">  OPĆINSKI SUD U PAGU; RH, MINISTARSTVO FINANCIJA,  POREZNA UPRAVA, PODRUČNI URED ZAGREB zastupanog po punomoćniku RH, ŽUPANIJSKO DRŽAVNO ODVJETNIŠTVO U ZAGREBU</derivirana_varijabla>
  </DomainObject.Predmet.StrankaFormated>
  <DomainObject.Predmet.StrankaFormatedOIB>
    <izvorni_sadrzaj>  OPĆINSKI SUD U PAGU; RH, MINISTARSTVO FINANCIJA,  POREZNA UPRAVA, PODRUČNI URED ZAGREB zastupanog po punomoćniku RH, ŽUPANIJSKO DRŽAVNO ODVJETNIŠTVO U ZAGREBU</izvorni_sadrzaj>
    <derivirana_varijabla naziv="DomainObject.Predmet.StrankaFormatedOIB_1">  OPĆINSKI SUD U PAGU; RH, MINISTARSTVO FINANCIJA,  POREZNA UPRAVA, PODRUČNI URED ZAGREB zastupanog po punomoćniku RH, ŽUPANIJSKO DRŽAVNO ODVJETNIŠTVO U ZAGREBU</derivirana_varijabla>
  </DomainObject.Predmet.StrankaFormatedOIB>
  <DomainObject.Predmet.StrankaFormatedWithAdress>
    <izvorni_sadrzaj> OPĆINSKI SUD U PAGU; RH, MINISTARSTVO FINANCIJA,  POREZNA UPRAVA, PODRUČNI URED ZAGREB, Av. Dubrovnik 32, 10000 Zagreb zastupanog po punomoćniku RH, ŽUPANIJSKO DRŽAVNO ODVJETNIŠTVO U ZAGREBU</izvorni_sadrzaj>
    <derivirana_varijabla naziv="DomainObject.Predmet.StrankaFormatedWithAdress_1"> OPĆINSKI SUD U PAGU; RH, MINISTARSTVO FINANCIJA,  POREZNA UPRAVA, PODRUČNI URED ZAGREB, Av. Dubrovnik 32, 10000 Zagreb zastupanog po punomoćniku RH, ŽUPANIJSKO DRŽAVNO ODVJETNIŠTVO U ZAGREBU</derivirana_varijabla>
  </DomainObject.Predmet.StrankaFormatedWithAdress>
  <DomainObject.Predmet.StrankaFormatedWithAdressOIB>
    <izvorni_sadrzaj> OPĆINSKI SUD U PAGU; RH, MINISTARSTVO FINANCIJA,  POREZNA UPRAVA, PODRUČNI URED ZAGREB, Av. Dubrovnik 32, 10000 Zagreb zastupanog po punomoćniku RH, ŽUPANIJSKO DRŽAVNO ODVJETNIŠTVO U ZAGREBU</izvorni_sadrzaj>
    <derivirana_varijabla naziv="DomainObject.Predmet.StrankaFormatedWithAdressOIB_1"> OPĆINSKI SUD U PAGU; RH, MINISTARSTVO FINANCIJA,  POREZNA UPRAVA, PODRUČNI URED ZAGREB, Av. Dubrovnik 32, 10000 Zagreb zastupanog po punomoćniku RH, ŽUPANIJSKO DRŽAVNO ODVJETNIŠTVO U ZAGREBU</derivirana_varijabla>
  </DomainObject.Predmet.StrankaFormatedWithAdressOIB>
  <DomainObject.Predmet.StrankaWithAdress>
    <izvorni_sadrzaj>OPĆINSKI SUD U PAGU ,RH, MINISTARSTVO FINANCIJA,  POREZNA UPRAVA, PODRUČNI URED ZAGREB Av. Dubrovnik 32,10000 Zagreb</izvorni_sadrzaj>
    <derivirana_varijabla naziv="DomainObject.Predmet.StrankaWithAdress_1">OPĆINSKI SUD U PAGU ,RH, MINISTARSTVO FINANCIJA,  POREZNA UPRAVA, PODRUČNI URED ZAGREB Av. Dubrovnik 32,10000 Zagreb</derivirana_varijabla>
  </DomainObject.Predmet.StrankaWithAdress>
  <DomainObject.Predmet.StrankaWithAdressOIB>
    <izvorni_sadrzaj>OPĆINSKI SUD U PAGU,RH, MINISTARSTVO FINANCIJA,  POREZNA UPRAVA, PODRUČNI URED ZAGREB, Av. Dubrovnik 32,10000 Zagreb</izvorni_sadrzaj>
    <derivirana_varijabla naziv="DomainObject.Predmet.StrankaWithAdressOIB_1">OPĆINSKI SUD U PAGU,RH, MINISTARSTVO FINANCIJA,  POREZNA UPRAVA, PODRUČNI URED ZAGREB, Av. Dubrovnik 32,10000 Zagreb</derivirana_varijabla>
  </DomainObject.Predmet.StrankaWithAdressOIB>
  <DomainObject.Predmet.StrankaNazivFormated>
    <izvorni_sadrzaj>OPĆINSKI SUD U PAGU,RH, MINISTARSTVO FINANCIJA,  POREZNA UPRAVA, PODRUČNI URED ZAGREB</izvorni_sadrzaj>
    <derivirana_varijabla naziv="DomainObject.Predmet.StrankaNazivFormated_1">OPĆINSKI SUD U PAGU,RH, MINISTARSTVO FINANCIJA,  POREZNA UPRAVA, PODRUČNI URED ZAGREB</derivirana_varijabla>
  </DomainObject.Predmet.StrankaNazivFormated>
  <DomainObject.Predmet.StrankaNazivFormatedOIB>
    <izvorni_sadrzaj>OPĆINSKI SUD U PAGU,RH, MINISTARSTVO FINANCIJA,  POREZNA UPRAVA, PODRUČNI URED ZAGREB</izvorni_sadrzaj>
    <derivirana_varijabla naziv="DomainObject.Predmet.StrankaNazivFormatedOIB_1">OPĆINSKI SUD U PAGU,RH, MINISTARSTVO FINANCIJA, 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OPĆINSKI SUD U PAGU</item>
      <item>RH, MINISTARSTVO FINANCIJA,  POREZNA UPRAVA, PODRUČNI URED ZAGREB zastupanog po punomoćniku RH, ŽUPANIJSKO DRŽAVNO ODVJETNIŠTVO U ZAGREBU</item>
    </izvorni_sadrzaj>
    <derivirana_varijabla naziv="DomainObject.Predmet.StrankaListFormated_1">
      <item>OPĆINSKI SUD U PAGU</item>
      <item>RH, MINISTARSTVO FINANCIJA,  POREZNA UPRAVA, PODRUČNI URED ZAGREB zastupanog po punomoćniku RH, ŽUPANIJSKO DRŽAVNO ODVJETNIŠTVO U ZAGREBU</item>
    </derivirana_varijabla>
  </DomainObject.Predmet.StrankaListFormated>
  <DomainObject.Predmet.StrankaListFormatedOIB>
    <izvorni_sadrzaj>
      <item>OPĆINSKI SUD U PAGU</item>
      <item>RH, MINISTARSTVO FINANCIJA,  POREZNA UPRAVA, PODRUČNI URED ZAGREB zastupanog po punomoćniku RH, ŽUPANIJSKO DRŽAVNO ODVJETNIŠTVO U ZAGREBU</item>
    </izvorni_sadrzaj>
    <derivirana_varijabla naziv="DomainObject.Predmet.StrankaListFormatedOIB_1">
      <item>OPĆINSKI SUD U PAGU</item>
      <item>RH, MINISTARSTVO FINANCIJA,  POREZNA UPRAVA, PODRUČNI URED ZAGREB zastupanog po punomoćniku RH, ŽUPANIJSKO DRŽAVNO ODVJETNIŠTVO U ZAGREBU</item>
    </derivirana_varijabla>
  </DomainObject.Predmet.StrankaListFormatedOIB>
  <DomainObject.Predmet.StrankaListFormatedWithAdress>
    <izvorni_sadrzaj>
      <item>OPĆINSKI SUD U PAGU</item>
      <item>RH, MINISTARSTVO FINANCIJA,  POREZNA UPRAVA, PODRUČNI URED ZAGREB, Av. Dubrovnik 32, 10000 Zagreb zastupanog po punomoćniku RH, ŽUPANIJSKO DRŽAVNO ODVJETNIŠTVO U ZAGREBU</item>
    </izvorni_sadrzaj>
    <derivirana_varijabla naziv="DomainObject.Predmet.StrankaListFormatedWithAdress_1">
      <item>OPĆINSKI SUD U PAGU</item>
      <item>RH, MINISTARSTVO FINANCIJA,  POREZNA UPRAVA, PODRUČNI URED ZAGREB, Av. Dubrovnik 32, 10000 Zagreb zastupanog po punomoćniku RH, ŽUPANIJSKO DRŽAVNO ODVJETNIŠTVO U ZAGREBU</item>
    </derivirana_varijabla>
  </DomainObject.Predmet.StrankaListFormatedWithAdress>
  <DomainObject.Predmet.StrankaListFormatedWithAdressOIB>
    <izvorni_sadrzaj>
      <item>OPĆINSKI SUD U PAGU</item>
      <item>RH, MINISTARSTVO FINANCIJA,  POREZNA UPRAVA, PODRUČNI URED ZAGREB, Av. Dubrovnik 32, 10000 Zagreb zastupanog po punomoćniku RH, ŽUPANIJSKO DRŽAVNO ODVJETNIŠTVO U ZAGREBU</item>
    </izvorni_sadrzaj>
    <derivirana_varijabla naziv="DomainObject.Predmet.StrankaListFormatedWithAdressOIB_1">
      <item>OPĆINSKI SUD U PAGU</item>
      <item>RH, MINISTARSTVO FINANCIJA,  POREZNA UPRAVA, PODRUČNI URED ZAGREB, Av. Dubrovnik 32, 10000 Zagreb zastupanog po punomoćniku RH, ŽUPANIJSKO DRŽAVNO ODVJETNIŠTVO U ZAGREBU</item>
    </derivirana_varijabla>
  </DomainObject.Predmet.StrankaListFormatedWithAdressOIB>
  <DomainObject.Predmet.StrankaListNazivFormated>
    <izvorni_sadrzaj>
      <item>OPĆINSKI SUD U PAGU</item>
      <item>RH, MINISTARSTVO FINANCIJA,  POREZNA UPRAVA, PODRUČNI URED ZAGREB</item>
    </izvorni_sadrzaj>
    <derivirana_varijabla naziv="DomainObject.Predmet.StrankaListNazivFormated_1">
      <item>OPĆINSKI SUD U PAGU</item>
      <item>RH, MINISTARSTVO FINANCIJA,  POREZNA UPRAVA, PODRUČNI URED ZAGREB</item>
    </derivirana_varijabla>
  </DomainObject.Predmet.StrankaListNazivFormated>
  <DomainObject.Predmet.StrankaListNazivFormatedOIB>
    <izvorni_sadrzaj>
      <item>OPĆINSKI SUD U PAGU</item>
      <item>RH, MINISTARSTVO FINANCIJA,  POREZNA UPRAVA, PODRUČNI URED ZAGREB</item>
    </izvorni_sadrzaj>
    <derivirana_varijabla naziv="DomainObject.Predmet.StrankaListNazivFormatedOIB_1">
      <item>OPĆINSKI SUD U PAGU</item>
      <item>RH, MINISTARSTVO FINANCIJA,  POREZNA UPRAVA, PODRUČNI URED ZAGREB</item>
    </derivirana_varijabla>
  </DomainObject.Predmet.StrankaListNazivFormatedOIB>
  <DomainObject.Predmet.ProtuStrankaListFormated>
    <izvorni_sadrzaj>
      <item>MARGIANA d.o.o. za trgovinu i usluge zastupanog po punomoćniku GORAN PEJIČIĆ; odvj. MARKO KERN</item>
    </izvorni_sadrzaj>
    <derivirana_varijabla naziv="DomainObject.Predmet.ProtuStrankaListFormated_1">
      <item>MARGIANA d.o.o. za trgovinu i usluge zastupanog po punomoćniku GORAN PEJIČIĆ; odvj. MARKO KERN</item>
    </derivirana_varijabla>
  </DomainObject.Predmet.ProtuStrankaListFormated>
  <DomainObject.Predmet.ProtuStrankaListFormatedOIB>
    <izvorni_sadrzaj>
      <item>MARGIANA d.o.o. za trgovinu i usluge, OIB 59355331944 zastupanog po punomoćniku GORAN PEJIČIĆ; odvj. MARKO KERN</item>
    </izvorni_sadrzaj>
    <derivirana_varijabla naziv="DomainObject.Predmet.ProtuStrankaListFormatedOIB_1">
      <item>MARGIANA d.o.o. za trgovinu i usluge, OIB 59355331944 zastupanog po punomoćniku GORAN PEJIČIĆ; odvj. MARKO KERN</item>
    </derivirana_varijabla>
  </DomainObject.Predmet.ProtuStrankaListFormatedOIB>
  <DomainObject.Predmet.ProtuStrankaListFormatedWithAdress>
    <izvorni_sadrzaj>
      <item>MARGIANA d.o.o. za trgovinu i usluge, KRALJA DRŽISLAVA 3, 10000 Zagreb zastupanog po punomoćniku GORAN PEJIČIĆ; odvj. MARKO KERN</item>
    </izvorni_sadrzaj>
    <derivirana_varijabla naziv="DomainObject.Predmet.ProtuStrankaListFormatedWithAdress_1">
      <item>MARGIANA d.o.o. za trgovinu i usluge, KRALJA DRŽISLAVA 3, 10000 Zagreb zastupanog po punomoćniku GORAN PEJIČIĆ; odvj. MARKO KERN</item>
    </derivirana_varijabla>
  </DomainObject.Predmet.ProtuStrankaListFormatedWithAdress>
  <DomainObject.Predmet.ProtuStrankaListFormatedWithAdressOIB>
    <izvorni_sadrzaj>
      <item>MARGIANA d.o.o. za trgovinu i usluge, OIB 59355331944, KRALJA DRŽISLAVA 3, 10000 Zagreb zastupanog po punomoćniku GORAN PEJIČIĆ; odvj. MARKO KERN</item>
    </izvorni_sadrzaj>
    <derivirana_varijabla naziv="DomainObject.Predmet.ProtuStrankaListFormatedWithAdressOIB_1">
      <item>MARGIANA d.o.o. za trgovinu i usluge, OIB 59355331944, KRALJA DRŽISLAVA 3, 10000 Zagreb zastupanog po punomoćniku GORAN PEJIČIĆ; odvj. MARKO KERN</item>
    </derivirana_varijabla>
  </DomainObject.Predmet.ProtuStrankaListFormatedWithAdressOIB>
  <DomainObject.Predmet.ProtuStrankaListNazivFormated>
    <izvorni_sadrzaj>
      <item>MARGIANA d.o.o. za trgovinu i usluge</item>
    </izvorni_sadrzaj>
    <derivirana_varijabla naziv="DomainObject.Predmet.ProtuStrankaListNazivFormated_1">
      <item>MARGIANA d.o.o. za trgovinu i usluge</item>
    </derivirana_varijabla>
  </DomainObject.Predmet.ProtuStrankaListNazivFormated>
  <DomainObject.Predmet.ProtuStrankaListNazivFormatedOIB>
    <izvorni_sadrzaj>
      <item>MARGIANA d.o.o. za trgovinu i usluge, OIB 59355331944</item>
    </izvorni_sadrzaj>
    <derivirana_varijabla naziv="DomainObject.Predmet.ProtuStrankaListNazivFormatedOIB_1">
      <item>MARGIANA d.o.o. za trgovinu i usluge, OIB 59355331944</item>
    </derivirana_varijabla>
  </DomainObject.Predmet.ProtuStrankaListNazivFormatedOIB>
  <DomainObject.Predmet.OstaliListFormated>
    <izvorni_sadrzaj>
      <item>Ministarstvo financija RH,Porezna uprava,Područni ured Zagreb</item>
      <item>RH, ŽUPANIJSKO DRŽAVNO ODVJETNIŠTVO U ZAGREBU punomoćnik sudionika u postupku RH, MINISTARSTVO FINANCIJA,  POREZNA UPRAVA, PODRUČNI URED ZAGREB</item>
      <item>odvj. MARKO KERN punomoćnik sudionika u postupku MARGIANA d.o.o. za trgovinu i usluge</item>
      <item>GORAN PEJIČIĆ punomoćnik sudionika u postupku MARGIANA d.o.o. za trgovinu i usluge</item>
      <item>HYPO ALPE-ADRIA-BANK d.d.</item>
      <item>FINA ZAGREB</item>
      <item>DAVORKA HULJEV</item>
      <item>Alpe-Adria poslovodstvo društvo s ograničenom odgovornošću za promet nekretnina</item>
    </izvorni_sadrzaj>
    <derivirana_varijabla naziv="DomainObject.Predmet.OstaliListFormated_1">
      <item>Ministarstvo financija RH,Porezna uprava,Područni ured Zagreb</item>
      <item>RH, ŽUPANIJSKO DRŽAVNO ODVJETNIŠTVO U ZAGREBU punomoćnik sudionika u postupku RH, MINISTARSTVO FINANCIJA,  POREZNA UPRAVA, PODRUČNI URED ZAGREB</item>
      <item>odvj. MARKO KERN punomoćnik sudionika u postupku MARGIANA d.o.o. za trgovinu i usluge</item>
      <item>GORAN PEJIČIĆ punomoćnik sudionika u postupku MARGIANA d.o.o. za trgovinu i usluge</item>
      <item>HYPO ALPE-ADRIA-BANK d.d.</item>
      <item>FINA ZAGREB</item>
      <item>DAVORKA HULJEV</item>
      <item>Alpe-Adria poslovodstvo društvo s ograničenom odgovornošću za promet nekretnina</item>
    </derivirana_varijabla>
  </DomainObject.Predmet.OstaliListFormated>
  <DomainObject.Predmet.OstaliListFormatedOIB>
    <izvorni_sadrzaj>
      <item>Ministarstvo financija RH,Porezna uprava,Područni ured Zagreb, OIB 18683136487</item>
      <item>RH, ŽUPANIJSKO DRŽAVNO ODVJETNIŠTVO U ZAGREBU punomoćnik sudionika u postupku RH, MINISTARSTVO FINANCIJA,  POREZNA UPRAVA, PODRUČNI URED ZAGREB</item>
      <item>odvj. MARKO KERN punomoćnik sudionika u postupku MARGIANA d.o.o. za trgovinu i usluge</item>
      <item>GORAN PEJIČIĆ punomoćnik sudionika u postupku MARGIANA d.o.o. za trgovinu i usluge</item>
      <item>HYPO ALPE-ADRIA-BANK d.d., OIB 14036333877</item>
      <item>FINA ZAGREB, OIB 85821130368</item>
      <item>DAVORKA HULJEV, OIB 34743014377</item>
      <item>Alpe-Adria poslovodstvo društvo s ograničenom odgovornošću za promet nekretnina, OIB 99488126785</item>
    </izvorni_sadrzaj>
    <derivirana_varijabla naziv="DomainObject.Predmet.OstaliListFormatedOIB_1">
      <item>Ministarstvo financija RH,Porezna uprava,Područni ured Zagreb, OIB 18683136487</item>
      <item>RH, ŽUPANIJSKO DRŽAVNO ODVJETNIŠTVO U ZAGREBU punomoćnik sudionika u postupku RH, MINISTARSTVO FINANCIJA,  POREZNA UPRAVA, PODRUČNI URED ZAGREB</item>
      <item>odvj. MARKO KERN punomoćnik sudionika u postupku MARGIANA d.o.o. za trgovinu i usluge</item>
      <item>GORAN PEJIČIĆ punomoćnik sudionika u postupku MARGIANA d.o.o. za trgovinu i usluge</item>
      <item>HYPO ALPE-ADRIA-BANK d.d., OIB 14036333877</item>
      <item>FINA ZAGREB, OIB 85821130368</item>
      <item>DAVORKA HULJEV, OIB 34743014377</item>
      <item>Alpe-Adria poslovodstvo društvo s ograničenom odgovornošću za promet nekretnina, OIB 99488126785</item>
    </derivirana_varijabla>
  </DomainObject.Predmet.OstaliListFormatedOIB>
  <DomainObject.Predmet.OstaliListFormatedWithAdress>
    <izvorni_sadrzaj>
      <item>Ministarstvo financija RH,Porezna uprava,Područni ured Zagreb, Av. Dubrovnik 32, 10000 Zagreb</item>
      <item>RH, ŽUPANIJSKO DRŽAVNO ODVJETNIŠTVO U ZAGREBU, Savska c. 41, 10000 Zagreb punomoćnik sudionika u postupku RH, MINISTARSTVO FINANCIJA,  POREZNA UPRAVA, PODRUČNI URED ZAGREB</item>
      <item>odvj. MARKO KERN, Kralja Držislava 3, 10000 Zagreb punomoćnik sudionika u postupku MARGIANA d.o.o. za trgovinu i usluge</item>
      <item>GORAN PEJIČIĆ, Peternaci 50, 10415 Novo Čiče punomoćnik sudionika u postupku MARGIANA d.o.o. za trgovinu i usluge</item>
      <item>HYPO ALPE-ADRIA-BANK d.d., Slavonska av. 6, 10000 Zagreb</item>
      <item>FINA ZAGREB, Ul. grdada Vukovara 70, 10000 Zagreb</item>
      <item>DAVORKA HULJEV, Miramarska 13/D, 10000 Zagreb</item>
      <item>Alpe-Adria poslovodstvo društvo s ograničenom odgovornošću za promet nekretnina, Slavonska avenija 6 a , 10000 Zagreb</item>
    </izvorni_sadrzaj>
    <derivirana_varijabla naziv="DomainObject.Predmet.OstaliListFormatedWithAdress_1">
      <item>Ministarstvo financija RH,Porezna uprava,Područni ured Zagreb, Av. Dubrovnik 32, 10000 Zagreb</item>
      <item>RH, ŽUPANIJSKO DRŽAVNO ODVJETNIŠTVO U ZAGREBU, Savska c. 41, 10000 Zagreb punomoćnik sudionika u postupku RH, MINISTARSTVO FINANCIJA,  POREZNA UPRAVA, PODRUČNI URED ZAGREB</item>
      <item>odvj. MARKO KERN, Kralja Držislava 3, 10000 Zagreb punomoćnik sudionika u postupku MARGIANA d.o.o. za trgovinu i usluge</item>
      <item>GORAN PEJIČIĆ, Peternaci 50, 10415 Novo Čiče punomoćnik sudionika u postupku MARGIANA d.o.o. za trgovinu i usluge</item>
      <item>HYPO ALPE-ADRIA-BANK d.d., Slavonska av. 6, 10000 Zagreb</item>
      <item>FINA ZAGREB, Ul. grdada Vukovara 70, 10000 Zagreb</item>
      <item>DAVORKA HULJEV, Miramarska 13/D, 10000 Zagreb</item>
      <item>Alpe-Adria poslovodstvo društvo s ograničenom odgovornošću za promet nekretnina, Slavonska avenija 6 a , 10000 Zagreb</item>
    </derivirana_varijabla>
  </DomainObject.Predmet.OstaliListFormatedWithAdress>
  <DomainObject.Predmet.OstaliListFormatedWithAdressOIB>
    <izvorni_sadrzaj>
      <item>Ministarstvo financija RH,Porezna uprava,Područni ured Zagreb, OIB 18683136487, Av. Dubrovnik 32, 10000 Zagreb</item>
      <item>RH, ŽUPANIJSKO DRŽAVNO ODVJETNIŠTVO U ZAGREBU, Savska c. 41, 10000 Zagreb punomoćnik sudionika u postupku RH, MINISTARSTVO FINANCIJA,  POREZNA UPRAVA, PODRUČNI URED ZAGREB</item>
      <item>odvj. MARKO KERN, Kralja Držislava 3, 10000 Zagreb punomoćnik sudionika u postupku MARGIANA d.o.o. za trgovinu i usluge</item>
      <item>GORAN PEJIČIĆ, Peternaci 50, 10415 Novo Čiče punomoćnik sudionika u postupku MARGIANA d.o.o. za trgovinu i usluge</item>
      <item>HYPO ALPE-ADRIA-BANK d.d., OIB 14036333877, Slavonska av. 6, 10000 Zagreb</item>
      <item>FINA ZAGREB, OIB 85821130368, Ul. grdada Vukovara 70, 10000 Zagreb</item>
      <item>DAVORKA HULJEV, OIB 34743014377, Miramarska 13/D, 10000 Zagreb</item>
      <item>Alpe-Adria poslovodstvo društvo s ograničenom odgovornošću za promet nekretnina, OIB 99488126785, Slavonska avenija 6 a , 10000 Zagreb</item>
    </izvorni_sadrzaj>
    <derivirana_varijabla naziv="DomainObject.Predmet.OstaliListFormatedWithAdressOIB_1">
      <item>Ministarstvo financija RH,Porezna uprava,Područni ured Zagreb, OIB 18683136487, Av. Dubrovnik 32, 10000 Zagreb</item>
      <item>RH, ŽUPANIJSKO DRŽAVNO ODVJETNIŠTVO U ZAGREBU, Savska c. 41, 10000 Zagreb punomoćnik sudionika u postupku RH, MINISTARSTVO FINANCIJA,  POREZNA UPRAVA, PODRUČNI URED ZAGREB</item>
      <item>odvj. MARKO KERN, Kralja Držislava 3, 10000 Zagreb punomoćnik sudionika u postupku MARGIANA d.o.o. za trgovinu i usluge</item>
      <item>GORAN PEJIČIĆ, Peternaci 50, 10415 Novo Čiče punomoćnik sudionika u postupku MARGIANA d.o.o. za trgovinu i usluge</item>
      <item>HYPO ALPE-ADRIA-BANK d.d., OIB 14036333877, Slavonska av. 6, 10000 Zagreb</item>
      <item>FINA ZAGREB, OIB 85821130368, Ul. grdada Vukovara 70, 10000 Zagreb</item>
      <item>DAVORKA HULJEV, OIB 34743014377, Miramarska 13/D, 10000 Zagreb</item>
      <item>Alpe-Adria poslovodstvo društvo s ograničenom odgovornošću za promet nekretnina, OIB 99488126785, Slavonska avenija 6 a , 10000 Zagreb</item>
    </derivirana_varijabla>
  </DomainObject.Predmet.OstaliListFormatedWithAdressOIB>
  <DomainObject.Predmet.OstaliListNazivFormated>
    <izvorni_sadrzaj>
      <item>Ministarstvo financija RH,Porezna uprava,Područni ured Zagreb</item>
      <item>RH, ŽUPANIJSKO DRŽAVNO ODVJETNIŠTVO U ZAGREBU</item>
      <item>odvj. MARKO KERN</item>
      <item>GORAN PEJIČIĆ</item>
      <item>HYPO ALPE-ADRIA-BANK d.d.</item>
      <item>FINA ZAGREB</item>
      <item>DAVORKA HULJEV</item>
      <item>Alpe-Adria poslovodstvo društvo s ograničenom odgovornošću za promet nekretnina</item>
    </izvorni_sadrzaj>
    <derivirana_varijabla naziv="DomainObject.Predmet.OstaliListNazivFormated_1">
      <item>Ministarstvo financija RH,Porezna uprava,Područni ured Zagreb</item>
      <item>RH, ŽUPANIJSKO DRŽAVNO ODVJETNIŠTVO U ZAGREBU</item>
      <item>odvj. MARKO KERN</item>
      <item>GORAN PEJIČIĆ</item>
      <item>HYPO ALPE-ADRIA-BANK d.d.</item>
      <item>FINA ZAGREB</item>
      <item>DAVORKA HULJEV</item>
      <item>Alpe-Adria poslovodstvo društvo s ograničenom odgovornošću za promet nekretnina</item>
    </derivirana_varijabla>
  </DomainObject.Predmet.OstaliListNazivFormated>
  <DomainObject.Predmet.OstaliListNazivFormatedOIB>
    <izvorni_sadrzaj>
      <item>Ministarstvo financija RH,Porezna uprava,Područni ured Zagreb, OIB 18683136487</item>
      <item>RH, ŽUPANIJSKO DRŽAVNO ODVJETNIŠTVO U ZAGREBU</item>
      <item>odvj. MARKO KERN</item>
      <item>GORAN PEJIČIĆ</item>
      <item>HYPO ALPE-ADRIA-BANK d.d., OIB 14036333877</item>
      <item>FINA ZAGREB, OIB 85821130368</item>
      <item>DAVORKA HULJEV, OIB 34743014377</item>
      <item>Alpe-Adria poslovodstvo društvo s ograničenom odgovornošću za promet nekretnina, OIB 99488126785</item>
    </izvorni_sadrzaj>
    <derivirana_varijabla naziv="DomainObject.Predmet.OstaliListNazivFormatedOIB_1">
      <item>Ministarstvo financija RH,Porezna uprava,Područni ured Zagreb, OIB 18683136487</item>
      <item>RH, ŽUPANIJSKO DRŽAVNO ODVJETNIŠTVO U ZAGREBU</item>
      <item>odvj. MARKO KERN</item>
      <item>GORAN PEJIČIĆ</item>
      <item>HYPO ALPE-ADRIA-BANK d.d., OIB 14036333877</item>
      <item>FINA ZAGREB, OIB 85821130368</item>
      <item>DAVORKA HULJEV, OIB 34743014377</item>
      <item>Alpe-Adria poslovodstvo društvo s ograničenom odgovornošću za promet nekretnina, OIB 99488126785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 POREZNA UPRAVA, PODRUČNI URED ZAGREB i dr.</izvorni_sadrzaj>
    <derivirana_varijabla naziv="DomainObject.Predmet.StrankaIDrugi_1">RH, MINISTARSTVO FINANCIJA,  POREZNA UPRAVA, PODRUČNI URED ZAGREB i dr.</derivirana_varijabla>
  </DomainObject.Predmet.StrankaIDrugi>
  <DomainObject.Predmet.ProtustrankaIDrugi>
    <izvorni_sadrzaj>MARGIANA d.o.o. za trgovinu i usluge</izvorni_sadrzaj>
    <derivirana_varijabla naziv="DomainObject.Predmet.ProtustrankaIDrugi_1">MARGIANA d.o.o. za trgovinu i usluge</derivirana_varijabla>
  </DomainObject.Predmet.ProtustrankaIDrugi>
  <DomainObject.Predmet.StrankaIDrugiAdressOIB>
    <izvorni_sadrzaj>RH, MINISTARSTVO FINANCIJA,  POREZNA UPRAVA, PODRUČNI URED ZAGREB, Av. Dubrovnik 32, 10000 Zagreb i dr.</izvorni_sadrzaj>
    <derivirana_varijabla naziv="DomainObject.Predmet.StrankaIDrugiAdressOIB_1">RH, MINISTARSTVO FINANCIJA,  POREZNA UPRAVA, PODRUČNI URED ZAGREB, Av. Dubrovnik 32, 10000 Zagreb i dr.</derivirana_varijabla>
  </DomainObject.Predmet.StrankaIDrugiAdressOIB>
  <DomainObject.Predmet.ProtustrankaIDrugiAdressOIB>
    <izvorni_sadrzaj>MARGIANA d.o.o. za trgovinu i usluge, OIB 59355331944, KRALJA DRŽISLAVA 3, 10000 Zagreb</izvorni_sadrzaj>
    <derivirana_varijabla naziv="DomainObject.Predmet.ProtustrankaIDrugiAdressOIB_1">MARGIANA d.o.o. za trgovinu i usluge, OIB 59355331944,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2015.</izvorni_sadrzaj>
    <derivirana_varijabla naziv="DomainObject.Predmet.OdlukaRjesenje.DatumDonosenjaOdluke_1">15. siječnja 2015.</derivirana_varijabla>
  </DomainObject.Predmet.OdlukaRjesenje.DatumDonosenjaOdluke>
  <DomainObject.Predmet.OdlukaRjesenje.DatumPravomocnosti>
    <izvorni_sadrzaj>18. veljače 2015.</izvorni_sadrzaj>
    <derivirana_varijabla naziv="DomainObject.Predmet.OdlukaRjesenje.DatumPravomocnosti_1">18. veljače 2015.</derivirana_varijabla>
  </DomainObject.Predmet.OdlukaRjesenje.DatumPravomocnosti>
  <DomainObject.Predmet.OdlukaRjesenje.Oznaka>
    <izvorni_sadrzaj>St-1085/2011-95</izvorni_sadrzaj>
    <derivirana_varijabla naziv="DomainObject.Predmet.OdlukaRjesenje.Oznaka_1">St-1085/2011-95</derivirana_varijabla>
  </DomainObject.Predmet.OdlukaRjesenje.Oznaka>
  <DomainObject.Predmet.SudioniciListNaziv>
    <izvorni_sadrzaj>
      <item>MARGIANA d.o.o. za trgovinu i usluge</item>
      <item>OPĆINSKI SUD U PAGU</item>
      <item>RH, MINISTARSTVO FINANCIJA,  POREZNA UPRAVA, PODRUČNI URED ZAGREB</item>
      <item>Ministarstvo financija RH,Porezna uprava,Područni ured Zagreb</item>
      <item>RH, ŽUPANIJSKO DRŽAVNO ODVJETNIŠTVO U ZAGREBU</item>
      <item>odvj. MARKO KERN</item>
      <item>GORAN PEJIČIĆ</item>
      <item>HYPO ALPE-ADRIA-BANK d.d.</item>
      <item>FINA ZAGREB</item>
      <item>DAVORKA HULJEV</item>
      <item>Alpe-Adria poslovodstvo društvo s ograničenom odgovornošću za promet nekretnina</item>
    </izvorni_sadrzaj>
    <derivirana_varijabla naziv="DomainObject.Predmet.SudioniciListNaziv_1">
      <item>MARGIANA d.o.o. za trgovinu i usluge</item>
      <item>OPĆINSKI SUD U PAGU</item>
      <item>RH, MINISTARSTVO FINANCIJA,  POREZNA UPRAVA, PODRUČNI URED ZAGREB</item>
      <item>Ministarstvo financija RH,Porezna uprava,Područni ured Zagreb</item>
      <item>RH, ŽUPANIJSKO DRŽAVNO ODVJETNIŠTVO U ZAGREBU</item>
      <item>odvj. MARKO KERN</item>
      <item>GORAN PEJIČIĆ</item>
      <item>HYPO ALPE-ADRIA-BANK d.d.</item>
      <item>FINA ZAGREB</item>
      <item>DAVORKA HULJEV</item>
      <item>Alpe-Adria poslovodstvo društvo s ograničenom odgovornošću za promet nekretnina</item>
    </derivirana_varijabla>
  </DomainObject.Predmet.SudioniciListNaziv>
  <DomainObject.Predmet.SudioniciListAdressOIB>
    <izvorni_sadrzaj>
      <item>MARGIANA d.o.o. za trgovinu i usluge, OIB 59355331944, KRALJA DRŽISLAVA 3,10000 Zagreb</item>
      <item>OPĆINSKI SUD U PAGU</item>
      <item>RH, MINISTARSTVO FINANCIJA,  POREZNA UPRAVA, PODRUČNI URED ZAGREB, Av. Dubrovnik 32,10000 Zagreb</item>
      <item>Ministarstvo financija RH,Porezna uprava,Područni ured Zagreb, OIB 18683136487, Av. Dubrovnik 32,10000 Zagreb</item>
      <item>RH, ŽUPANIJSKO DRŽAVNO ODVJETNIŠTVO U ZAGREBU, Savska c. 41,10000 Zagreb</item>
      <item>odvj. MARKO KERN, Kralja Držislava 3,10000 Zagreb</item>
      <item>GORAN PEJIČIĆ, Peternaci 50,10415 Novo Čiče</item>
      <item>HYPO ALPE-ADRIA-BANK d.d., OIB 14036333877, Slavonska av. 6,10000 Zagreb</item>
      <item>FINA ZAGREB, OIB 85821130368, Ul. grdada Vukovara 70,10000 Zagreb</item>
      <item>DAVORKA HULJEV, OIB 34743014377, Miramarska 13/D,10000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MARGIANA d.o.o. za trgovinu i usluge, OIB 59355331944, KRALJA DRŽISLAVA 3,10000 Zagreb</item>
      <item>OPĆINSKI SUD U PAGU</item>
      <item>RH, MINISTARSTVO FINANCIJA,  POREZNA UPRAVA, PODRUČNI URED ZAGREB, Av. Dubrovnik 32,10000 Zagreb</item>
      <item>Ministarstvo financija RH,Porezna uprava,Područni ured Zagreb, OIB 18683136487, Av. Dubrovnik 32,10000 Zagreb</item>
      <item>RH, ŽUPANIJSKO DRŽAVNO ODVJETNIŠTVO U ZAGREBU, Savska c. 41,10000 Zagreb</item>
      <item>odvj. MARKO KERN, Kralja Držislava 3,10000 Zagreb</item>
      <item>GORAN PEJIČIĆ, Peternaci 50,10415 Novo Čiče</item>
      <item>HYPO ALPE-ADRIA-BANK d.d., OIB 14036333877, Slavonska av. 6,10000 Zagreb</item>
      <item>FINA ZAGREB, OIB 85821130368, Ul. grdada Vukovara 70,10000 Zagreb</item>
      <item>DAVORKA HULJEV, OIB 34743014377, Miramarska 13/D,10000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59355331944</item>
      <item>, OIB null</item>
      <item>, OIB null</item>
      <item>, OIB 18683136487</item>
      <item>, OIB null</item>
      <item>, OIB null</item>
      <item>, OIB null</item>
      <item>, OIB 14036333877</item>
      <item>, OIB 85821130368</item>
      <item>, OIB 34743014377</item>
      <item>, OIB 99488126785</item>
    </izvorni_sadrzaj>
    <derivirana_varijabla naziv="DomainObject.Predmet.SudioniciListNazivOIB_1">
      <item>, OIB 59355331944</item>
      <item>, OIB null</item>
      <item>, OIB null</item>
      <item>, OIB 18683136487</item>
      <item>, OIB null</item>
      <item>, OIB null</item>
      <item>, OIB null</item>
      <item>, OIB 14036333877</item>
      <item>, OIB 85821130368</item>
      <item>, OIB 34743014377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765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2015-09-11T12:11:00Z</dcterms:created>
  <dc:creator>butiganl</dc:creator>
  <cp:lastModifiedBy>Valentina Kranjčić</cp:lastModifiedBy>
  <cp:lastPrinted>2015-09-14T06:31:00Z</cp:lastPrinted>
  <dcterms:modified xmlns:xsi="http://www.w3.org/2001/XMLSchema-instance" xsi:type="dcterms:W3CDTF">2015-09-14T06:31:00Z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