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983a" w14:paraId="73c983a" w:rsidRDefault="004D47F3" w:rsidP="004D47F3" w:rsidR="004D47F3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4D47F3" w:rsidP="004D47F3" w:rsidR="004D47F3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4D47F3" w:rsidP="004D47F3" w:rsidR="004D47F3">
      <w:pPr>
        <w:spacing w:after="0"/>
        <w:jc w:val="both"/>
        <w:rPr>
          <w:rFonts w:cs="Times New Roman"/>
        </w:rPr>
      </w:pPr>
    </w:p>
    <w:p w:rsidRDefault="004D47F3" w:rsidP="004D47F3" w:rsidR="004D47F3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Plan B Projekte d.o.o., OIB: 95222604607 sa sjedištem u Zagrebačka 87, Varaždin, dana 05. listopada 2017. godine</w:t>
      </w:r>
    </w:p>
    <w:p w:rsidRDefault="004D47F3" w:rsidP="004D47F3" w:rsidR="004D47F3">
      <w:pPr>
        <w:spacing w:after="0"/>
        <w:jc w:val="both"/>
        <w:rPr>
          <w:rFonts w:cs="Times New Roman"/>
        </w:rPr>
      </w:pPr>
    </w:p>
    <w:p w:rsidRDefault="004D47F3" w:rsidP="004D47F3" w:rsidR="004D47F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4D47F3" w:rsidP="004D47F3" w:rsidR="004D47F3">
      <w:pPr>
        <w:spacing w:after="0"/>
        <w:jc w:val="center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5D2D2A">
        <w:rPr>
          <w:rFonts w:cs="Times New Roman"/>
        </w:rPr>
        <w:t>Plan B Projekte d.o.o., OIB: 95222604607 sa sjedištem u Zagrebačka 87, Varaždin</w:t>
      </w:r>
      <w:r>
        <w:rPr>
          <w:rFonts w:cs="Times New Roman"/>
        </w:rPr>
        <w:t xml:space="preserve">, s danom </w:t>
      </w:r>
      <w:r w:rsidR="005D2D2A">
        <w:rPr>
          <w:rFonts w:cs="Times New Roman"/>
        </w:rPr>
        <w:t>05. listopada</w:t>
      </w:r>
      <w:r>
        <w:rPr>
          <w:rFonts w:cs="Times New Roman"/>
        </w:rPr>
        <w:t xml:space="preserve"> 2017. u </w:t>
      </w:r>
      <w:r w:rsidR="005D2D2A">
        <w:rPr>
          <w:rFonts w:cs="Times New Roman"/>
        </w:rPr>
        <w:t>11</w:t>
      </w:r>
      <w:r>
        <w:rPr>
          <w:rFonts w:cs="Times New Roman"/>
        </w:rPr>
        <w:t>,00 sati.</w:t>
      </w:r>
    </w:p>
    <w:p w:rsidRDefault="004D47F3" w:rsidP="004D47F3" w:rsidR="004D47F3">
      <w:pPr>
        <w:spacing w:after="0"/>
        <w:jc w:val="both"/>
        <w:rPr>
          <w:rFonts w:cs="Times New Roman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5D2D2A">
        <w:rPr>
          <w:rFonts w:cs="Times New Roman"/>
        </w:rPr>
        <w:t>Plan B Projekte d.o.o., OIB: 95222604607 sa sjedištem u Zagrebačka 87, Varaždin</w:t>
      </w:r>
      <w:r>
        <w:rPr>
          <w:rFonts w:cs="Times New Roman"/>
        </w:rPr>
        <w:t>.</w:t>
      </w:r>
    </w:p>
    <w:p w:rsidRDefault="004D47F3" w:rsidP="004D47F3" w:rsidR="004D47F3">
      <w:pPr>
        <w:spacing w:after="0"/>
        <w:jc w:val="both"/>
        <w:rPr>
          <w:rFonts w:cs="Times New Roman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5D2D2A">
        <w:rPr>
          <w:rFonts w:cs="Times New Roman"/>
        </w:rPr>
        <w:t>Jugoslav Puran, Bjelovar, Josipa Jelačića 12, OIB: 70582689973</w:t>
      </w:r>
      <w:r>
        <w:rPr>
          <w:rFonts w:cs="Times New Roman"/>
        </w:rPr>
        <w:t>.</w:t>
      </w:r>
    </w:p>
    <w:p w:rsidRDefault="004D47F3" w:rsidP="004D47F3" w:rsidR="004D47F3">
      <w:pPr>
        <w:spacing w:after="0"/>
        <w:jc w:val="both"/>
        <w:rPr>
          <w:rFonts w:cs="Times New Roman"/>
          <w:color w:val="FF0000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4D47F3" w:rsidP="004D47F3" w:rsidR="004D47F3">
      <w:pPr>
        <w:spacing w:after="0"/>
        <w:jc w:val="both"/>
        <w:rPr>
          <w:rFonts w:cs="Times New Roman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FC370E">
        <w:rPr>
          <w:rFonts w:cs="Times New Roman"/>
        </w:rPr>
        <w:t>Plan B Projekte d.o.o., OIB: 95222604607 sa sjedištem u Zagrebačka 87, Varaždin</w:t>
      </w:r>
      <w:r>
        <w:rPr>
          <w:rFonts w:cs="Times New Roman"/>
        </w:rPr>
        <w:t>, bit će brisan iz sudskog registra.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D47F3" w:rsidP="004D47F3" w:rsidR="004D47F3">
      <w:pPr>
        <w:spacing w:after="0"/>
        <w:jc w:val="both"/>
        <w:rPr>
          <w:rFonts w:cs="Times New Roman"/>
        </w:rPr>
      </w:pPr>
    </w:p>
    <w:p w:rsidRDefault="004D47F3" w:rsidP="004D47F3" w:rsidR="004D47F3">
      <w:pPr>
        <w:spacing w:after="0"/>
        <w:jc w:val="both"/>
        <w:rPr>
          <w:rFonts w:cs="Times New Roman"/>
          <w:color w:val="FF0000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FC370E">
        <w:rPr>
          <w:rFonts w:cs="Times New Roman"/>
        </w:rPr>
        <w:t>12. srpnja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</w:rPr>
        <w:lastRenderedPageBreak/>
        <w:t>popis imovine i obveza dužnika na propisanom obrascu i kojim je pozvao vjerovnike da najkasnije u roku od četrdeset pet dana od objave oglasa predlože otvaranje stečajnoga postupka.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FC370E">
        <w:rPr>
          <w:rFonts w:cs="Times New Roman"/>
        </w:rPr>
        <w:t xml:space="preserve">05. listopada </w:t>
      </w:r>
      <w:r>
        <w:rPr>
          <w:rFonts w:cs="Times New Roman"/>
        </w:rPr>
        <w:t>2017.</w:t>
      </w:r>
    </w:p>
    <w:p w:rsidRDefault="004D47F3" w:rsidP="004D47F3" w:rsidR="004D47F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4D47F3" w:rsidP="004D47F3" w:rsidR="004D47F3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4D47F3" w:rsidP="004D47F3" w:rsidR="004D47F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CE2AA1">
        <w:rPr>
          <w:rFonts w:cs="Times New Roman"/>
        </w:rPr>
        <w:t>, v.r.</w:t>
      </w:r>
    </w:p>
    <w:p w:rsidRDefault="00CE2AA1" w:rsidP="004D47F3" w:rsidR="004D47F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D47F3" w:rsidP="004D47F3" w:rsidR="004D47F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4D47F3" w:rsidP="004D47F3" w:rsidR="004D47F3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4D47F3" w:rsidP="004D47F3" w:rsidR="004D47F3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4D47F3" w:rsidP="004D47F3" w:rsidR="004D47F3">
      <w:pPr>
        <w:spacing w:after="0"/>
        <w:jc w:val="both"/>
      </w:pPr>
      <w:r>
        <w:tab/>
        <w:t>O žalbi protiv rješenja sudskog savjetnika odlučuje sudac pojedinac toga suda.</w:t>
      </w:r>
    </w:p>
    <w:p w:rsidRDefault="004D47F3" w:rsidP="004D47F3" w:rsidR="004D47F3">
      <w:pPr>
        <w:spacing w:after="0"/>
        <w:jc w:val="both"/>
      </w:pPr>
      <w:r>
        <w:tab/>
        <w:t>O žalbi protiv odluke suca donesene u prvom stupnju odlučuje Visoki trgovački sud.</w:t>
      </w:r>
    </w:p>
    <w:p w:rsidRDefault="004D47F3" w:rsidP="004D47F3" w:rsidR="004D47F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D47F3" w:rsidP="004D47F3" w:rsidR="004D47F3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4D47F3" w:rsidP="004D47F3" w:rsidR="004D47F3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FC370E" w:rsidP="004D47F3" w:rsidR="00FC370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Plan B Projekte d.o.o., OIB: 95222604607 sa sjedištem u Zagrebačka 87, Varaždin </w:t>
      </w:r>
    </w:p>
    <w:p w:rsidRDefault="004D47F3" w:rsidP="004D47F3" w:rsidR="004D47F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FC370E">
        <w:rPr>
          <w:rFonts w:cs="Times New Roman"/>
        </w:rPr>
        <w:t xml:space="preserve">Oliver </w:t>
      </w:r>
      <w:proofErr w:type="spellStart"/>
      <w:r w:rsidR="00FC370E">
        <w:rPr>
          <w:rFonts w:cs="Times New Roman"/>
        </w:rPr>
        <w:t>Rene</w:t>
      </w:r>
      <w:proofErr w:type="spellEnd"/>
      <w:r w:rsidR="00FC370E">
        <w:rPr>
          <w:rFonts w:cs="Times New Roman"/>
        </w:rPr>
        <w:t xml:space="preserve"> </w:t>
      </w:r>
      <w:proofErr w:type="spellStart"/>
      <w:r w:rsidR="00FC370E">
        <w:rPr>
          <w:rFonts w:cs="Times New Roman"/>
        </w:rPr>
        <w:t>Alexander</w:t>
      </w:r>
      <w:proofErr w:type="spellEnd"/>
      <w:r w:rsidR="00FC370E">
        <w:rPr>
          <w:rFonts w:cs="Times New Roman"/>
        </w:rPr>
        <w:t xml:space="preserve"> </w:t>
      </w:r>
      <w:proofErr w:type="spellStart"/>
      <w:r w:rsidR="00FC370E">
        <w:rPr>
          <w:rFonts w:cs="Times New Roman"/>
        </w:rPr>
        <w:t>Holst</w:t>
      </w:r>
      <w:proofErr w:type="spellEnd"/>
      <w:r w:rsidR="00FC370E">
        <w:rPr>
          <w:rFonts w:cs="Times New Roman"/>
        </w:rPr>
        <w:t xml:space="preserve">, OIB: 81536197754, Njemačka, </w:t>
      </w:r>
      <w:proofErr w:type="spellStart"/>
      <w:r w:rsidR="00FC370E">
        <w:rPr>
          <w:rFonts w:cs="Times New Roman"/>
        </w:rPr>
        <w:t>Habloch</w:t>
      </w:r>
      <w:proofErr w:type="spellEnd"/>
      <w:r w:rsidR="00FC370E">
        <w:rPr>
          <w:rFonts w:cs="Times New Roman"/>
        </w:rPr>
        <w:t xml:space="preserve">, </w:t>
      </w:r>
      <w:proofErr w:type="spellStart"/>
      <w:r w:rsidR="00FC370E">
        <w:rPr>
          <w:rFonts w:cs="Times New Roman"/>
        </w:rPr>
        <w:t>Bertolt</w:t>
      </w:r>
      <w:proofErr w:type="spellEnd"/>
      <w:r w:rsidR="00FC370E">
        <w:rPr>
          <w:rFonts w:cs="Times New Roman"/>
        </w:rPr>
        <w:t>-</w:t>
      </w:r>
      <w:proofErr w:type="spellStart"/>
      <w:r w:rsidR="00FC370E">
        <w:rPr>
          <w:rFonts w:cs="Times New Roman"/>
        </w:rPr>
        <w:t>Brecht</w:t>
      </w:r>
      <w:proofErr w:type="spellEnd"/>
      <w:r w:rsidR="00FC370E">
        <w:rPr>
          <w:rFonts w:cs="Times New Roman"/>
        </w:rPr>
        <w:t>-</w:t>
      </w:r>
      <w:proofErr w:type="spellStart"/>
      <w:r w:rsidR="00FC370E">
        <w:rPr>
          <w:rFonts w:cs="Times New Roman"/>
        </w:rPr>
        <w:t>Strabe</w:t>
      </w:r>
      <w:proofErr w:type="spellEnd"/>
      <w:r w:rsidR="00FC370E">
        <w:rPr>
          <w:rFonts w:cs="Times New Roman"/>
        </w:rPr>
        <w:t xml:space="preserve"> 25/B</w:t>
      </w:r>
    </w:p>
    <w:p w:rsidRDefault="004D47F3" w:rsidP="004D47F3" w:rsidR="004D47F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4D47F3" w:rsidP="004D47F3" w:rsidR="004D47F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FC370E">
        <w:rPr>
          <w:rFonts w:cs="Times New Roman"/>
        </w:rPr>
        <w:t>Varaždin</w:t>
      </w:r>
    </w:p>
    <w:p w:rsidRDefault="004D47F3" w:rsidP="004D47F3" w:rsidR="004D47F3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FC370E">
        <w:rPr>
          <w:rFonts w:cs="Times New Roman"/>
        </w:rPr>
        <w:t>Jugoslav Puran, Bjelovar, Josipa Jelačića 12</w:t>
      </w:r>
    </w:p>
    <w:p w:rsidRDefault="004D47F3" w:rsidP="004D47F3" w:rsidR="004D47F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4D47F3" w:rsidP="004D47F3" w:rsidR="004D47F3">
      <w:pPr>
        <w:spacing w:after="0"/>
        <w:rPr>
          <w:rFonts w:cs="Times New Roman"/>
        </w:rPr>
      </w:pPr>
    </w:p>
    <w:p w:rsidRDefault="00AE649C" w:rsidP="004D47F3" w:rsidR="00AE649C" w:rsidRPr="004D47F3"/>
    <w:sectPr w:rsidSect="0032366B" w:rsidR="00AE649C" w:rsidRPr="004D47F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7F3" w:rsidR="008333A9">
    <w:pPr>
      <w:pStyle w:val="Zaglavlje"/>
    </w:pPr>
    <w:r>
      <w:rPr>
        <w:rStyle w:val="PozadinaSvijetloCrvena"/>
        <w:shd w:fill="auto" w:color="auto" w:val="clear"/>
      </w:rPr>
      <w:t>Poslovni broj: 8 St-390/17-6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7F3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D2A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3E5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B8C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AA1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70E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47F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4D47F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47F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4D47F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61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St-390/2017-6</izvorni_sadrzaj>
    <derivirana_varijabla naziv="DomainObject.Oznaka_1">St-390/2017-6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B Projekte društvo s ograničenom odgovornošću za trgovinu i usluge zastupanog po punomoćniku Oliver Rene Alexender Holst</izvorni_sadrzaj>
    <derivirana_varijabla naziv="DomainObject.Predmet.ProtustrankaFormated_1">  Plan B Projekte društvo s ograničenom odgovornošću za trgovinu i usluge zastupanog po punomoćniku Oliver Rene Alexender Holst</derivirana_varijabla>
  </DomainObject.Predmet.ProtustrankaFormated>
  <DomainObject.Predmet.ProtustrankaFormatedOIB>
    <izvorni_sadrzaj>  Plan B Projekte društvo s ograničenom odgovornošću za trgovinu i usluge, OIB 95222604607 zastupanog po punomoćniku Oliver Rene Alexender Holst</izvorni_sadrzaj>
    <derivirana_varijabla naziv="DomainObject.Predmet.ProtustrankaFormatedOIB_1">  Plan B Projekte društvo s ograničenom odgovornošću za trgovinu i usluge, OIB 95222604607 zastupanog po punomoćniku Oliver Rene Alexender Holst</derivirana_varijabla>
  </DomainObject.Predmet.ProtustrankaFormatedOIB>
  <DomainObject.Predmet.ProtustrankaFormatedWithAdress>
    <izvorni_sadrzaj> Plan B Projekte društvo s ograničenom odgovornošću za trgovinu i usluge, Zagrebačka 87, 42000 Varaždin zastupanog po punomoćniku Oliver Rene Alexender Holst</izvorni_sadrzaj>
    <derivirana_varijabla naziv="DomainObject.Predmet.ProtustrankaFormatedWithAdress_1"> Plan B Projekte društvo s ograničenom odgovornošću za trgovinu i usluge, Zagrebačka 87, 42000 Varaždin zastupanog po punomoćniku Oliver Rene Alexender Holst</derivirana_varijabla>
  </DomainObject.Predmet.ProtustrankaFormatedWithAdress>
  <DomainObject.Predmet.ProtustrankaFormatedWithAdressOIB>
    <izvorni_sadrzaj> Plan B Projekte društvo s ograničenom odgovornošću za trgovinu i usluge, OIB 95222604607, Zagrebačka 87, 42000 Varaždin zastupanog po punomoćniku Oliver Rene Alexender Holst</izvorni_sadrzaj>
    <derivirana_varijabla naziv="DomainObject.Predmet.ProtustrankaFormatedWithAdressOIB_1"> Plan B Projekte društvo s ograničenom odgovornošću za trgovinu i usluge, OIB 95222604607, Zagrebačka 87, 42000 Varaždin zastupanog po punomoćniku Oliver Rene Alexender Holst</derivirana_varijabla>
  </DomainObject.Predmet.ProtustrankaFormatedWithAdressOIB>
  <DomainObject.Predmet.ProtustrankaWithAdress>
    <izvorni_sadrzaj>Plan B Projekte društvo s ograničenom odgovornošću za trgovinu i usluge Zagrebačka 87, 42000 Varaždin</izvorni_sadrzaj>
    <derivirana_varijabla naziv="DomainObject.Predmet.ProtustrankaWithAdress_1">Plan B Projekte društvo s ograničenom odgovornošću za trgovinu i usluge Zagrebačka 87, 42000 Varaždin</derivirana_varijabla>
  </DomainObject.Predmet.ProtustrankaWithAdress>
  <DomainObject.Predmet.ProtustrankaWithAdressOIB>
    <izvorni_sadrzaj>Plan B Projekte društvo s ograničenom odgovornošću za trgovinu i usluge, OIB 95222604607, Zagrebačka 87, 42000 Varaždin</izvorni_sadrzaj>
    <derivirana_varijabla naziv="DomainObject.Predmet.ProtustrankaWithAdressOIB_1">Plan B Projekte društvo s ograničenom odgovornošću za trgovinu i usluge, OIB 95222604607, Zagrebačka 87, 42000 Varaždin</derivirana_varijabla>
  </DomainObject.Predmet.ProtustrankaWithAdressOIB>
  <DomainObject.Predmet.ProtustrankaNazivFormated>
    <izvorni_sadrzaj>Plan B Projekte društvo s ograničenom odgovornošću za trgovinu i usluge</izvorni_sadrzaj>
    <derivirana_varijabla naziv="DomainObject.Predmet.ProtustrankaNazivFormated_1">Plan B Projekte društvo s ograničenom odgovornošću za trgovinu i usluge</derivirana_varijabla>
  </DomainObject.Predmet.ProtustrankaNazivFormated>
  <DomainObject.Predmet.ProtustrankaNazivFormatedOIB>
    <izvorni_sadrzaj>Plan B Projekte društvo s ograničenom odgovornošću za trgovinu i usluge, OIB 95222604607</izvorni_sadrzaj>
    <derivirana_varijabla naziv="DomainObject.Predmet.ProtustrankaNazivFormatedOIB_1">Plan B Projekte društvo s ograničenom odgovornošću za trgovinu i usluge, OIB 95222604607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Plan B Projekte društvo s ograničenom odgovornošću za trgovinu i usluge zastupanog po punomoćniku Oliver Rene Alexender Holst</item>
    </izvorni_sadrzaj>
    <derivirana_varijabla naziv="DomainObject.Predmet.ProtuStrankaListFormated_1">
      <item>Plan B Projekte društvo s ograničenom odgovornošću za trgovinu i usluge zastupanog po punomoćniku Oliver Rene Alexender Holst</item>
    </derivirana_varijabla>
  </DomainObject.Predmet.ProtuStrankaListFormated>
  <DomainObject.Predmet.ProtuStrankaListFormatedOIB>
    <izvorni_sadrzaj>
      <item>Plan B Projekte društvo s ograničenom odgovornošću za trgovinu i usluge, OIB 95222604607 zastupanog po punomoćniku Oliver Rene Alexender Holst</item>
    </izvorni_sadrzaj>
    <derivirana_varijabla naziv="DomainObject.Predmet.ProtuStrankaListFormatedOIB_1">
      <item>Plan B Projekte društvo s ograničenom odgovornošću za trgovinu i usluge, OIB 95222604607 zastupanog po punomoćniku Oliver Rene Alexender Holst</item>
    </derivirana_varijabla>
  </DomainObject.Predmet.ProtuStrankaListFormatedOIB>
  <DomainObject.Predmet.ProtuStrankaListFormatedWithAdress>
    <izvorni_sadrzaj>
      <item>Plan B Projekte društvo s ograničenom odgovornošću za trgovinu i usluge, Zagrebačka 87, 42000 Varaždin zastupanog po punomoćniku Oliver Rene Alexender Holst</item>
    </izvorni_sadrzaj>
    <derivirana_varijabla naziv="DomainObject.Predmet.ProtuStrankaListFormatedWithAdress_1">
      <item>Plan B Projekte društvo s ograničenom odgovornošću za trgovinu i usluge, Zagrebačka 87, 42000 Varaždin zastupanog po punomoćniku Oliver Rene Alexender Holst</item>
    </derivirana_varijabla>
  </DomainObject.Predmet.ProtuStrankaListFormatedWithAdress>
  <DomainObject.Predmet.ProtuStrankaListFormatedWithAdressOIB>
    <izvorni_sadrzaj>
      <item>Plan B Projekte društvo s ograničenom odgovornošću za trgovinu i usluge, OIB 95222604607, Zagrebačka 87, 42000 Varaždin zastupanog po punomoćniku Oliver Rene Alexender Holst</item>
    </izvorni_sadrzaj>
    <derivirana_varijabla naziv="DomainObject.Predmet.ProtuStrankaListFormatedWithAdressOIB_1">
      <item>Plan B Projekte društvo s ograničenom odgovornošću za trgovinu i usluge, OIB 95222604607, Zagrebačka 87, 42000 Varaždin zastupanog po punomoćniku Oliver Rene Alexender Holst</item>
    </derivirana_varijabla>
  </DomainObject.Predmet.ProtuStrankaListFormatedWithAdressOIB>
  <DomainObject.Predmet.ProtuStrankaListNazivFormated>
    <izvorni_sadrzaj>
      <item>Plan B Projekte društvo s ograničenom odgovornošću za trgovinu i usluge</item>
    </izvorni_sadrzaj>
    <derivirana_varijabla naziv="DomainObject.Predmet.ProtuStrankaListNazivFormated_1">
      <item>Plan B Projekte društvo s ograničenom odgovornošću za trgovinu i usluge</item>
    </derivirana_varijabla>
  </DomainObject.Predmet.ProtuStrankaListNazivFormated>
  <DomainObject.Predmet.ProtuStrankaListNazivFormatedOIB>
    <izvorni_sadrzaj>
      <item>Plan B Projekte društvo s ograničenom odgovornošću za trgovinu i usluge, OIB 95222604607</item>
    </izvorni_sadrzaj>
    <derivirana_varijabla naziv="DomainObject.Predmet.ProtuStrankaListNazivFormatedOIB_1">
      <item>Plan B Projekte društvo s ograničenom odgovornošću za trgovinu i usluge, OIB 95222604607</item>
    </derivirana_varijabla>
  </DomainObject.Predmet.ProtuStrankaListNazivFormatedOIB>
  <DomainObject.Predmet.OstaliListFormated>
    <izvorni_sadrzaj>
      <item>Oliver Rene Alexender Holst punomoćnik sudionika u postupku Plan B Projekte društvo s ograničenom odgovornošću za trgovinu i usluge</item>
    </izvorni_sadrzaj>
    <derivirana_varijabla naziv="DomainObject.Predmet.OstaliListFormated_1">
      <item>Oliver Rene Alexender Holst punomoćnik sudionika u postupku Plan B Projekte društvo s ograničenom odgovornošću za trgovinu i usluge</item>
    </derivirana_varijabla>
  </DomainObject.Predmet.OstaliListFormated>
  <DomainObject.Predmet.OstaliListFormatedOIB>
    <izvorni_sadrzaj>
      <item>Oliver Rene Alexender Holst, OIB 81536197754 punomoćnik sudionika u postupku Plan B Projekte društvo s ograničenom odgovornošću za trgovinu i usluge</item>
    </izvorni_sadrzaj>
    <derivirana_varijabla naziv="DomainObject.Predmet.OstaliListFormatedOIB_1">
      <item>Oliver Rene Alexender Holst, OIB 81536197754 punomoćnik sudionika u postupku Plan B Projekte društvo s ograničenom odgovornošću za trgovinu i usluge</item>
    </derivirana_varijabla>
  </DomainObject.Predmet.OstaliListFormatedOIB>
  <DomainObject.Predmet.OstaliListFormatedWithAdress>
    <izvorni_sadrzaj>
      <item>Oliver Rene Alexender Holst punomoćnik sudionika u postupku Plan B Projekte društvo s ograničenom odgovornošću za trgovinu i usluge</item>
    </izvorni_sadrzaj>
    <derivirana_varijabla naziv="DomainObject.Predmet.OstaliListFormatedWithAdress_1">
      <item>Oliver Rene Alexender Holst punomoćnik sudionika u postupku Plan B Projekte društvo s ograničenom odgovornošću za trgovinu i usluge</item>
    </derivirana_varijabla>
  </DomainObject.Predmet.OstaliListFormatedWithAdress>
  <DomainObject.Predmet.OstaliListFormatedWithAdressOIB>
    <izvorni_sadrzaj>
      <item>Oliver Rene Alexender Holst, OIB 81536197754 punomoćnik sudionika u postupku Plan B Projekte društvo s ograničenom odgovornošću za trgovinu i usluge</item>
    </izvorni_sadrzaj>
    <derivirana_varijabla naziv="DomainObject.Predmet.OstaliListFormatedWithAdressOIB_1">
      <item>Oliver Rene Alexender Holst, OIB 81536197754 punomoćnik sudionika u postupku Plan B Projekte društvo s ograničenom odgovornošću za trgovinu i usluge</item>
    </derivirana_varijabla>
  </DomainObject.Predmet.OstaliListFormatedWithAdressOIB>
  <DomainObject.Predmet.OstaliListNazivFormated>
    <izvorni_sadrzaj>
      <item>Oliver Rene Alexender Holst</item>
    </izvorni_sadrzaj>
    <derivirana_varijabla naziv="DomainObject.Predmet.OstaliListNazivFormated_1">
      <item>Oliver Rene Alexender Holst</item>
    </derivirana_varijabla>
  </DomainObject.Predmet.OstaliListNazivFormated>
  <DomainObject.Predmet.OstaliListNazivFormatedOIB>
    <izvorni_sadrzaj>
      <item>Oliver Rene Alexender Holst, OIB 81536197754</item>
    </izvorni_sadrzaj>
    <derivirana_varijabla naziv="DomainObject.Predmet.OstaliListNazivFormatedOIB_1">
      <item>Oliver Rene Alexender Holst, OIB 81536197754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St-390/2017-6</izvorni_sadrzaj>
    <derivirana_varijabla naziv="DomainObject.PoslovniBrojDokumenta_1">St-390/2017-6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Plan B Projekte društvo s ograničenom odgovornošću za trgovinu i usluge</izvorni_sadrzaj>
    <derivirana_varijabla naziv="DomainObject.Predmet.ProtustrankaIDrugi_1">Plan B Projekte društvo s ograničenom odgovornošću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Plan B Projekte društvo s ograničenom odgovornošću za trgovinu i usluge, OIB 95222604607, Zagrebačka 87, 42000 Varaždin</izvorni_sadrzaj>
    <derivirana_varijabla naziv="DomainObject.Predmet.ProtustrankaIDrugiAdressOIB_1">Plan B Projekte društvo s ograničenom odgovornošću za trgovinu i usluge, OIB 95222604607,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Plan B Projekte društvo s ograničenom odgovornošću za trgovinu i usluge</item>
      <item>Oliver Rene Alexender Holst</item>
    </izvorni_sadrzaj>
    <derivirana_varijabla naziv="DomainObject.Predmet.SudioniciListNaziv_1">
      <item>Financijska agencija - Podružnica Varaždin</item>
      <item>Plan B Projekte društvo s ograničenom odgovornošću za trgovinu i usluge</item>
      <item>Oliver Rene Alexender Holst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Plan B Projekte društvo s ograničenom odgovornošću za trgovinu i usluge, OIB 95222604607, Zagrebačka 87,42000 Varaždin</item>
      <item>Oliver Rene Alexender Holst, OIB 81536197754</item>
    </izvorni_sadrzaj>
    <derivirana_varijabla naziv="DomainObject.Predmet.SudioniciListAdressOIB_1">
      <item>Financijska agencija - Podružnica Varaždin, OIB 85821130368, Ulica grada Vukovara 70,10000 Zagreb</item>
      <item>Plan B Projekte društvo s ograničenom odgovornošću za trgovinu i usluge, OIB 95222604607, Zagrebačka 87,42000 Varaždin</item>
      <item>Oliver Rene Alexender Holst, OIB 81536197754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EB698-40AE-4162-AE16-35AAED803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2883</properties:Characters>
  <properties:Lines>88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2017-10-05T06:19:00Z</cp:lastPrinted>
  <dcterms:modified xmlns:xsi="http://www.w3.org/2001/XMLSchema-instance" xsi:type="dcterms:W3CDTF">2017-10-05T06:19:00Z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