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d4160" w14:paraId="3cd4160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  <w:r>
        <w:rPr>
          <w:b/>
          <w:noProof/>
        </w:rPr>
        <w:t xml:space="preserve"> </w:t>
      </w:r>
    </w:p>
    <w:p w:rsidRDefault="001B679E" w:rsidP="00E16331" w:rsidR="001B679E">
      <w:pPr>
        <w:rPr>
          <w:b/>
          <w:noProof/>
        </w:rPr>
      </w:pPr>
    </w:p>
    <w:p w:rsidRDefault="003037E6" w:rsidP="00E16331" w:rsidR="00E16331" w:rsidRPr="00E16331">
      <w:r>
        <w:rPr>
          <w:b/>
          <w:noProof/>
        </w:rPr>
        <w:t xml:space="preserve"> </w:t>
      </w:r>
      <w:r w:rsidR="00E16331">
        <w:rPr>
          <w:b/>
          <w:noProof/>
        </w:rPr>
        <w:t xml:space="preserve"> 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</w:t>
      </w:r>
      <w:r w:rsidR="003E669C">
        <w:t>Stalna služba u Karlovcu</w:t>
      </w:r>
      <w:r w:rsidRPr="00E16331">
        <w:t xml:space="preserve"> </w:t>
      </w:r>
    </w:p>
    <w:p w:rsidRDefault="00E16331" w:rsidP="00E16331" w:rsidR="00E16331" w:rsidRPr="00E16331">
      <w:r w:rsidRPr="00E16331">
        <w:t xml:space="preserve">Karlovac, </w:t>
      </w:r>
      <w:r w:rsidR="003E669C">
        <w:t>Trg hrvatskih branitelja 1/II</w:t>
      </w:r>
    </w:p>
    <w:p w:rsidRDefault="00E16331" w:rsidP="00E16331" w:rsidR="00E16331" w:rsidRPr="00E16331"/>
    <w:p w:rsidRDefault="00E16331" w:rsidP="00E16331" w:rsidR="00E16331">
      <w:pPr>
        <w:jc w:val="center"/>
      </w:pPr>
      <w:r w:rsidRPr="00E16331">
        <w:t>R E P U B L I K A    H R VA T S KA</w:t>
      </w:r>
    </w:p>
    <w:p w:rsidRDefault="00B3371D" w:rsidP="00E16331" w:rsidR="00B3371D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166C6D" w:rsidR="00E16331">
      <w:pPr>
        <w:spacing w:lineRule="auto" w:line="276" w:after="200"/>
        <w:jc w:val="both"/>
      </w:pPr>
      <w:r w:rsidRPr="00E16331">
        <w:tab/>
        <w:t>TRGOVAČKI SUD U ZAGREBU, Stalna služba</w:t>
      </w:r>
      <w:r w:rsidR="003E669C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576330" w:rsidRPr="00576330">
        <w:t>NAPRIJED INFO d.o.o. u stečaju, Zagreb, Kopačevski put 1/C, OIB: 54131174730</w:t>
      </w:r>
      <w:r w:rsidR="00166C6D">
        <w:t xml:space="preserve">, </w:t>
      </w:r>
      <w:r w:rsidR="00576330">
        <w:t>23</w:t>
      </w:r>
      <w:r w:rsidR="00166C6D">
        <w:t>. svibnja</w:t>
      </w:r>
      <w:r w:rsidR="003E669C">
        <w:t xml:space="preserve"> 2018</w:t>
      </w:r>
      <w:r w:rsidRPr="00E16331">
        <w:t xml:space="preserve">., temeljem čl. 264. Stečajnog zakona (NN 71/15, </w:t>
      </w:r>
      <w:r w:rsidR="00A07EE2">
        <w:t xml:space="preserve">104/17, </w:t>
      </w:r>
      <w:r w:rsidRPr="00E16331">
        <w:t>dalje:SZ) sastavlja</w:t>
      </w:r>
    </w:p>
    <w:p w:rsidRDefault="007E1386" w:rsidP="00B3371D" w:rsidR="007E1386" w:rsidRPr="00E16331">
      <w:pPr>
        <w:ind w:firstLine="708"/>
        <w:jc w:val="both"/>
      </w:pPr>
    </w:p>
    <w:p w:rsidRDefault="00E16331" w:rsidP="00E16331" w:rsidR="001B679E" w:rsidRPr="00E16331">
      <w:pPr>
        <w:jc w:val="center"/>
      </w:pPr>
      <w:r w:rsidRPr="00E16331">
        <w:t>t a b l i c u</w:t>
      </w:r>
    </w:p>
    <w:p w:rsidRDefault="00E16331" w:rsidP="00E16331" w:rsidR="00E16331"/>
    <w:p w:rsidRDefault="007E1386" w:rsidP="00E16331" w:rsidR="007E1386" w:rsidRPr="00E16331"/>
    <w:p w:rsidRDefault="00E16331" w:rsidP="00E16331" w:rsidR="00E16331" w:rsidRPr="00E16331">
      <w:pPr>
        <w:numPr>
          <w:ilvl w:val="0"/>
          <w:numId w:val="14"/>
        </w:numPr>
        <w:spacing w:after="240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576330" w:rsidP="00E16331" w:rsidR="00576330">
      <w:pPr>
        <w:numPr>
          <w:ilvl w:val="0"/>
          <w:numId w:val="15"/>
        </w:numPr>
        <w:spacing w:after="240"/>
        <w:ind w:left="708"/>
        <w:jc w:val="both"/>
      </w:pPr>
      <w:r>
        <w:t>Prvi</w:t>
      </w:r>
      <w:r w:rsidR="00E16331" w:rsidRPr="00E16331">
        <w:t xml:space="preserve"> viši isplatni red   </w:t>
      </w:r>
    </w:p>
    <w:p w:rsidRDefault="00576330" w:rsidP="00576330" w:rsidR="00576330">
      <w:pPr>
        <w:pStyle w:val="Odlomakpopisa"/>
        <w:numPr>
          <w:ilvl w:val="1"/>
          <w:numId w:val="15"/>
        </w:numPr>
        <w:tabs>
          <w:tab w:pos="1428" w:val="clear"/>
          <w:tab w:pos="1134" w:val="num"/>
        </w:tabs>
        <w:jc w:val="both"/>
      </w:pPr>
      <w:r>
        <w:t xml:space="preserve">Jana Balija, Zagreb, Ive Čupara 8, </w:t>
      </w:r>
    </w:p>
    <w:p w:rsidRDefault="00576330" w:rsidP="00576330" w:rsidR="00576330">
      <w:pPr>
        <w:pStyle w:val="Odlomakpopisa"/>
        <w:tabs>
          <w:tab w:pos="1134" w:val="num"/>
        </w:tabs>
        <w:ind w:left="1068"/>
        <w:jc w:val="both"/>
      </w:pPr>
      <w:r>
        <w:t xml:space="preserve"> OIB: 13161023812, u iznosu od                                                          43.820,48 kn</w:t>
      </w:r>
    </w:p>
    <w:p w:rsidRDefault="00576330" w:rsidP="00576330" w:rsidR="00576330">
      <w:pPr>
        <w:pStyle w:val="Odlomakpopisa"/>
        <w:numPr>
          <w:ilvl w:val="1"/>
          <w:numId w:val="15"/>
        </w:numPr>
        <w:tabs>
          <w:tab w:pos="1428" w:val="clear"/>
          <w:tab w:pos="1134" w:val="num"/>
        </w:tabs>
        <w:contextualSpacing w:val="false"/>
        <w:jc w:val="both"/>
      </w:pPr>
      <w:r>
        <w:t xml:space="preserve">Stipo Dadić, Zagreb, Mate Lovraka 25, </w:t>
      </w:r>
    </w:p>
    <w:p w:rsidRDefault="00576330" w:rsidP="00576330" w:rsidR="00576330">
      <w:pPr>
        <w:pStyle w:val="Odlomakpopisa"/>
        <w:tabs>
          <w:tab w:pos="1134" w:val="num"/>
        </w:tabs>
        <w:ind w:left="1068"/>
        <w:jc w:val="both"/>
      </w:pPr>
      <w:r>
        <w:t xml:space="preserve"> OIB: 58740872291, u iznosu od                                                        531.003,66 kn</w:t>
      </w:r>
    </w:p>
    <w:p w:rsidRDefault="00576330" w:rsidP="00576330" w:rsidR="00576330">
      <w:pPr>
        <w:pStyle w:val="Odlomakpopisa"/>
        <w:numPr>
          <w:ilvl w:val="1"/>
          <w:numId w:val="15"/>
        </w:numPr>
        <w:tabs>
          <w:tab w:pos="1428" w:val="clear"/>
          <w:tab w:pos="1134" w:val="num"/>
        </w:tabs>
        <w:contextualSpacing w:val="false"/>
        <w:jc w:val="both"/>
      </w:pPr>
      <w:r>
        <w:t xml:space="preserve">Luca Raič, Zagrb, Vrinice 17, </w:t>
      </w:r>
    </w:p>
    <w:p w:rsidRDefault="00576330" w:rsidP="00576330" w:rsidR="00576330">
      <w:pPr>
        <w:pStyle w:val="Odlomakpopisa"/>
        <w:tabs>
          <w:tab w:pos="1134" w:val="num"/>
        </w:tabs>
        <w:ind w:left="1068"/>
        <w:jc w:val="both"/>
      </w:pPr>
      <w:r>
        <w:t xml:space="preserve"> OIB: </w:t>
      </w:r>
      <w:r w:rsidR="00B86607">
        <w:t>48258427937</w:t>
      </w:r>
      <w:r>
        <w:t>, u iznosu od                                                          46.818,11 kn</w:t>
      </w:r>
    </w:p>
    <w:p w:rsidRDefault="00576330" w:rsidP="00576330" w:rsidR="00576330">
      <w:pPr>
        <w:pStyle w:val="Odlomakpopisa"/>
        <w:numPr>
          <w:ilvl w:val="1"/>
          <w:numId w:val="15"/>
        </w:numPr>
        <w:tabs>
          <w:tab w:pos="1428" w:val="clear"/>
          <w:tab w:pos="1134" w:val="num"/>
        </w:tabs>
        <w:contextualSpacing w:val="false"/>
        <w:jc w:val="both"/>
      </w:pPr>
      <w:r>
        <w:t>Silva Tutiš, Sveta Nedjelja, Nedeljščak 11,</w:t>
      </w:r>
    </w:p>
    <w:p w:rsidRDefault="00576330" w:rsidP="00576330" w:rsidR="00576330">
      <w:pPr>
        <w:pStyle w:val="Odlomakpopisa"/>
        <w:tabs>
          <w:tab w:pos="1134" w:val="num"/>
        </w:tabs>
        <w:ind w:left="1068"/>
        <w:jc w:val="both"/>
      </w:pPr>
      <w:r>
        <w:t xml:space="preserve"> OIB: 88981753276, u iznosu od                                                        346.650,12 kn</w:t>
      </w:r>
    </w:p>
    <w:p w:rsidRDefault="00576330" w:rsidP="00576330" w:rsidR="00576330">
      <w:pPr>
        <w:spacing w:after="240"/>
        <w:jc w:val="both"/>
      </w:pPr>
    </w:p>
    <w:p w:rsidRDefault="00576330" w:rsidP="00576330" w:rsidR="00576330">
      <w:pPr>
        <w:pStyle w:val="Odlomakpopisa"/>
        <w:numPr>
          <w:ilvl w:val="0"/>
          <w:numId w:val="15"/>
        </w:numPr>
        <w:tabs>
          <w:tab w:pos="1068" w:val="clear"/>
          <w:tab w:pos="709" w:val="num"/>
        </w:tabs>
        <w:spacing w:after="240"/>
        <w:ind w:left="709"/>
        <w:jc w:val="both"/>
      </w:pPr>
      <w:r>
        <w:t>Drugi viši isplatni red</w:t>
      </w:r>
    </w:p>
    <w:p w:rsidRDefault="00576330" w:rsidP="00576330" w:rsidR="00576330">
      <w:pPr>
        <w:pStyle w:val="Odlomakpopisa"/>
        <w:spacing w:after="240"/>
        <w:ind w:left="709"/>
        <w:jc w:val="both"/>
      </w:pPr>
    </w:p>
    <w:p w:rsidRDefault="00576330" w:rsidP="00576330" w:rsidR="00576330" w:rsidRPr="00576330">
      <w:pPr>
        <w:pStyle w:val="Odlomakpopisa"/>
        <w:numPr>
          <w:ilvl w:val="1"/>
          <w:numId w:val="15"/>
        </w:numPr>
        <w:tabs>
          <w:tab w:pos="1428" w:val="clear"/>
          <w:tab w:pos="1276" w:val="num"/>
        </w:tabs>
        <w:spacing w:lineRule="auto" w:line="276"/>
        <w:ind w:left="1134"/>
        <w:jc w:val="both"/>
      </w:pPr>
      <w:r w:rsidRPr="00576330">
        <w:t>BETA-GRAF d.o.o.,  Zagreb, Kopačevski put bb,</w:t>
      </w:r>
    </w:p>
    <w:p w:rsidRDefault="00576330" w:rsidP="00576330" w:rsidR="00576330" w:rsidRPr="00576330">
      <w:pPr>
        <w:tabs>
          <w:tab w:pos="1276" w:val="num"/>
        </w:tabs>
        <w:spacing w:lineRule="auto" w:line="276"/>
        <w:ind w:left="1134"/>
        <w:jc w:val="both"/>
      </w:pPr>
      <w:r w:rsidRPr="00576330">
        <w:t>OIB: 54822096277, u iznosu od                                                        209.532,28 kn</w:t>
      </w:r>
    </w:p>
    <w:p w:rsidRDefault="00576330" w:rsidP="00576330" w:rsidR="00576330" w:rsidRPr="00576330">
      <w:pPr>
        <w:pStyle w:val="Odlomakpopisa"/>
        <w:numPr>
          <w:ilvl w:val="1"/>
          <w:numId w:val="15"/>
        </w:numPr>
        <w:tabs>
          <w:tab w:pos="1428" w:val="clear"/>
          <w:tab w:pos="1276" w:val="num"/>
        </w:tabs>
        <w:spacing w:lineRule="auto" w:line="276"/>
        <w:ind w:left="1134"/>
        <w:jc w:val="both"/>
      </w:pPr>
      <w:r w:rsidRPr="00576330">
        <w:t xml:space="preserve">DIMNJAČARSKA OBRTNIČKA ZADRUGA, </w:t>
      </w:r>
    </w:p>
    <w:p w:rsidRDefault="00576330" w:rsidP="00576330" w:rsidR="00576330" w:rsidRPr="00576330">
      <w:pPr>
        <w:tabs>
          <w:tab w:pos="1276" w:val="num"/>
        </w:tabs>
        <w:spacing w:lineRule="auto" w:line="276"/>
        <w:ind w:left="1134"/>
        <w:jc w:val="both"/>
      </w:pPr>
      <w:r w:rsidRPr="00576330">
        <w:t xml:space="preserve">Zagreb, Sarajevska 60, OIB: 01254445043, u iznosu od             </w:t>
      </w:r>
      <w:r>
        <w:t xml:space="preserve">   </w:t>
      </w:r>
      <w:r w:rsidRPr="00576330">
        <w:t xml:space="preserve">         271,25 kn</w:t>
      </w:r>
    </w:p>
    <w:p w:rsidRDefault="00576330" w:rsidP="00576330" w:rsidR="00576330" w:rsidRPr="00576330">
      <w:pPr>
        <w:pStyle w:val="Odlomakpopisa"/>
        <w:numPr>
          <w:ilvl w:val="1"/>
          <w:numId w:val="15"/>
        </w:numPr>
        <w:tabs>
          <w:tab w:pos="1428" w:val="clear"/>
          <w:tab w:pos="1276" w:val="num"/>
        </w:tabs>
        <w:spacing w:lineRule="auto" w:line="276"/>
        <w:ind w:left="1134"/>
        <w:jc w:val="both"/>
      </w:pPr>
      <w:r w:rsidRPr="00576330">
        <w:t>CREDO BANKA d.d. u stečaju, Split,</w:t>
      </w:r>
    </w:p>
    <w:p w:rsidRDefault="00576330" w:rsidP="00576330" w:rsidR="00576330" w:rsidRPr="00576330">
      <w:pPr>
        <w:tabs>
          <w:tab w:pos="1276" w:val="num"/>
        </w:tabs>
        <w:spacing w:lineRule="auto" w:line="276"/>
        <w:ind w:left="1134"/>
        <w:jc w:val="both"/>
      </w:pPr>
      <w:r w:rsidRPr="00576330">
        <w:t xml:space="preserve">Zrinsko-Frankopanska 58, OIB: 94141384086, u iznosu od </w:t>
      </w:r>
      <w:r>
        <w:t xml:space="preserve">         </w:t>
      </w:r>
      <w:r w:rsidRPr="00576330">
        <w:t xml:space="preserve">  234.120,50 kn</w:t>
      </w:r>
    </w:p>
    <w:p w:rsidRDefault="00576330" w:rsidP="00576330" w:rsidR="00576330" w:rsidRPr="00576330">
      <w:pPr>
        <w:pStyle w:val="Odlomakpopisa"/>
        <w:numPr>
          <w:ilvl w:val="1"/>
          <w:numId w:val="15"/>
        </w:numPr>
        <w:tabs>
          <w:tab w:pos="1428" w:val="clear"/>
          <w:tab w:pos="1276" w:val="num"/>
        </w:tabs>
        <w:spacing w:lineRule="auto" w:line="276"/>
        <w:ind w:left="1134"/>
        <w:jc w:val="both"/>
      </w:pPr>
      <w:r w:rsidRPr="00576330">
        <w:t>ERSTE CARD CLUB d.o.o., Zagreb, F. Folnegovića 6,</w:t>
      </w:r>
    </w:p>
    <w:p w:rsidRDefault="00576330" w:rsidP="00576330" w:rsidR="00576330" w:rsidRPr="00576330">
      <w:pPr>
        <w:tabs>
          <w:tab w:pos="1276" w:val="num"/>
        </w:tabs>
        <w:spacing w:lineRule="auto" w:line="276"/>
        <w:ind w:left="1134"/>
        <w:jc w:val="both"/>
      </w:pPr>
      <w:r w:rsidRPr="00576330">
        <w:t xml:space="preserve">OIB: 85941596441, u iznosu od                                                      </w:t>
      </w:r>
      <w:r>
        <w:t xml:space="preserve"> </w:t>
      </w:r>
      <w:r w:rsidRPr="00576330">
        <w:t xml:space="preserve">  13.538,98 kn</w:t>
      </w:r>
    </w:p>
    <w:p w:rsidRDefault="00576330" w:rsidP="00576330" w:rsidR="00576330" w:rsidRPr="00576330">
      <w:pPr>
        <w:pStyle w:val="Odlomakpopisa"/>
        <w:numPr>
          <w:ilvl w:val="1"/>
          <w:numId w:val="15"/>
        </w:numPr>
        <w:tabs>
          <w:tab w:pos="1428" w:val="clear"/>
          <w:tab w:pos="1276" w:val="num"/>
        </w:tabs>
        <w:spacing w:lineRule="auto" w:line="276"/>
        <w:ind w:left="1134"/>
        <w:jc w:val="both"/>
      </w:pPr>
      <w:r w:rsidRPr="00576330">
        <w:t xml:space="preserve">EUROCOM d.o.o., Zagreb, Donji Stupnik, </w:t>
      </w:r>
    </w:p>
    <w:p w:rsidRDefault="00576330" w:rsidP="00576330" w:rsidR="00576330" w:rsidRPr="00576330">
      <w:pPr>
        <w:tabs>
          <w:tab w:pos="1276" w:val="num"/>
        </w:tabs>
        <w:spacing w:lineRule="auto" w:line="276"/>
        <w:ind w:left="1134"/>
        <w:jc w:val="both"/>
      </w:pPr>
      <w:r w:rsidRPr="00576330">
        <w:t>Pod bregom 8, OIB: 6178191283, u iznosu od                                  187.756,53 kn</w:t>
      </w:r>
    </w:p>
    <w:p w:rsidRDefault="00576330" w:rsidP="00576330" w:rsidR="00576330" w:rsidRPr="00576330">
      <w:pPr>
        <w:pStyle w:val="Odlomakpopisa"/>
        <w:numPr>
          <w:ilvl w:val="1"/>
          <w:numId w:val="15"/>
        </w:numPr>
        <w:tabs>
          <w:tab w:pos="1428" w:val="clear"/>
          <w:tab w:pos="1276" w:val="num"/>
        </w:tabs>
        <w:spacing w:lineRule="auto" w:line="276"/>
        <w:ind w:left="1134"/>
        <w:jc w:val="both"/>
      </w:pPr>
      <w:r w:rsidRPr="00576330">
        <w:lastRenderedPageBreak/>
        <w:t>EUROTRADE d.o.o., Rovinj, Naselje Gripole 53/C,</w:t>
      </w:r>
    </w:p>
    <w:p w:rsidRDefault="00576330" w:rsidP="00576330" w:rsidR="00576330" w:rsidRPr="00576330">
      <w:pPr>
        <w:tabs>
          <w:tab w:pos="1276" w:val="num"/>
        </w:tabs>
        <w:spacing w:lineRule="auto" w:line="276"/>
        <w:ind w:left="1134"/>
        <w:jc w:val="both"/>
      </w:pPr>
      <w:r w:rsidRPr="00576330">
        <w:t xml:space="preserve">OIB: 31138585832, u iznosu od                                                        </w:t>
      </w:r>
      <w:r>
        <w:t xml:space="preserve">  </w:t>
      </w:r>
      <w:r w:rsidRPr="00576330">
        <w:t xml:space="preserve"> 26.725,85 kn</w:t>
      </w:r>
    </w:p>
    <w:p w:rsidRDefault="00576330" w:rsidP="00576330" w:rsidR="00576330" w:rsidRPr="00576330">
      <w:pPr>
        <w:pStyle w:val="Odlomakpopisa"/>
        <w:numPr>
          <w:ilvl w:val="1"/>
          <w:numId w:val="15"/>
        </w:numPr>
        <w:tabs>
          <w:tab w:pos="1428" w:val="clear"/>
          <w:tab w:pos="1276" w:val="num"/>
        </w:tabs>
        <w:spacing w:lineRule="auto" w:line="276"/>
        <w:ind w:left="1134"/>
        <w:jc w:val="both"/>
      </w:pPr>
      <w:r w:rsidRPr="00576330">
        <w:t>GRAD ZAGREB, Zagreb, Trg Stjepana Radića 1,</w:t>
      </w:r>
    </w:p>
    <w:p w:rsidRDefault="00576330" w:rsidP="00576330" w:rsidR="00576330" w:rsidRPr="00576330">
      <w:pPr>
        <w:tabs>
          <w:tab w:pos="1276" w:val="num"/>
        </w:tabs>
        <w:spacing w:lineRule="auto" w:line="276"/>
        <w:ind w:left="1134"/>
        <w:jc w:val="both"/>
      </w:pPr>
      <w:r w:rsidRPr="00576330">
        <w:t xml:space="preserve">OIB: 61817894937, u iznosu od                                                     </w:t>
      </w:r>
      <w:r>
        <w:t xml:space="preserve">  </w:t>
      </w:r>
      <w:r w:rsidRPr="00576330">
        <w:t xml:space="preserve">  376.779,88 kn</w:t>
      </w:r>
    </w:p>
    <w:p w:rsidRDefault="00576330" w:rsidP="00576330" w:rsidR="00576330" w:rsidRPr="00576330">
      <w:pPr>
        <w:pStyle w:val="Odlomakpopisa"/>
        <w:numPr>
          <w:ilvl w:val="1"/>
          <w:numId w:val="15"/>
        </w:numPr>
        <w:tabs>
          <w:tab w:pos="1428" w:val="clear"/>
          <w:tab w:pos="1276" w:val="num"/>
        </w:tabs>
        <w:spacing w:lineRule="auto" w:line="276"/>
        <w:ind w:left="1134"/>
        <w:jc w:val="both"/>
      </w:pPr>
      <w:r w:rsidRPr="00576330">
        <w:t xml:space="preserve">GRAD ZAGREB, Zagreb, Trg Stjepana Radića 1, </w:t>
      </w:r>
    </w:p>
    <w:p w:rsidRDefault="00576330" w:rsidP="00576330" w:rsidR="00576330" w:rsidRPr="00576330">
      <w:pPr>
        <w:tabs>
          <w:tab w:pos="1276" w:val="num"/>
        </w:tabs>
        <w:spacing w:lineRule="auto" w:line="276"/>
        <w:ind w:left="1134"/>
        <w:jc w:val="both"/>
      </w:pPr>
      <w:r w:rsidRPr="00576330">
        <w:t xml:space="preserve">OIB: 61817894937, u iznosu od                                                       </w:t>
      </w:r>
      <w:r>
        <w:t xml:space="preserve"> </w:t>
      </w:r>
      <w:r w:rsidRPr="00576330">
        <w:t xml:space="preserve"> 155.750,38 kn</w:t>
      </w:r>
    </w:p>
    <w:p w:rsidRDefault="00576330" w:rsidP="00576330" w:rsidR="00576330" w:rsidRPr="00576330">
      <w:pPr>
        <w:pStyle w:val="Odlomakpopisa"/>
        <w:numPr>
          <w:ilvl w:val="1"/>
          <w:numId w:val="15"/>
        </w:numPr>
        <w:tabs>
          <w:tab w:pos="1428" w:val="clear"/>
          <w:tab w:pos="1276" w:val="num"/>
        </w:tabs>
        <w:spacing w:lineRule="auto" w:line="276"/>
        <w:ind w:left="1134"/>
        <w:jc w:val="both"/>
      </w:pPr>
      <w:r w:rsidRPr="00576330">
        <w:t>GRADSKA PLINARA ZAGREB-OPSKRBA d.o.o.,</w:t>
      </w:r>
    </w:p>
    <w:p w:rsidRDefault="00576330" w:rsidP="00576330" w:rsidR="00576330" w:rsidRPr="00576330">
      <w:pPr>
        <w:tabs>
          <w:tab w:pos="1276" w:val="num"/>
        </w:tabs>
        <w:spacing w:lineRule="auto" w:line="276"/>
        <w:ind w:left="1134"/>
        <w:jc w:val="both"/>
      </w:pPr>
      <w:r w:rsidRPr="00576330">
        <w:t>Zagreb, Radnička cesta 1, OIB: 74364571096, u iznosu od                 78.680,50 kn</w:t>
      </w:r>
    </w:p>
    <w:p w:rsidRDefault="00576330" w:rsidP="00576330" w:rsidR="00576330" w:rsidRPr="00576330">
      <w:pPr>
        <w:pStyle w:val="Odlomakpopisa"/>
        <w:numPr>
          <w:ilvl w:val="1"/>
          <w:numId w:val="15"/>
        </w:numPr>
        <w:tabs>
          <w:tab w:pos="1428" w:val="clear"/>
          <w:tab w:pos="1276" w:val="num"/>
        </w:tabs>
        <w:spacing w:lineRule="auto" w:line="276"/>
        <w:ind w:left="1134"/>
        <w:jc w:val="both"/>
      </w:pPr>
      <w:r w:rsidRPr="00576330">
        <w:t>HANZA MEDIA d.o.o., Zagreb, Koranska 2,</w:t>
      </w:r>
    </w:p>
    <w:p w:rsidRDefault="00576330" w:rsidP="00576330" w:rsidR="00576330" w:rsidRPr="00576330">
      <w:pPr>
        <w:tabs>
          <w:tab w:pos="1276" w:val="num"/>
        </w:tabs>
        <w:spacing w:lineRule="auto" w:line="276"/>
        <w:ind w:left="1134"/>
        <w:jc w:val="both"/>
      </w:pPr>
      <w:r w:rsidRPr="00576330">
        <w:t xml:space="preserve">OIB: 79517545745, u iznosu od                                                         </w:t>
      </w:r>
      <w:r>
        <w:t xml:space="preserve">  </w:t>
      </w:r>
      <w:r w:rsidRPr="00576330">
        <w:t>11.828,30 kn</w:t>
      </w:r>
    </w:p>
    <w:p w:rsidRDefault="00576330" w:rsidP="00576330" w:rsidR="00576330" w:rsidRPr="00576330">
      <w:pPr>
        <w:pStyle w:val="Odlomakpopisa"/>
        <w:numPr>
          <w:ilvl w:val="1"/>
          <w:numId w:val="15"/>
        </w:numPr>
        <w:tabs>
          <w:tab w:pos="1428" w:val="clear"/>
          <w:tab w:pos="1276" w:val="num"/>
        </w:tabs>
        <w:spacing w:lineRule="auto" w:line="276"/>
        <w:ind w:left="1134"/>
        <w:jc w:val="both"/>
      </w:pPr>
      <w:r w:rsidRPr="00576330">
        <w:t>HEP-Operator distribucijskog sustava d.o.o., Elektra Zagreb,</w:t>
      </w:r>
    </w:p>
    <w:p w:rsidRDefault="00576330" w:rsidP="00576330" w:rsidR="00576330" w:rsidRPr="00576330">
      <w:pPr>
        <w:tabs>
          <w:tab w:pos="1276" w:val="num"/>
        </w:tabs>
        <w:spacing w:lineRule="auto" w:line="276"/>
        <w:ind w:left="1134"/>
        <w:jc w:val="both"/>
      </w:pPr>
      <w:r w:rsidRPr="00576330">
        <w:t>Zagreb, Ulica grada Vukovara 37, OIB: 46830600751, u iznosu od     1.931,38 kn</w:t>
      </w:r>
    </w:p>
    <w:p w:rsidRDefault="00576330" w:rsidP="00576330" w:rsidR="00576330" w:rsidRPr="00576330">
      <w:pPr>
        <w:pStyle w:val="Odlomakpopisa"/>
        <w:numPr>
          <w:ilvl w:val="1"/>
          <w:numId w:val="15"/>
        </w:numPr>
        <w:tabs>
          <w:tab w:pos="1428" w:val="clear"/>
          <w:tab w:pos="1276" w:val="num"/>
        </w:tabs>
        <w:spacing w:lineRule="auto" w:line="276"/>
        <w:ind w:left="1134"/>
        <w:jc w:val="both"/>
      </w:pPr>
      <w:r w:rsidRPr="00576330">
        <w:t>HRVATSKE VODE, Vodnogospodarski odjel za Gornju Savu,</w:t>
      </w:r>
    </w:p>
    <w:p w:rsidRDefault="00576330" w:rsidP="00576330" w:rsidR="00576330" w:rsidRPr="00576330">
      <w:pPr>
        <w:tabs>
          <w:tab w:pos="1276" w:val="num"/>
        </w:tabs>
        <w:spacing w:lineRule="auto" w:line="276"/>
        <w:ind w:left="1134"/>
        <w:jc w:val="both"/>
      </w:pPr>
      <w:r w:rsidRPr="00576330">
        <w:t>Zagreb, Ulica grada Vukovara 220, OIB: 28921383001, u iznosu od 51.224,74 kn</w:t>
      </w:r>
    </w:p>
    <w:p w:rsidRDefault="00576330" w:rsidP="00576330" w:rsidR="00576330" w:rsidRPr="00576330">
      <w:pPr>
        <w:pStyle w:val="Odlomakpopisa"/>
        <w:numPr>
          <w:ilvl w:val="1"/>
          <w:numId w:val="15"/>
        </w:numPr>
        <w:tabs>
          <w:tab w:pos="1428" w:val="clear"/>
          <w:tab w:pos="1276" w:val="num"/>
        </w:tabs>
        <w:spacing w:lineRule="auto" w:line="276"/>
        <w:ind w:left="1134"/>
        <w:jc w:val="both"/>
      </w:pPr>
      <w:r w:rsidRPr="00576330">
        <w:t>HRVATSKE ŠUME d.o.o., Zagreb,</w:t>
      </w:r>
    </w:p>
    <w:p w:rsidRDefault="00576330" w:rsidP="00576330" w:rsidR="00576330" w:rsidRPr="00576330">
      <w:pPr>
        <w:tabs>
          <w:tab w:pos="1276" w:val="num"/>
        </w:tabs>
        <w:spacing w:lineRule="auto" w:line="276"/>
        <w:ind w:left="1134"/>
        <w:jc w:val="both"/>
      </w:pPr>
      <w:r w:rsidRPr="00576330">
        <w:t>Ulica kneza Branimira 1, OIB: 69693144506, u iznosu od                   9.278,15 kn</w:t>
      </w:r>
    </w:p>
    <w:p w:rsidRDefault="00576330" w:rsidP="00576330" w:rsidR="00576330" w:rsidRPr="00576330">
      <w:pPr>
        <w:pStyle w:val="Odlomakpopisa"/>
        <w:numPr>
          <w:ilvl w:val="1"/>
          <w:numId w:val="15"/>
        </w:numPr>
        <w:tabs>
          <w:tab w:pos="1428" w:val="clear"/>
          <w:tab w:pos="1276" w:val="num"/>
        </w:tabs>
        <w:spacing w:lineRule="auto" w:line="276"/>
        <w:ind w:left="1134"/>
        <w:jc w:val="both"/>
      </w:pPr>
      <w:r w:rsidRPr="00576330">
        <w:t xml:space="preserve">HRVATSKI TELEKOM d.d., Zagreb, </w:t>
      </w:r>
    </w:p>
    <w:p w:rsidRDefault="00576330" w:rsidP="00576330" w:rsidR="00576330" w:rsidRPr="00576330">
      <w:pPr>
        <w:tabs>
          <w:tab w:pos="1276" w:val="num"/>
        </w:tabs>
        <w:spacing w:lineRule="auto" w:line="276"/>
        <w:ind w:left="1134"/>
        <w:jc w:val="both"/>
      </w:pPr>
      <w:r w:rsidRPr="00576330">
        <w:t>Roberta Frangeša Mihanovića 9, OIB: 81793146560, u iznosu od       3.150,92 kn</w:t>
      </w:r>
    </w:p>
    <w:p w:rsidRDefault="00576330" w:rsidP="00576330" w:rsidR="00576330" w:rsidRPr="00576330">
      <w:pPr>
        <w:pStyle w:val="Odlomakpopisa"/>
        <w:numPr>
          <w:ilvl w:val="1"/>
          <w:numId w:val="15"/>
        </w:numPr>
        <w:tabs>
          <w:tab w:pos="1428" w:val="clear"/>
          <w:tab w:pos="1276" w:val="num"/>
        </w:tabs>
        <w:spacing w:lineRule="auto" w:line="276"/>
        <w:ind w:left="1134"/>
        <w:jc w:val="both"/>
      </w:pPr>
      <w:r w:rsidRPr="00576330">
        <w:t xml:space="preserve">IEP d.o.o., Zagreb, Josipa Stadlera 2, </w:t>
      </w:r>
    </w:p>
    <w:p w:rsidRDefault="00576330" w:rsidP="00576330" w:rsidR="00576330" w:rsidRPr="00576330">
      <w:pPr>
        <w:tabs>
          <w:tab w:pos="1276" w:val="num"/>
        </w:tabs>
        <w:spacing w:lineRule="auto" w:line="276"/>
        <w:ind w:left="1134"/>
        <w:jc w:val="both"/>
      </w:pPr>
      <w:r w:rsidRPr="00576330">
        <w:t xml:space="preserve">OIB: 75427556640, u iznosu od                                                         </w:t>
      </w:r>
      <w:r>
        <w:t xml:space="preserve"> </w:t>
      </w:r>
      <w:r w:rsidRPr="00576330">
        <w:t xml:space="preserve">  6.332,91 kn</w:t>
      </w:r>
    </w:p>
    <w:p w:rsidRDefault="00576330" w:rsidP="00576330" w:rsidR="00576330" w:rsidRPr="00576330">
      <w:pPr>
        <w:pStyle w:val="Odlomakpopisa"/>
        <w:numPr>
          <w:ilvl w:val="1"/>
          <w:numId w:val="15"/>
        </w:numPr>
        <w:tabs>
          <w:tab w:pos="1428" w:val="clear"/>
          <w:tab w:pos="1276" w:val="num"/>
        </w:tabs>
        <w:spacing w:lineRule="auto" w:line="276"/>
        <w:ind w:left="1134"/>
        <w:jc w:val="both"/>
      </w:pPr>
      <w:r w:rsidRPr="00576330">
        <w:t>KATARINA ZRINSKI d.o.o., Varaždin, Moslavačka 9,</w:t>
      </w:r>
    </w:p>
    <w:p w:rsidRDefault="00576330" w:rsidP="00576330" w:rsidR="00576330" w:rsidRPr="00576330">
      <w:pPr>
        <w:tabs>
          <w:tab w:pos="1276" w:val="num"/>
        </w:tabs>
        <w:spacing w:lineRule="auto" w:line="276"/>
        <w:ind w:left="1134"/>
        <w:jc w:val="both"/>
      </w:pPr>
      <w:r w:rsidRPr="00576330">
        <w:t xml:space="preserve">OIB: 13653700851, u iznosu od                                                        </w:t>
      </w:r>
      <w:r>
        <w:t xml:space="preserve"> </w:t>
      </w:r>
      <w:r w:rsidRPr="00576330">
        <w:t xml:space="preserve"> 18.068,75 kn</w:t>
      </w:r>
    </w:p>
    <w:p w:rsidRDefault="00576330" w:rsidP="00576330" w:rsidR="00576330" w:rsidRPr="00576330">
      <w:pPr>
        <w:pStyle w:val="Odlomakpopisa"/>
        <w:numPr>
          <w:ilvl w:val="1"/>
          <w:numId w:val="15"/>
        </w:numPr>
        <w:tabs>
          <w:tab w:pos="1428" w:val="clear"/>
          <w:tab w:pos="1276" w:val="num"/>
        </w:tabs>
        <w:spacing w:lineRule="auto" w:line="276"/>
        <w:ind w:left="1134"/>
        <w:jc w:val="both"/>
      </w:pPr>
      <w:r w:rsidRPr="00576330">
        <w:t xml:space="preserve">NAPRIJED COMMERCE d.o.o., Zagreb, </w:t>
      </w:r>
    </w:p>
    <w:p w:rsidRDefault="00576330" w:rsidP="00576330" w:rsidR="00576330" w:rsidRPr="00576330">
      <w:pPr>
        <w:tabs>
          <w:tab w:pos="1276" w:val="num"/>
        </w:tabs>
        <w:spacing w:lineRule="auto" w:line="276"/>
        <w:ind w:left="1134"/>
        <w:jc w:val="both"/>
      </w:pPr>
      <w:r w:rsidRPr="00576330">
        <w:t>M.S. Bolšića 3/III, OIB: 14112477239, u iznosu od                           67.722,62 kn</w:t>
      </w:r>
    </w:p>
    <w:p w:rsidRDefault="00576330" w:rsidP="00576330" w:rsidR="00576330" w:rsidRPr="00576330">
      <w:pPr>
        <w:pStyle w:val="Odlomakpopisa"/>
        <w:numPr>
          <w:ilvl w:val="1"/>
          <w:numId w:val="15"/>
        </w:numPr>
        <w:tabs>
          <w:tab w:pos="1428" w:val="clear"/>
          <w:tab w:pos="1276" w:val="num"/>
        </w:tabs>
        <w:spacing w:lineRule="auto" w:line="276"/>
        <w:ind w:left="1134"/>
        <w:jc w:val="both"/>
      </w:pPr>
      <w:r w:rsidRPr="00576330">
        <w:t xml:space="preserve">ODVJETNIK VINKO KNEZOVIĆ, Zagreb, </w:t>
      </w:r>
    </w:p>
    <w:p w:rsidRDefault="00576330" w:rsidP="00576330" w:rsidR="00576330" w:rsidRPr="00576330">
      <w:pPr>
        <w:tabs>
          <w:tab w:pos="1276" w:val="num"/>
        </w:tabs>
        <w:spacing w:lineRule="auto" w:line="276"/>
        <w:ind w:left="1134"/>
        <w:jc w:val="both"/>
      </w:pPr>
      <w:r w:rsidRPr="00576330">
        <w:t>Vinogradska cesta 1/II, OIB: 39781178569, u iznosu od                    77.587,84 kn</w:t>
      </w:r>
    </w:p>
    <w:p w:rsidRDefault="00576330" w:rsidP="00576330" w:rsidR="00576330" w:rsidRPr="00576330">
      <w:pPr>
        <w:pStyle w:val="Odlomakpopisa"/>
        <w:numPr>
          <w:ilvl w:val="1"/>
          <w:numId w:val="15"/>
        </w:numPr>
        <w:tabs>
          <w:tab w:pos="1428" w:val="clear"/>
          <w:tab w:pos="1276" w:val="num"/>
        </w:tabs>
        <w:spacing w:lineRule="auto" w:line="276"/>
        <w:ind w:left="1134"/>
        <w:jc w:val="both"/>
      </w:pPr>
      <w:r w:rsidRPr="00576330">
        <w:t>ODVJETNIK MATO STJEPANOVIĆ, Zagreb,</w:t>
      </w:r>
    </w:p>
    <w:p w:rsidRDefault="00576330" w:rsidP="00576330" w:rsidR="00576330" w:rsidRPr="00576330">
      <w:pPr>
        <w:tabs>
          <w:tab w:pos="1276" w:val="num"/>
        </w:tabs>
        <w:spacing w:lineRule="auto" w:line="276"/>
        <w:ind w:left="1134"/>
        <w:jc w:val="both"/>
      </w:pPr>
      <w:r w:rsidRPr="00576330">
        <w:t xml:space="preserve">Pavla Hatza 23, OIB: 21874955861, u iznosu od                      </w:t>
      </w:r>
      <w:r>
        <w:t xml:space="preserve"> </w:t>
      </w:r>
      <w:r w:rsidRPr="00576330">
        <w:t xml:space="preserve">         37.500,00 kn</w:t>
      </w:r>
    </w:p>
    <w:p w:rsidRDefault="00576330" w:rsidP="00576330" w:rsidR="00576330" w:rsidRPr="00576330">
      <w:pPr>
        <w:pStyle w:val="Odlomakpopisa"/>
        <w:numPr>
          <w:ilvl w:val="1"/>
          <w:numId w:val="15"/>
        </w:numPr>
        <w:tabs>
          <w:tab w:pos="1428" w:val="clear"/>
          <w:tab w:pos="1276" w:val="num"/>
        </w:tabs>
        <w:spacing w:lineRule="auto" w:line="276"/>
        <w:ind w:left="1134"/>
        <w:jc w:val="both"/>
      </w:pPr>
      <w:r w:rsidRPr="00576330">
        <w:t>REPUBLIKA HRVATSKA, Zagreb, Savska cesta 41,</w:t>
      </w:r>
    </w:p>
    <w:p w:rsidRDefault="00576330" w:rsidP="00576330" w:rsidR="00576330" w:rsidRPr="00576330">
      <w:pPr>
        <w:tabs>
          <w:tab w:pos="1276" w:val="num"/>
        </w:tabs>
        <w:spacing w:lineRule="auto" w:line="276"/>
        <w:ind w:left="1134"/>
        <w:jc w:val="both"/>
      </w:pPr>
      <w:r w:rsidRPr="00576330">
        <w:t xml:space="preserve">OIB: 52634238587, u iznosu od                                                     </w:t>
      </w:r>
      <w:r>
        <w:t xml:space="preserve"> </w:t>
      </w:r>
      <w:r w:rsidRPr="00576330">
        <w:t xml:space="preserve">  111.665,84 kn</w:t>
      </w:r>
    </w:p>
    <w:p w:rsidRDefault="00576330" w:rsidP="00576330" w:rsidR="00576330" w:rsidRPr="00576330">
      <w:pPr>
        <w:pStyle w:val="Odlomakpopisa"/>
        <w:numPr>
          <w:ilvl w:val="1"/>
          <w:numId w:val="15"/>
        </w:numPr>
        <w:tabs>
          <w:tab w:pos="1428" w:val="clear"/>
          <w:tab w:pos="1276" w:val="num"/>
        </w:tabs>
        <w:spacing w:lineRule="auto" w:line="276"/>
        <w:ind w:left="1134"/>
        <w:jc w:val="both"/>
      </w:pPr>
      <w:r w:rsidRPr="00576330">
        <w:t>REPUBLIKA HRVATSKA, Zagreb, Savska cesta 41,</w:t>
      </w:r>
    </w:p>
    <w:p w:rsidRDefault="00576330" w:rsidP="00576330" w:rsidR="00576330" w:rsidRPr="00576330">
      <w:pPr>
        <w:tabs>
          <w:tab w:pos="1276" w:val="num"/>
        </w:tabs>
        <w:spacing w:lineRule="auto" w:line="276"/>
        <w:ind w:left="1134"/>
        <w:jc w:val="both"/>
      </w:pPr>
      <w:r w:rsidRPr="00576330">
        <w:t xml:space="preserve">OIB: 52634238587, u iznosu od                                                 </w:t>
      </w:r>
      <w:r>
        <w:t xml:space="preserve"> </w:t>
      </w:r>
      <w:r w:rsidRPr="00576330">
        <w:t xml:space="preserve">   1.043.937,06 kn</w:t>
      </w:r>
    </w:p>
    <w:p w:rsidRDefault="00576330" w:rsidP="00576330" w:rsidR="00576330" w:rsidRPr="00576330">
      <w:pPr>
        <w:pStyle w:val="Odlomakpopisa"/>
        <w:numPr>
          <w:ilvl w:val="1"/>
          <w:numId w:val="15"/>
        </w:numPr>
        <w:tabs>
          <w:tab w:pos="1428" w:val="clear"/>
          <w:tab w:pos="1276" w:val="num"/>
        </w:tabs>
        <w:spacing w:lineRule="auto" w:line="276"/>
        <w:ind w:left="1134"/>
        <w:jc w:val="both"/>
      </w:pPr>
      <w:r w:rsidRPr="00576330">
        <w:t>RH, MINISTARSTVO FINANCIJA, POREZNA UPRAVA,</w:t>
      </w:r>
    </w:p>
    <w:p w:rsidRDefault="00576330" w:rsidP="00576330" w:rsidR="00576330" w:rsidRPr="00576330">
      <w:pPr>
        <w:tabs>
          <w:tab w:pos="1276" w:val="num"/>
        </w:tabs>
        <w:spacing w:lineRule="auto" w:line="276"/>
        <w:ind w:left="1134"/>
        <w:jc w:val="both"/>
      </w:pPr>
      <w:r w:rsidRPr="00576330">
        <w:t xml:space="preserve">Zagreb, Av. Dubrovnik 32, OIB: 18683136487, u iznosu od      </w:t>
      </w:r>
      <w:r>
        <w:t xml:space="preserve">  </w:t>
      </w:r>
      <w:r w:rsidRPr="00576330">
        <w:t xml:space="preserve">1.371.341,67 kn </w:t>
      </w:r>
    </w:p>
    <w:p w:rsidRDefault="00576330" w:rsidP="00576330" w:rsidR="00576330" w:rsidRPr="00576330">
      <w:pPr>
        <w:pStyle w:val="Odlomakpopisa"/>
        <w:numPr>
          <w:ilvl w:val="1"/>
          <w:numId w:val="15"/>
        </w:numPr>
        <w:tabs>
          <w:tab w:pos="1428" w:val="clear"/>
          <w:tab w:pos="1276" w:val="num"/>
        </w:tabs>
        <w:spacing w:lineRule="auto" w:line="276"/>
        <w:ind w:left="1134"/>
        <w:jc w:val="both"/>
      </w:pPr>
      <w:r w:rsidRPr="00576330">
        <w:t>VODOOPSKRBA I ODVODNJA d.o.o., Zagreb</w:t>
      </w:r>
    </w:p>
    <w:p w:rsidRDefault="00576330" w:rsidP="00576330" w:rsidR="00576330" w:rsidRPr="00576330">
      <w:pPr>
        <w:tabs>
          <w:tab w:pos="1276" w:val="num"/>
        </w:tabs>
        <w:spacing w:lineRule="auto" w:line="276"/>
        <w:ind w:left="1134"/>
        <w:jc w:val="both"/>
      </w:pPr>
      <w:r w:rsidRPr="00576330">
        <w:t xml:space="preserve">Folnegovićeva 1, OIB: 83416546499, u iznosu od                          </w:t>
      </w:r>
      <w:r>
        <w:t xml:space="preserve"> </w:t>
      </w:r>
      <w:r w:rsidRPr="00576330">
        <w:t xml:space="preserve">  14.275,01 kn</w:t>
      </w:r>
    </w:p>
    <w:p w:rsidRDefault="00576330" w:rsidP="00576330" w:rsidR="00576330" w:rsidRPr="00576330">
      <w:pPr>
        <w:pStyle w:val="Odlomakpopisa"/>
        <w:numPr>
          <w:ilvl w:val="1"/>
          <w:numId w:val="15"/>
        </w:numPr>
        <w:tabs>
          <w:tab w:pos="1428" w:val="clear"/>
          <w:tab w:pos="1276" w:val="num"/>
        </w:tabs>
        <w:spacing w:lineRule="auto" w:line="276"/>
        <w:ind w:left="1134"/>
        <w:jc w:val="both"/>
      </w:pPr>
      <w:r w:rsidRPr="00576330">
        <w:t xml:space="preserve">ZAGREBAČKI HOLDING d.o.o., Zagreb, </w:t>
      </w:r>
    </w:p>
    <w:p w:rsidRDefault="00576330" w:rsidP="00576330" w:rsidR="00576330" w:rsidRPr="00576330">
      <w:pPr>
        <w:tabs>
          <w:tab w:pos="1276" w:val="num"/>
        </w:tabs>
        <w:spacing w:lineRule="auto" w:line="276" w:after="200"/>
        <w:ind w:left="1134"/>
        <w:jc w:val="both"/>
      </w:pPr>
      <w:r w:rsidRPr="00576330">
        <w:t>Ulica grada Vukovara 41, OIB: 85584865987, u iznosu od              58.888,86 kn</w:t>
      </w:r>
    </w:p>
    <w:p w:rsidRDefault="00576330" w:rsidP="00576330" w:rsidR="00576330">
      <w:pPr>
        <w:spacing w:after="240"/>
        <w:jc w:val="both"/>
      </w:pPr>
    </w:p>
    <w:p w:rsidRDefault="00576330" w:rsidP="00576330" w:rsidR="00576330">
      <w:pPr>
        <w:spacing w:after="240"/>
        <w:jc w:val="both"/>
      </w:pPr>
    </w:p>
    <w:p w:rsidRDefault="00E16331" w:rsidP="00576330" w:rsidR="00E16331" w:rsidRPr="00E16331">
      <w:pPr>
        <w:spacing w:after="240"/>
        <w:jc w:val="both"/>
      </w:pPr>
      <w:r w:rsidRPr="00E16331">
        <w:t xml:space="preserve">          </w:t>
      </w:r>
    </w:p>
    <w:p w:rsidRDefault="0077253A" w:rsidP="00166C6D" w:rsidR="0077253A">
      <w:pPr>
        <w:pStyle w:val="Odlomakpopisa"/>
        <w:ind w:left="567"/>
      </w:pPr>
    </w:p>
    <w:p w:rsidRDefault="0077253A" w:rsidP="00576330" w:rsidR="0077253A">
      <w:pPr>
        <w:pStyle w:val="Odlomakpopisa"/>
        <w:numPr>
          <w:ilvl w:val="0"/>
          <w:numId w:val="33"/>
        </w:numPr>
        <w:ind w:left="1134"/>
      </w:pPr>
      <w:r>
        <w:t>Osporene tražbine:</w:t>
      </w:r>
    </w:p>
    <w:p w:rsidRDefault="0077253A" w:rsidP="0077253A" w:rsidR="0077253A">
      <w:pPr>
        <w:pStyle w:val="Odlomakpopisa"/>
        <w:ind w:left="1080"/>
      </w:pPr>
    </w:p>
    <w:p w:rsidRDefault="00576330" w:rsidP="00576330" w:rsidR="00576330">
      <w:pPr>
        <w:numPr>
          <w:ilvl w:val="0"/>
          <w:numId w:val="32"/>
        </w:numPr>
        <w:jc w:val="both"/>
      </w:pPr>
      <w:r w:rsidRPr="00576330">
        <w:t>BETA-GRAF d.o.o., Zagreb, Kopačevski put bb,</w:t>
      </w:r>
    </w:p>
    <w:p w:rsidRDefault="00576330" w:rsidP="00576330" w:rsidR="00576330" w:rsidRPr="00576330">
      <w:pPr>
        <w:ind w:left="1068"/>
        <w:jc w:val="both"/>
      </w:pPr>
      <w:r w:rsidRPr="00576330">
        <w:t xml:space="preserve"> OIB: 54822096277, </w:t>
      </w:r>
      <w:r>
        <w:t xml:space="preserve">u iznosu </w:t>
      </w:r>
      <w:r w:rsidRPr="00576330">
        <w:t xml:space="preserve"> od  </w:t>
      </w:r>
      <w:r>
        <w:t xml:space="preserve">                                                       </w:t>
      </w:r>
      <w:r w:rsidRPr="00576330">
        <w:t xml:space="preserve">89.799,55 kn </w:t>
      </w:r>
    </w:p>
    <w:p w:rsidRDefault="00576330" w:rsidP="00576330" w:rsidR="00576330">
      <w:pPr>
        <w:numPr>
          <w:ilvl w:val="0"/>
          <w:numId w:val="32"/>
        </w:numPr>
        <w:jc w:val="both"/>
      </w:pPr>
      <w:r w:rsidRPr="00576330">
        <w:t>CREDO BANKA d.d. u stečaju, Split,</w:t>
      </w:r>
    </w:p>
    <w:p w:rsidRDefault="00576330" w:rsidP="00576330" w:rsidR="00576330" w:rsidRPr="00576330">
      <w:pPr>
        <w:ind w:left="1068"/>
        <w:jc w:val="both"/>
      </w:pPr>
      <w:r w:rsidRPr="00576330">
        <w:t xml:space="preserve">Zrinsko-Frankopanska 58, OIB: 94141384086, </w:t>
      </w:r>
      <w:r>
        <w:t xml:space="preserve">u iznosu </w:t>
      </w:r>
      <w:r w:rsidRPr="00576330">
        <w:t xml:space="preserve">od </w:t>
      </w:r>
      <w:r>
        <w:t xml:space="preserve">             433.923,49 kn</w:t>
      </w:r>
    </w:p>
    <w:p w:rsidRDefault="00576330" w:rsidP="00576330" w:rsidR="00576330">
      <w:pPr>
        <w:numPr>
          <w:ilvl w:val="0"/>
          <w:numId w:val="32"/>
        </w:numPr>
        <w:jc w:val="both"/>
      </w:pPr>
      <w:r w:rsidRPr="00576330">
        <w:t xml:space="preserve">NAPRIJED COMMERCE d.o.o., Zagreb, </w:t>
      </w:r>
    </w:p>
    <w:p w:rsidRDefault="00576330" w:rsidP="00576330" w:rsidR="00576330" w:rsidRPr="00576330">
      <w:pPr>
        <w:ind w:left="1068"/>
        <w:jc w:val="both"/>
      </w:pPr>
      <w:r w:rsidRPr="00576330">
        <w:t xml:space="preserve">M.S. Bolšića 3/III, OIB: 14112477239, </w:t>
      </w:r>
      <w:r>
        <w:t xml:space="preserve">u iznosu od                            </w:t>
      </w:r>
      <w:r w:rsidRPr="00576330">
        <w:t xml:space="preserve">29.024,00 kn </w:t>
      </w:r>
    </w:p>
    <w:p w:rsidRDefault="00576330" w:rsidP="00576330" w:rsidR="00576330">
      <w:pPr>
        <w:numPr>
          <w:ilvl w:val="0"/>
          <w:numId w:val="32"/>
        </w:numPr>
        <w:jc w:val="both"/>
      </w:pPr>
      <w:r w:rsidRPr="00576330">
        <w:t xml:space="preserve">ODVJETNIK MATO STJEPANOVIĆ, Zagreb, </w:t>
      </w:r>
    </w:p>
    <w:p w:rsidRDefault="00576330" w:rsidP="00576330" w:rsidR="00576330" w:rsidRPr="00576330">
      <w:pPr>
        <w:ind w:left="1068"/>
        <w:jc w:val="both"/>
      </w:pPr>
      <w:r w:rsidRPr="00576330">
        <w:t xml:space="preserve">Pavla Hatza 23, OIB: 21874955861, </w:t>
      </w:r>
      <w:r>
        <w:t xml:space="preserve">u iznosu od                              </w:t>
      </w:r>
      <w:r w:rsidRPr="00576330">
        <w:t xml:space="preserve"> 130.625,00 kn</w:t>
      </w:r>
    </w:p>
    <w:p w:rsidRDefault="00576330" w:rsidP="00576330" w:rsidR="00576330">
      <w:pPr>
        <w:numPr>
          <w:ilvl w:val="0"/>
          <w:numId w:val="32"/>
        </w:numPr>
        <w:jc w:val="both"/>
      </w:pPr>
      <w:r w:rsidRPr="00576330">
        <w:t>ZAGREBAČKI HOLDING d.o.o., Zagreb,</w:t>
      </w:r>
    </w:p>
    <w:p w:rsidRDefault="00576330" w:rsidP="00576330" w:rsidR="00576330" w:rsidRPr="00576330">
      <w:pPr>
        <w:ind w:left="1068"/>
        <w:jc w:val="both"/>
      </w:pPr>
      <w:r w:rsidRPr="00576330">
        <w:t xml:space="preserve"> Ulica grada Vukovara 41, OIB: 85584865987, </w:t>
      </w:r>
      <w:r>
        <w:t xml:space="preserve">u iznosu od                </w:t>
      </w:r>
      <w:r w:rsidRPr="00576330">
        <w:t>74.164,98 kn</w:t>
      </w:r>
    </w:p>
    <w:p w:rsidRDefault="00576330" w:rsidP="00576330" w:rsidR="00576330">
      <w:pPr>
        <w:numPr>
          <w:ilvl w:val="0"/>
          <w:numId w:val="32"/>
        </w:numPr>
        <w:jc w:val="both"/>
      </w:pPr>
      <w:r w:rsidRPr="00576330">
        <w:t xml:space="preserve">ZORAN STANIĆ, Zagreb, M.S. Bolšića 3/III, </w:t>
      </w:r>
    </w:p>
    <w:p w:rsidRDefault="00576330" w:rsidP="00576330" w:rsidR="00B86607">
      <w:pPr>
        <w:ind w:left="1068"/>
        <w:jc w:val="both"/>
      </w:pPr>
      <w:r w:rsidRPr="00576330">
        <w:t xml:space="preserve">OIB: 38497965074, </w:t>
      </w:r>
      <w:r>
        <w:t xml:space="preserve">u iznosu od                                                        </w:t>
      </w:r>
      <w:r w:rsidRPr="00576330">
        <w:t xml:space="preserve"> 391.291,94 kn</w:t>
      </w:r>
    </w:p>
    <w:p w:rsidRDefault="00B86607" w:rsidP="00B86607" w:rsidR="00B86607">
      <w:pPr>
        <w:pStyle w:val="Odlomakpopisa"/>
        <w:numPr>
          <w:ilvl w:val="0"/>
          <w:numId w:val="32"/>
        </w:numPr>
        <w:jc w:val="both"/>
      </w:pPr>
      <w:r>
        <w:t xml:space="preserve">HEP TOPLINARSTVO d.o.o., Zagreb, </w:t>
      </w:r>
    </w:p>
    <w:p w:rsidRDefault="00B86607" w:rsidP="00B86607" w:rsidR="00576330" w:rsidRPr="00576330">
      <w:pPr>
        <w:pStyle w:val="Odlomakpopisa"/>
        <w:ind w:left="1068"/>
        <w:jc w:val="both"/>
      </w:pPr>
      <w:r>
        <w:t>Miševečka 15a, OIB: 15907062900, u iznosu od                                 75.283,11 kn</w:t>
      </w:r>
      <w:r w:rsidR="00576330" w:rsidRPr="00576330">
        <w:t>.</w:t>
      </w:r>
    </w:p>
    <w:p w:rsidRDefault="0077253A" w:rsidP="0077253A" w:rsidR="0077253A">
      <w:pPr>
        <w:pStyle w:val="Odlomakpopisa"/>
        <w:ind w:left="1440"/>
      </w:pPr>
    </w:p>
    <w:p w:rsidRDefault="00EC1540" w:rsidP="00E46A16" w:rsidR="00EC1540">
      <w:pPr>
        <w:jc w:val="center"/>
      </w:pPr>
    </w:p>
    <w:p w:rsidRDefault="00E16331" w:rsidP="00E46A16" w:rsidR="00E16331">
      <w:pPr>
        <w:jc w:val="center"/>
      </w:pPr>
      <w:r w:rsidRPr="00E16331">
        <w:t xml:space="preserve">U Karlovcu </w:t>
      </w:r>
      <w:r w:rsidR="00576330">
        <w:t>23</w:t>
      </w:r>
      <w:r w:rsidR="00166C6D">
        <w:t>. svibnja</w:t>
      </w:r>
      <w:r w:rsidR="003E669C">
        <w:t xml:space="preserve"> 2018</w:t>
      </w:r>
      <w:r w:rsidRPr="00E16331">
        <w:t>.</w:t>
      </w:r>
    </w:p>
    <w:p w:rsidRDefault="00E46A16" w:rsidP="00E46A16" w:rsidR="00E46A16" w:rsidRPr="00E16331">
      <w:pPr>
        <w:jc w:val="center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E16331" w:rsidP="00E16331" w:rsidR="00E16331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1B0C" w:rsidR="006F1B0C">
      <w:r>
        <w:separator/>
      </w:r>
    </w:p>
  </w:endnote>
  <w:endnote w:id="0" w:type="continuationSeparator">
    <w:p w:rsidRDefault="006F1B0C" w:rsidR="006F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1B0C" w:rsidR="006F1B0C">
      <w:r>
        <w:separator/>
      </w:r>
    </w:p>
  </w:footnote>
  <w:footnote w:id="0" w:type="continuationSeparator">
    <w:p w:rsidRDefault="006F1B0C" w:rsidR="006F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666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966663">
      <w:t>4635</w:t>
    </w:r>
    <w:r w:rsidR="00C53FC7"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6663">
          <w:rPr>
            <w:noProof/>
          </w:rPr>
          <w:t>1</w:t>
        </w:r>
        <w:r>
          <w:fldChar w:fldCharType="end"/>
        </w:r>
      </w:p>
    </w:sdtContent>
  </w:sdt>
  <w:p w:rsidRDefault="00E16331" w:rsidP="00E16331" w:rsidR="00E16331">
    <w:pPr>
      <w:pStyle w:val="Zaglavlje"/>
      <w:jc w:val="right"/>
    </w:pPr>
    <w:r>
      <w:t>1 St-</w:t>
    </w:r>
    <w:r w:rsidR="00966663">
      <w:t>4635</w:t>
    </w:r>
    <w:r w:rsidR="00576330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12C6FC6"/>
    <w:multiLevelType w:val="multilevel"/>
    <w:tmpl w:val="7FDA6D6E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984"/>
      </w:pPr>
      <w:rPr>
        <w:rFonts w:hint="default"/>
      </w:rPr>
    </w:lvl>
  </w:abstractNum>
  <w:abstractNum w:abstractNumId="3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680E33"/>
    <w:multiLevelType w:val="hybridMultilevel"/>
    <w:tmpl w:val="0C266392"/>
    <w:lvl w:tplc="B386A1A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2ADD2498"/>
    <w:multiLevelType w:val="multilevel"/>
    <w:tmpl w:val="0D8AE2E2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8">
    <w:nsid w:val="2B26072F"/>
    <w:multiLevelType w:val="hybridMultilevel"/>
    <w:tmpl w:val="8966AEEA"/>
    <w:lvl w:tplc="3FA628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0">
    <w:nsid w:val="302007E8"/>
    <w:multiLevelType w:val="multilevel"/>
    <w:tmpl w:val="26028F44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1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3AC01E2B"/>
    <w:multiLevelType w:val="hybridMultilevel"/>
    <w:tmpl w:val="70BA18CE"/>
    <w:lvl w:tplc="C824AC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CDD21AA"/>
    <w:multiLevelType w:val="hybridMultilevel"/>
    <w:tmpl w:val="914C749E"/>
    <w:lvl w:tplc="BA2828EE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4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5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6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391579"/>
    <w:multiLevelType w:val="hybridMultilevel"/>
    <w:tmpl w:val="8EFE274A"/>
    <w:lvl w:tplc="9762103E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9">
    <w:nsid w:val="55C707B8"/>
    <w:multiLevelType w:val="hybridMultilevel"/>
    <w:tmpl w:val="1CAC7C88"/>
    <w:lvl w:tplc="AB3E1020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20">
    <w:nsid w:val="58963A4A"/>
    <w:multiLevelType w:val="multilevel"/>
    <w:tmpl w:val="F35480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1">
    <w:nsid w:val="5D3456A7"/>
    <w:multiLevelType w:val="multilevel"/>
    <w:tmpl w:val="0F860808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2">
    <w:nsid w:val="66087CE7"/>
    <w:multiLevelType w:val="hybridMultilevel"/>
    <w:tmpl w:val="3014F0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6312734"/>
    <w:multiLevelType w:val="multilevel"/>
    <w:tmpl w:val="812C1A3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24">
    <w:nsid w:val="68012E4E"/>
    <w:multiLevelType w:val="hybridMultilevel"/>
    <w:tmpl w:val="5788676A"/>
    <w:lvl w:tplc="14B6CE3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6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27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7E6F42EB"/>
    <w:multiLevelType w:val="hybridMultilevel"/>
    <w:tmpl w:val="23420E18"/>
    <w:lvl w:tplc="EAE6FE16" w:ilvl="0">
      <w:start w:val="3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9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17"/>
  </w:num>
  <w:num w:numId="3">
    <w:abstractNumId w:val="16"/>
  </w:num>
  <w:num w:numId="4">
    <w:abstractNumId w:val="11"/>
  </w:num>
  <w:num w:numId="5">
    <w:abstractNumId w:val="5"/>
  </w:num>
  <w:num w:numId="6">
    <w:abstractNumId w:val="1"/>
  </w:num>
  <w:num w:numId="7">
    <w:abstractNumId w:val="23"/>
  </w:num>
  <w:num w:numId="8">
    <w:abstractNumId w:val="29"/>
  </w:num>
  <w:num w:numId="9">
    <w:abstractNumId w:val="4"/>
  </w:num>
  <w:num w:numId="10">
    <w:abstractNumId w:val="26"/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15"/>
  </w:num>
  <w:num w:numId="17">
    <w:abstractNumId w:val="9"/>
  </w:num>
  <w:num w:numId="18">
    <w:abstractNumId w:val="14"/>
  </w:num>
  <w:num w:numId="19">
    <w:abstractNumId w:val="25"/>
  </w:num>
  <w:num w:numId="20">
    <w:abstractNumId w:val="13"/>
  </w:num>
  <w:num w:numId="21">
    <w:abstractNumId w:val="7"/>
  </w:num>
  <w:num w:numId="22">
    <w:abstractNumId w:val="21"/>
  </w:num>
  <w:num w:numId="23">
    <w:abstractNumId w:val="2"/>
  </w:num>
  <w:num w:numId="24">
    <w:abstractNumId w:val="18"/>
  </w:num>
  <w:num w:numId="25">
    <w:abstractNumId w:val="19"/>
  </w:num>
  <w:num w:numId="26">
    <w:abstractNumId w:val="10"/>
  </w:num>
  <w:num w:numId="27">
    <w:abstractNumId w:val="22"/>
  </w:num>
  <w:num w:numId="28">
    <w:abstractNumId w:val="20"/>
  </w:num>
  <w:num w:numId="29">
    <w:abstractNumId w:val="6"/>
  </w:num>
  <w:num w:numId="30">
    <w:abstractNumId w:val="24"/>
  </w:num>
  <w:num w:numId="31">
    <w:abstractNumId w:val="12"/>
  </w:num>
  <w:num w:numId="32">
    <w:abstractNumId w:val="8"/>
  </w:num>
  <w:num w:numId="33">
    <w:abstractNumId w:val="2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112DA9"/>
    <w:rsid w:val="001255E9"/>
    <w:rsid w:val="001278DF"/>
    <w:rsid w:val="00166C6D"/>
    <w:rsid w:val="00177D7D"/>
    <w:rsid w:val="001A168D"/>
    <w:rsid w:val="001B679E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1FB3"/>
    <w:rsid w:val="00373244"/>
    <w:rsid w:val="003C1E42"/>
    <w:rsid w:val="003E669C"/>
    <w:rsid w:val="00410FBE"/>
    <w:rsid w:val="00490E93"/>
    <w:rsid w:val="004B43D6"/>
    <w:rsid w:val="004E7ECA"/>
    <w:rsid w:val="00511110"/>
    <w:rsid w:val="00576330"/>
    <w:rsid w:val="0058326B"/>
    <w:rsid w:val="005C0C9D"/>
    <w:rsid w:val="00610B95"/>
    <w:rsid w:val="00620CD8"/>
    <w:rsid w:val="006228C0"/>
    <w:rsid w:val="00690F17"/>
    <w:rsid w:val="006C7DBF"/>
    <w:rsid w:val="006F1B0C"/>
    <w:rsid w:val="00723DB6"/>
    <w:rsid w:val="00726C9C"/>
    <w:rsid w:val="00764D42"/>
    <w:rsid w:val="0077253A"/>
    <w:rsid w:val="007A59F1"/>
    <w:rsid w:val="007E1386"/>
    <w:rsid w:val="00803CD3"/>
    <w:rsid w:val="00817828"/>
    <w:rsid w:val="008248D0"/>
    <w:rsid w:val="008309F4"/>
    <w:rsid w:val="008827DE"/>
    <w:rsid w:val="008E5CCB"/>
    <w:rsid w:val="008E75ED"/>
    <w:rsid w:val="009068DA"/>
    <w:rsid w:val="0093541B"/>
    <w:rsid w:val="009625F1"/>
    <w:rsid w:val="00966663"/>
    <w:rsid w:val="009A7007"/>
    <w:rsid w:val="009B2282"/>
    <w:rsid w:val="009B68DC"/>
    <w:rsid w:val="009B7938"/>
    <w:rsid w:val="009D6D08"/>
    <w:rsid w:val="009E3AD5"/>
    <w:rsid w:val="00A07EE2"/>
    <w:rsid w:val="00A32D76"/>
    <w:rsid w:val="00A3625C"/>
    <w:rsid w:val="00A600A0"/>
    <w:rsid w:val="00AB5722"/>
    <w:rsid w:val="00B05E9C"/>
    <w:rsid w:val="00B14D5A"/>
    <w:rsid w:val="00B15752"/>
    <w:rsid w:val="00B214A1"/>
    <w:rsid w:val="00B3371D"/>
    <w:rsid w:val="00B86607"/>
    <w:rsid w:val="00B918B5"/>
    <w:rsid w:val="00BA3568"/>
    <w:rsid w:val="00BB265F"/>
    <w:rsid w:val="00BB749C"/>
    <w:rsid w:val="00BC3EB0"/>
    <w:rsid w:val="00BF1A2F"/>
    <w:rsid w:val="00C53FC7"/>
    <w:rsid w:val="00C87834"/>
    <w:rsid w:val="00C92400"/>
    <w:rsid w:val="00CE5363"/>
    <w:rsid w:val="00D107F8"/>
    <w:rsid w:val="00D21C94"/>
    <w:rsid w:val="00D72F46"/>
    <w:rsid w:val="00D752E8"/>
    <w:rsid w:val="00DA0AA7"/>
    <w:rsid w:val="00DB5247"/>
    <w:rsid w:val="00DC31F5"/>
    <w:rsid w:val="00DF6668"/>
    <w:rsid w:val="00E16331"/>
    <w:rsid w:val="00E46A16"/>
    <w:rsid w:val="00E86B11"/>
    <w:rsid w:val="00EA102D"/>
    <w:rsid w:val="00EB257F"/>
    <w:rsid w:val="00EC04DD"/>
    <w:rsid w:val="00EC1540"/>
    <w:rsid w:val="00F070E3"/>
    <w:rsid w:val="00F12D3A"/>
    <w:rsid w:val="00F52E6E"/>
    <w:rsid w:val="00F54CA5"/>
    <w:rsid w:val="00F62175"/>
    <w:rsid w:val="00FB75FD"/>
    <w:rsid w:val="00FD43FA"/>
    <w:rsid w:val="00FE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66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6607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6607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6607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6607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866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660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66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6607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6607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6607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6607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866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660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235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priznatih i osporenih tražbina</izvorni_sadrzaj>
    <derivirana_varijabla naziv="DomainObject.Primjedba_1">tablica priznatih i osporenih tražbina</derivirana_varijabla>
  </DomainObject.Primjedba>
  <DomainObject.Oznaka>
    <izvorni_sadrzaj>St-4635/2016-35</izvorni_sadrzaj>
    <derivirana_varijabla naziv="DomainObject.Oznaka_1">St-4635/2016-35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4635</izvorni_sadrzaj>
    <derivirana_varijabla naziv="DomainObject.Predmet.Broj_1">4635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St-4635/2016</izvorni_sadrzaj>
    <derivirana_varijabla naziv="DomainObject.Predmet.OznakaBroj_1">St-4635/2016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NAPRIJED INFO d.o.o. zastupanog po punomoćniku Jadranka Lončarić</izvorni_sadrzaj>
    <derivirana_varijabla naziv="DomainObject.Predmet.ProtustrankaFormated_1">  NAPRIJED INFO d.o.o. zastupanog po punomoćniku Jadranka Lončarić</derivirana_varijabla>
  </DomainObject.Predmet.ProtustrankaFormated>
  <DomainObject.Predmet.ProtustrankaFormatedOIB>
    <izvorni_sadrzaj>  NAPRIJED INFO d.o.o., OIB 54131174730 zastupanog po punomoćniku Jadranka Lončarić</izvorni_sadrzaj>
    <derivirana_varijabla naziv="DomainObject.Predmet.ProtustrankaFormatedOIB_1">  NAPRIJED INFO d.o.o., OIB 54131174730 zastupanog po punomoćniku Jadranka Lončarić</derivirana_varijabla>
  </DomainObject.Predmet.ProtustrankaFormatedOIB>
  <DomainObject.Predmet.ProtustrankaFormatedWithAdress>
    <izvorni_sadrzaj> NAPRIJED INFO d.o.o., Kopačevski put 1/C, 10000 Zagreb zastupanog po punomoćniku Jadranka Lončarić</izvorni_sadrzaj>
    <derivirana_varijabla naziv="DomainObject.Predmet.ProtustrankaFormatedWithAdress_1"> NAPRIJED INFO d.o.o., Kopačevski put 1/C, 10000 Zagreb zastupanog po punomoćniku Jadranka Lončarić</derivirana_varijabla>
  </DomainObject.Predmet.ProtustrankaFormatedWithAdress>
  <DomainObject.Predmet.ProtustrankaFormatedWithAdressOIB>
    <izvorni_sadrzaj> NAPRIJED INFO d.o.o., OIB 54131174730, Kopačevski put 1/C, 10000 Zagreb zastupanog po punomoćniku Jadranka Lončarić</izvorni_sadrzaj>
    <derivirana_varijabla naziv="DomainObject.Predmet.ProtustrankaFormatedWithAdressOIB_1"> NAPRIJED INFO d.o.o., OIB 54131174730, Kopačevski put 1/C, 10000 Zagreb zastupanog po punomoćniku Jadranka Lončarić</derivirana_varijabla>
  </DomainObject.Predmet.ProtustrankaFormatedWithAdressOIB>
  <DomainObject.Predmet.ProtustrankaWithAdress>
    <izvorni_sadrzaj>NAPRIJED INFO d.o.o. Kopačevski put 1/C, 10000 Zagreb</izvorni_sadrzaj>
    <derivirana_varijabla naziv="DomainObject.Predmet.ProtustrankaWithAdress_1">NAPRIJED INFO d.o.o. Kopačevski put 1/C, 10000 Zagreb</derivirana_varijabla>
  </DomainObject.Predmet.ProtustrankaWithAdress>
  <DomainObject.Predmet.ProtustrankaWithAdressOIB>
    <izvorni_sadrzaj>NAPRIJED INFO d.o.o., OIB 54131174730, Kopačevski put 1/C, 10000 Zagreb</izvorni_sadrzaj>
    <derivirana_varijabla naziv="DomainObject.Predmet.ProtustrankaWithAdressOIB_1">NAPRIJED INFO d.o.o., OIB 54131174730, Kopačevski put 1/C, 10000 Zagreb</derivirana_varijabla>
  </DomainObject.Predmet.ProtustrankaWithAdressOIB>
  <DomainObject.Predmet.ProtustrankaNazivFormated>
    <izvorni_sadrzaj>NAPRIJED INFO d.o.o.</izvorni_sadrzaj>
    <derivirana_varijabla naziv="DomainObject.Predmet.ProtustrankaNazivFormated_1">NAPRIJED INFO d.o.o.</derivirana_varijabla>
  </DomainObject.Predmet.ProtustrankaNazivFormated>
  <DomainObject.Predmet.ProtustrankaNazivFormatedOIB>
    <izvorni_sadrzaj>NAPRIJED INFO d.o.o., OIB 54131174730</izvorni_sadrzaj>
    <derivirana_varijabla naziv="DomainObject.Predmet.ProtustrankaNazivFormatedOIB_1">NAPRIJED INFO d.o.o., OIB 54131174730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Jadranka Lončarić</izvorni_sadrzaj>
    <derivirana_varijabla naziv="DomainObject.Predmet.StrankaFormated_1">  FINA Regionalni centar Zagreb; Jadranka Lončarić</derivirana_varijabla>
  </DomainObject.Predmet.StrankaFormated>
  <DomainObject.Predmet.StrankaFormatedOIB>
    <izvorni_sadrzaj>  FINA Regionalni centar Zagreb, OIB 85821130368; Jadranka Lončarić, OIB 57603196688</izvorni_sadrzaj>
    <derivirana_varijabla naziv="DomainObject.Predmet.StrankaFormatedOIB_1">  FINA Regionalni centar Zagreb, OIB 85821130368; Jadranka Lončarić, OIB 57603196688</derivirana_varijabla>
  </DomainObject.Predmet.StrankaFormatedOIB>
  <DomainObject.Predmet.StrankaFormatedWithAdress>
    <izvorni_sadrzaj> FINA Regionalni centar Zagreb, Trg svibanjskih žrtava 1995. br. 1, 10000 Zagreb; Jadranka Lončarić, Ulica Grada Gualdo Tadino 3, 10000 Zagreb</izvorni_sadrzaj>
    <derivirana_varijabla naziv="DomainObject.Predmet.StrankaFormatedWithAdress_1"> FINA Regionalni centar Zagreb, Trg svibanjskih žrtava 1995. br. 1, 10000 Zagreb; Jadranka Lončarić, Ulica Grada Gualdo Tadino 3, 10000 Zagreb</derivirana_varijabla>
  </DomainObject.Predmet.StrankaFormatedWithAdress>
  <DomainObject.Predmet.StrankaFormatedWithAdressOIB>
    <izvorni_sadrzaj> FINA Regionalni centar Zagreb, OIB 85821130368, Trg svibanjskih žrtava 1995. br. 1, 10000 Zagreb; Jadranka Lončarić, OIB 57603196688, Ulica Grada Gualdo Tadino 3, 10000 Zagreb</izvorni_sadrzaj>
    <derivirana_varijabla naziv="DomainObject.Predmet.StrankaFormatedWithAdressOIB_1"> FINA Regionalni centar Zagreb, OIB 85821130368, Trg svibanjskih žrtava 1995. br. 1, 10000 Zagreb; Jadranka Lončarić, OIB 57603196688, Ulica Grada Gualdo Tadino 3, 10000 Zagreb</derivirana_varijabla>
  </DomainObject.Predmet.StrankaFormatedWithAdressOIB>
  <DomainObject.Predmet.StrankaWithAdress>
    <izvorni_sadrzaj>FINA Regionalni centar Zagreb Trg svibanjskih žrtava 1995. br. 1,10000 Zagreb,Jadranka Lončarić Ulica Grada Gualdo Tadino 3,10000 Zagreb</izvorni_sadrzaj>
    <derivirana_varijabla naziv="DomainObject.Predmet.StrankaWithAdress_1">FINA Regionalni centar Zagreb Trg svibanjskih žrtava 1995. br. 1,10000 Zagreb,Jadranka Lončarić Ulica Grada Gualdo Tadino 3,10000 Zagreb</derivirana_varijabla>
  </DomainObject.Predmet.StrankaWithAdress>
  <DomainObject.Predmet.StrankaWithAdressOIB>
    <izvorni_sadrzaj>FINA Regionalni centar Zagreb, OIB 85821130368, Trg svibanjskih žrtava 1995. br. 1,10000 Zagreb,Jadranka Lončarić, OIB 57603196688, Ulica Grada Gualdo Tadino 3,10000 Zagreb</izvorni_sadrzaj>
    <derivirana_varijabla naziv="DomainObject.Predmet.StrankaWithAdressOIB_1">FINA Regionalni centar Zagreb, OIB 85821130368, Trg svibanjskih žrtava 1995. br. 1,10000 Zagreb,Jadranka Lončarić, OIB 57603196688, Ulica Grada Gualdo Tadino 3,10000 Zagreb</derivirana_varijabla>
  </DomainObject.Predmet.StrankaWithAdressOIB>
  <DomainObject.Predmet.StrankaNazivFormated>
    <izvorni_sadrzaj>FINA Regionalni centar Zagreb,Jadranka Lončarić</izvorni_sadrzaj>
    <derivirana_varijabla naziv="DomainObject.Predmet.StrankaNazivFormated_1">FINA Regionalni centar Zagreb,Jadranka Lončarić</derivirana_varijabla>
  </DomainObject.Predmet.StrankaNazivFormated>
  <DomainObject.Predmet.StrankaNazivFormatedOIB>
    <izvorni_sadrzaj>FINA Regionalni centar Zagreb, OIB 85821130368,Jadranka Lončarić, OIB 57603196688</izvorni_sadrzaj>
    <derivirana_varijabla naziv="DomainObject.Predmet.StrankaNazivFormatedOIB_1">FINA Regionalni centar Zagreb, OIB 85821130368,Jadranka Lončarić, OIB 57603196688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Jadranka Lončarić</item>
    </izvorni_sadrzaj>
    <derivirana_varijabla naziv="DomainObject.Predmet.StrankaListFormated_1">
      <item>FINA Regionalni centar Zagreb</item>
      <item>Jadranka Lončarić</item>
    </derivirana_varijabla>
  </DomainObject.Predmet.StrankaListFormated>
  <DomainObject.Predmet.StrankaListFormatedOIB>
    <izvorni_sadrzaj>
      <item>FINA Regionalni centar Zagreb, OIB 85821130368</item>
      <item>Jadranka Lončarić, OIB 57603196688</item>
    </izvorni_sadrzaj>
    <derivirana_varijabla naziv="DomainObject.Predmet.StrankaListFormatedOIB_1">
      <item>FINA Regionalni centar Zagreb, OIB 85821130368</item>
      <item>Jadranka Lončarić, OIB 57603196688</item>
    </derivirana_varijabla>
  </DomainObject.Predmet.StrankaListFormatedOIB>
  <DomainObject.Predmet.StrankaListFormatedWithAdress>
    <izvorni_sadrzaj>
      <item>FINA Regionalni centar Zagreb, Trg svibanjskih žrtava 1995. br. 1, 10000 Zagreb</item>
      <item>Jadranka Lončarić, Ulica Grada Gualdo Tadino 3, 10000 Zagreb</item>
    </izvorni_sadrzaj>
    <derivirana_varijabla naziv="DomainObject.Predmet.StrankaListFormatedWithAdress_1">
      <item>FINA Regionalni centar Zagreb, Trg svibanjskih žrtava 1995. br. 1, 10000 Zagreb</item>
      <item>Jadranka Lončarić, Ulica Grada Gualdo Tadino 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Jadranka Lončarić, OIB 57603196688, Ulica Grada Gualdo Tadino 3, 10000 Zagreb</item>
    </izvorni_sadrzaj>
    <derivirana_varijabla naziv="DomainObject.Predmet.StrankaListFormatedWithAdressOIB_1">
      <item>FINA Regionalni centar Zagreb, OIB 85821130368, Trg svibanjskih žrtava 1995. br. 1, 10000 Zagreb</item>
      <item>Jadranka Lončarić, OIB 57603196688, Ulica Grada Gualdo Tadino 3, 10000 Zagreb</item>
    </derivirana_varijabla>
  </DomainObject.Predmet.StrankaListFormatedWithAdressOIB>
  <DomainObject.Predmet.StrankaListNazivFormated>
    <izvorni_sadrzaj>
      <item>FINA Regionalni centar Zagreb</item>
      <item>Jadranka Lončarić</item>
    </izvorni_sadrzaj>
    <derivirana_varijabla naziv="DomainObject.Predmet.StrankaListNazivFormated_1">
      <item>FINA Regionalni centar Zagreb</item>
      <item>Jadranka Lončarić</item>
    </derivirana_varijabla>
  </DomainObject.Predmet.StrankaListNazivFormated>
  <DomainObject.Predmet.StrankaListNazivFormatedOIB>
    <izvorni_sadrzaj>
      <item>FINA Regionalni centar Zagreb, OIB 85821130368</item>
      <item>Jadranka Lončarić, OIB 57603196688</item>
    </izvorni_sadrzaj>
    <derivirana_varijabla naziv="DomainObject.Predmet.StrankaListNazivFormatedOIB_1">
      <item>FINA Regionalni centar Zagreb, OIB 85821130368</item>
      <item>Jadranka Lončarić, OIB 57603196688</item>
    </derivirana_varijabla>
  </DomainObject.Predmet.StrankaListNazivFormatedOIB>
  <DomainObject.Predmet.ProtuStrankaListFormated>
    <izvorni_sadrzaj>
      <item>NAPRIJED INFO d.o.o. zastupanog po punomoćniku Jadranka Lončarić</item>
    </izvorni_sadrzaj>
    <derivirana_varijabla naziv="DomainObject.Predmet.ProtuStrankaListFormated_1">
      <item>NAPRIJED INFO d.o.o. zastupanog po punomoćniku Jadranka Lončarić</item>
    </derivirana_varijabla>
  </DomainObject.Predmet.ProtuStrankaListFormated>
  <DomainObject.Predmet.ProtuStrankaListFormatedOIB>
    <izvorni_sadrzaj>
      <item>NAPRIJED INFO d.o.o., OIB 54131174730 zastupanog po punomoćniku Jadranka Lončarić</item>
    </izvorni_sadrzaj>
    <derivirana_varijabla naziv="DomainObject.Predmet.ProtuStrankaListFormatedOIB_1">
      <item>NAPRIJED INFO d.o.o., OIB 54131174730 zastupanog po punomoćniku Jadranka Lončarić</item>
    </derivirana_varijabla>
  </DomainObject.Predmet.ProtuStrankaListFormatedOIB>
  <DomainObject.Predmet.ProtuStrankaListFormatedWithAdress>
    <izvorni_sadrzaj>
      <item>NAPRIJED INFO d.o.o., Kopačevski put 1/C, 10000 Zagreb zastupanog po punomoćniku Jadranka Lončarić</item>
    </izvorni_sadrzaj>
    <derivirana_varijabla naziv="DomainObject.Predmet.ProtuStrankaListFormatedWithAdress_1">
      <item>NAPRIJED INFO d.o.o., Kopačevski put 1/C, 10000 Zagreb zastupanog po punomoćniku Jadranka Lončarić</item>
    </derivirana_varijabla>
  </DomainObject.Predmet.ProtuStrankaListFormatedWithAdress>
  <DomainObject.Predmet.ProtuStrankaListFormatedWithAdressOIB>
    <izvorni_sadrzaj>
      <item>NAPRIJED INFO d.o.o., OIB 54131174730, Kopačevski put 1/C, 10000 Zagreb zastupanog po punomoćniku Jadranka Lončarić</item>
    </izvorni_sadrzaj>
    <derivirana_varijabla naziv="DomainObject.Predmet.ProtuStrankaListFormatedWithAdressOIB_1">
      <item>NAPRIJED INFO d.o.o., OIB 54131174730, Kopačevski put 1/C, 10000 Zagreb zastupanog po punomoćniku Jadranka Lončarić</item>
    </derivirana_varijabla>
  </DomainObject.Predmet.ProtuStrankaListFormatedWithAdressOIB>
  <DomainObject.Predmet.ProtuStrankaListNazivFormated>
    <izvorni_sadrzaj>
      <item>NAPRIJED INFO d.o.o.</item>
    </izvorni_sadrzaj>
    <derivirana_varijabla naziv="DomainObject.Predmet.ProtuStrankaListNazivFormated_1">
      <item>NAPRIJED INFO d.o.o.</item>
    </derivirana_varijabla>
  </DomainObject.Predmet.ProtuStrankaListNazivFormated>
  <DomainObject.Predmet.ProtuStrankaListNazivFormatedOIB>
    <izvorni_sadrzaj>
      <item>NAPRIJED INFO d.o.o., OIB 54131174730</item>
    </izvorni_sadrzaj>
    <derivirana_varijabla naziv="DomainObject.Predmet.ProtuStrankaListNazivFormatedOIB_1">
      <item>NAPRIJED INFO d.o.o., OIB 54131174730</item>
    </derivirana_varijabla>
  </DomainObject.Predmet.ProtuStrankaListNazivFormatedOIB>
  <DomainObject.Predmet.OstaliListFormated>
    <izvorni_sadrzaj>
      <item>Jadranka Lončarić punomoćnik sudionika u postupku NAPRIJED INFO d.o.o.</item>
      <item>Korana Ferdelji</item>
    </izvorni_sadrzaj>
    <derivirana_varijabla naziv="DomainObject.Predmet.OstaliListFormated_1">
      <item>Jadranka Lončarić punomoćnik sudionika u postupku NAPRIJED INFO d.o.o.</item>
      <item>Korana Ferdelji</item>
    </derivirana_varijabla>
  </DomainObject.Predmet.OstaliListFormated>
  <DomainObject.Predmet.OstaliListFormatedOIB>
    <izvorni_sadrzaj>
      <item>Jadranka Lončarić, OIB 57603196688 punomoćnik sudionika u postupku NAPRIJED INFO d.o.o.</item>
      <item>Korana Ferdelji, OIB 74691192835</item>
    </izvorni_sadrzaj>
    <derivirana_varijabla naziv="DomainObject.Predmet.OstaliListFormatedOIB_1">
      <item>Jadranka Lončarić, OIB 57603196688 punomoćnik sudionika u postupku NAPRIJED INFO d.o.o.</item>
      <item>Korana Ferdelji, OIB 74691192835</item>
    </derivirana_varijabla>
  </DomainObject.Predmet.OstaliListFormatedOIB>
  <DomainObject.Predmet.OstaliListFormatedWithAdress>
    <izvorni_sadrzaj>
      <item>Jadranka Lončarić, Ulica Grada Gualdo Tadino 3, 10000 Zagreb punomoćnik sudionika u postupku NAPRIJED INFO d.o.o.</item>
      <item>Korana Ferdelji, Biskupa Josipa Galjufa 7a, 10000 Zagreb</item>
    </izvorni_sadrzaj>
    <derivirana_varijabla naziv="DomainObject.Predmet.OstaliListFormatedWithAdress_1">
      <item>Jadranka Lončarić, Ulica Grada Gualdo Tadino 3, 10000 Zagreb punomoćnik sudionika u postupku NAPRIJED INFO d.o.o.</item>
      <item>Korana Ferdelji, Biskupa Josipa Galjufa 7a, 10000 Zagreb</item>
    </derivirana_varijabla>
  </DomainObject.Predmet.OstaliListFormatedWithAdress>
  <DomainObject.Predmet.OstaliListFormatedWithAdressOIB>
    <izvorni_sadrzaj>
      <item>Jadranka Lončarić, OIB 57603196688, Ulica Grada Gualdo Tadino 3, 10000 Zagreb punomoćnik sudionika u postupku NAPRIJED INFO d.o.o.</item>
      <item>Korana Ferdelji, OIB 74691192835, Biskupa Josipa Galjufa 7a, 10000 Zagreb</item>
    </izvorni_sadrzaj>
    <derivirana_varijabla naziv="DomainObject.Predmet.OstaliListFormatedWithAdressOIB_1">
      <item>Jadranka Lončarić, OIB 57603196688, Ulica Grada Gualdo Tadino 3, 10000 Zagreb punomoćnik sudionika u postupku NAPRIJED INFO d.o.o.</item>
      <item>Korana Ferdelji, OIB 74691192835, Biskupa Josipa Galjufa 7a, 10000 Zagreb</item>
    </derivirana_varijabla>
  </DomainObject.Predmet.OstaliListFormatedWithAdressOIB>
  <DomainObject.Predmet.OstaliListNazivFormated>
    <izvorni_sadrzaj>
      <item>Jadranka Lončarić</item>
      <item>Korana Ferdelji</item>
    </izvorni_sadrzaj>
    <derivirana_varijabla naziv="DomainObject.Predmet.OstaliListNazivFormated_1">
      <item>Jadranka Lončarić</item>
      <item>Korana Ferdelji</item>
    </derivirana_varijabla>
  </DomainObject.Predmet.OstaliListNazivFormated>
  <DomainObject.Predmet.OstaliListNazivFormatedOIB>
    <izvorni_sadrzaj>
      <item>Jadranka Lončarić, OIB 57603196688</item>
      <item>Korana Ferdelji, OIB 74691192835</item>
    </izvorni_sadrzaj>
    <derivirana_varijabla naziv="DomainObject.Predmet.OstaliListNazivFormatedOIB_1">
      <item>Jadranka Lončarić, OIB 57603196688</item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>St-4635/2016-35</izvorni_sadrzaj>
    <derivirana_varijabla naziv="DomainObject.PoslovniBrojDokumenta_1">St-4635/2016-35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NAPRIJED INFO d.o.o.</izvorni_sadrzaj>
    <derivirana_varijabla naziv="DomainObject.Predmet.ProtustrankaIDrugi_1">NAPRIJED INFO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NAPRIJED INFO d.o.o., OIB 54131174730, Kopačevski put 1/C, 10000 Zagreb</izvorni_sadrzaj>
    <derivirana_varijabla naziv="DomainObject.Predmet.ProtustrankaIDrugiAdressOIB_1">NAPRIJED INFO d.o.o., OIB 54131174730, Kopačevski put 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NAPRIJED INFO d.o.o.</item>
      <item>Jadranka Lončarić</item>
      <item>Jadranka Lončarić</item>
      <item>Korana Ferdelji</item>
    </izvorni_sadrzaj>
    <derivirana_varijabla naziv="DomainObject.Predmet.SudioniciListNaziv_1">
      <item>FINA Regionalni centar Zagreb</item>
      <item>NAPRIJED INFO d.o.o.</item>
      <item>Jadranka Lončarić</item>
      <item>Jadranka Lončarić</item>
      <item>Korana Ferdelji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NAPRIJED INFO d.o.o., OIB 54131174730, Kopačevski put 1/C,10000 Zagreb</item>
      <item>Jadranka Lončarić, OIB 57603196688, Ulica Grada Gualdo Tadino 3,10000 Zagreb</item>
      <item>Jadranka Lončarić, OIB 57603196688, Ulica Grada Gualdo Tadino 3,10000 Zagreb</item>
      <item>Korana Ferdelji, OIB 74691192835, Biskupa Josipa Galjufa 7a,10000 Zagreb</item>
    </izvorni_sadrzaj>
    <derivirana_varijabla naziv="DomainObject.Predmet.SudioniciListAdressOIB_1">
      <item>FINA Regionalni centar Zagreb, OIB 85821130368, Trg svibanjskih žrtava 1995. br. 1,10000 Zagreb</item>
      <item>NAPRIJED INFO d.o.o., OIB 54131174730, Kopačevski put 1/C,10000 Zagreb</item>
      <item>Jadranka Lončarić, OIB 57603196688, Ulica Grada Gualdo Tadino 3,10000 Zagreb</item>
      <item>Jadranka Lončarić, OIB 57603196688, Ulica Grada Gualdo Tadino 3,10000 Zagreb</item>
      <item>Korana Ferdelji, OIB 74691192835, Biskupa Josipa Galjufa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54131174730</item>
      <item>, OIB 57603196688</item>
      <item>, OIB 57603196688</item>
      <item>, OIB 74691192835</item>
    </izvorni_sadrzaj>
    <derivirana_varijabla naziv="DomainObject.Predmet.SudioniciListNazivOIB_1">
      <item>, OIB 85821130368</item>
      <item>, OIB 54131174730</item>
      <item>, OIB 57603196688</item>
      <item>, OIB 57603196688</item>
      <item>, OIB 74691192835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651</properties:Words>
  <properties:Characters>3593</properties:Characters>
  <properties:Lines>120</properties:Lines>
  <properties:Paragraphs>86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2018-05-23T08:38:00Z</dcterms:created>
  <dc:creator>Korisnik</dc:creator>
  <cp:lastModifiedBy>Draženka Prpić</cp:lastModifiedBy>
  <cp:lastPrinted>2018-05-23T11:02:00Z</cp:lastPrinted>
  <dcterms:modified xmlns:xsi="http://www.w3.org/2001/XMLSchema-instance" xsi:type="dcterms:W3CDTF">2018-05-23T11:02:00Z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St-4635/2016-35 / Odluka - Ostalo (tablica_NAPRIJED_INFO_d.o.o.-St-4365-16.-st-4365-16)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