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35db" w14:paraId="a6535db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2C3721">
        <w:t>.</w:t>
      </w:r>
      <w:r w:rsidR="00551AA2" w:rsidRPr="00FC4653">
        <w:rPr>
          <w:b/>
        </w:rPr>
        <w:t xml:space="preserve"> </w:t>
      </w:r>
      <w:r w:rsidRPr="00FC4653">
        <w:t>St-</w:t>
      </w:r>
      <w:r w:rsidR="00FC4653">
        <w:t>6389</w:t>
      </w:r>
      <w:r w:rsidRPr="00FC4653">
        <w:t>/1</w:t>
      </w:r>
      <w:r w:rsidR="00FC4653">
        <w:t>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FC4653" w:rsidRPr="00FC4653">
        <w:t>BURAZIN USLUGE j.d.o.o. za ugostiteljstvo, trgovinu i usluge, Banova Jaruga, Stjepana Radića 2, OIB: 67067677296,  MBS: 080959538</w:t>
      </w:r>
      <w:r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 w:rsidR="00FC4653">
        <w:t>25. svibnja</w:t>
      </w:r>
      <w:r w:rsidR="004008CE" w:rsidRPr="00FC4653">
        <w:t xml:space="preserve"> 2016.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FC4653" w:rsidP="00FC4653" w:rsidR="008A56FB" w:rsidRPr="00FC4653">
      <w:pPr>
        <w:pStyle w:val="Odlomakpopisa"/>
        <w:numPr>
          <w:ilvl w:val="0"/>
          <w:numId w:val="3"/>
        </w:numPr>
      </w:pPr>
      <w:r>
        <w:t>ĐURĐA DRAGOVIĆ- GRAHEK, OIB: 90124243686, iz Kutine, Kneza Trpimira 4/I</w:t>
      </w:r>
      <w:r w:rsidR="00EC1913" w:rsidRPr="00FC4653">
        <w:t xml:space="preserve"> </w:t>
      </w:r>
      <w:r w:rsidR="006B600E" w:rsidRPr="00FC4653">
        <w:t xml:space="preserve">razrješava se dužnosti stečajnog upravitelja dužnika </w:t>
      </w:r>
      <w:r w:rsidRPr="00FC4653">
        <w:t>BURAZIN USLUGE j.d.o.o. za ugostiteljstvo, trgovinu i usluge, Banova Jaruga, Stjepana Radića 2, OIB: 67067677296,  MBS: 080959538</w:t>
      </w:r>
      <w:r w:rsidR="006B600E" w:rsidRPr="00FC4653">
        <w:t xml:space="preserve">. </w:t>
      </w:r>
    </w:p>
    <w:p w:rsidRDefault="003A49B9" w:rsidP="00CD210D" w:rsidR="004C20D2" w:rsidRPr="00FC4653">
      <w:pPr>
        <w:pStyle w:val="Odlomakpopisa"/>
        <w:numPr>
          <w:ilvl w:val="0"/>
          <w:numId w:val="3"/>
        </w:numPr>
      </w:pPr>
      <w:r>
        <w:t>KREŠIMIR PEROŠ</w:t>
      </w:r>
      <w:r w:rsidRPr="00FC4653">
        <w:t xml:space="preserve"> </w:t>
      </w:r>
      <w:r w:rsidR="004C20D2" w:rsidRPr="00FC4653">
        <w:t xml:space="preserve">iz </w:t>
      </w:r>
      <w:r w:rsidR="00FC4653">
        <w:t>Zadra</w:t>
      </w:r>
      <w:r w:rsidR="004C20D2" w:rsidRPr="00FC4653">
        <w:t xml:space="preserve">, </w:t>
      </w:r>
      <w:r w:rsidR="00FC4653">
        <w:t>Gundulićeva 4d</w:t>
      </w:r>
      <w:r w:rsidR="00CD210D">
        <w:t xml:space="preserve">, </w:t>
      </w:r>
      <w:r w:rsidR="000B3E4B" w:rsidRPr="00FC4653">
        <w:t>OIB:</w:t>
      </w:r>
      <w:r w:rsidR="004C20D2" w:rsidRPr="00FC4653">
        <w:t xml:space="preserve"> </w:t>
      </w:r>
      <w:r w:rsidR="00FC4653">
        <w:t>37835605570</w:t>
      </w:r>
      <w:r w:rsidR="006B600E" w:rsidRPr="00FC4653">
        <w:t xml:space="preserve">, </w:t>
      </w:r>
      <w:r w:rsidR="00604508" w:rsidRPr="00FC4653">
        <w:t xml:space="preserve">imenuje </w:t>
      </w:r>
      <w:r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="00FC4653" w:rsidRPr="00FC4653">
        <w:t>BURAZIN USLUGE j.d.o.o. za ugostiteljstvo, trgovinu i usluge, Banova Jaruga, Stjepana Radića 2, OIB: 67067677296,  MBS: 080959538</w:t>
      </w:r>
      <w:r w:rsidR="002C3721">
        <w:t>.</w:t>
      </w:r>
    </w:p>
    <w:p w:rsidRDefault="008E6585" w:rsidP="00BD53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0B3E4B" w:rsidRPr="00FC4653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>
        <w:t>14. veljače 2017.</w:t>
      </w:r>
      <w:r w:rsidR="000B3E4B" w:rsidRPr="00FC4653">
        <w:t xml:space="preserve"> nad dužnikom </w:t>
      </w:r>
      <w:r w:rsidR="003A49B9" w:rsidRPr="003A49B9">
        <w:t>BURAZIN USLUGE j.d.o.o. za ugostiteljstvo, trgovinu i usluge, Banova Jaruga, Stjepana Radića 2, OIB: 67067677296,  MBS: 080959538</w:t>
      </w:r>
      <w:r w:rsidR="003A49B9">
        <w:t xml:space="preserve"> pokrenut</w:t>
      </w:r>
      <w:r w:rsidR="000B3E4B" w:rsidRPr="00FC4653">
        <w:t xml:space="preserve"> je </w:t>
      </w:r>
      <w:r w:rsidR="003A49B9">
        <w:t xml:space="preserve">prethodni postupak, </w:t>
      </w:r>
      <w:r w:rsidR="009D6EF3" w:rsidRPr="00FC4653">
        <w:t>sukladno odredbama</w:t>
      </w:r>
      <w:r w:rsidR="000B3E4B" w:rsidRPr="00FC4653">
        <w:t xml:space="preserve"> član</w:t>
      </w:r>
      <w:r w:rsidR="009D6EF3" w:rsidRPr="00FC4653">
        <w:t>a</w:t>
      </w:r>
      <w:r w:rsidR="000B3E4B" w:rsidRPr="00FC4653">
        <w:t xml:space="preserve">ka </w:t>
      </w:r>
      <w:r w:rsidR="003A49B9">
        <w:t>115</w:t>
      </w:r>
      <w:r w:rsidR="009D6EF3" w:rsidRPr="00FC4653">
        <w:t xml:space="preserve"> stavak </w:t>
      </w:r>
      <w:r w:rsidR="003A49B9">
        <w:t>1</w:t>
      </w:r>
      <w:r w:rsidR="009D6EF3" w:rsidRPr="00FC4653">
        <w:t xml:space="preserve"> SZ-a ( NN </w:t>
      </w:r>
      <w:r w:rsidR="003A49B9">
        <w:t>71/15</w:t>
      </w:r>
      <w:r w:rsidR="009D6EF3" w:rsidRPr="00FC4653">
        <w:t xml:space="preserve">), </w:t>
      </w:r>
      <w:r w:rsidR="003A49B9">
        <w:t xml:space="preserve">a rješenjem, broj gornji, od 24. travnja 2017. </w:t>
      </w:r>
      <w:r w:rsidR="000B3E4B" w:rsidRPr="00FC4653">
        <w:t xml:space="preserve">imenovan </w:t>
      </w:r>
      <w:r w:rsidR="003A49B9">
        <w:t xml:space="preserve">je privremeni </w:t>
      </w:r>
      <w:r w:rsidR="000B3E4B" w:rsidRPr="00FC4653">
        <w:t xml:space="preserve">stečajni upravitelj </w:t>
      </w:r>
      <w:r w:rsidR="003A49B9" w:rsidRPr="003A49B9">
        <w:t xml:space="preserve">ĐURĐA DRAGOVIĆ- GRAHEK, OIB: 90124243686, iz Kutine, Kneza Trpimira 4/I </w:t>
      </w:r>
      <w:r w:rsidR="003A49B9">
        <w:t>Podnescima od 2.5.2017. i</w:t>
      </w:r>
      <w:r w:rsidR="000B3E4B" w:rsidRPr="00FC4653">
        <w:t xml:space="preserve"> od </w:t>
      </w:r>
      <w:r w:rsidR="003A49B9">
        <w:t>22.5.2017</w:t>
      </w:r>
      <w:r w:rsidR="003B2A53" w:rsidRPr="00FC4653">
        <w:t xml:space="preserve">. </w:t>
      </w:r>
      <w:r w:rsidR="003A49B9">
        <w:t>imenovana</w:t>
      </w:r>
      <w:r w:rsidR="003B2A53" w:rsidRPr="00FC4653">
        <w:t xml:space="preserve"> </w:t>
      </w:r>
      <w:r w:rsidR="003A49B9">
        <w:t>je podnijela</w:t>
      </w:r>
      <w:r w:rsidR="000B3E4B" w:rsidRPr="00FC4653">
        <w:t xml:space="preserve"> zahtjev za </w:t>
      </w:r>
      <w:r w:rsidR="003A49B9">
        <w:t>razrješenje navodeći kao razlog</w:t>
      </w:r>
      <w:r w:rsidR="000531CA">
        <w:t xml:space="preserve"> </w:t>
      </w:r>
      <w:r w:rsidR="000B3E4B" w:rsidRPr="00FC4653">
        <w:t>na</w:t>
      </w:r>
      <w:r w:rsidR="003A49B9">
        <w:t xml:space="preserve">rušeno zdravlje. Uz zahtjev je </w:t>
      </w:r>
      <w:r w:rsidR="000B3E4B" w:rsidRPr="00FC4653">
        <w:t xml:space="preserve">dosadašnji stečajni upravitelj dostavio liječničku potvrdu prema kojoj s obzirom na zdravstveno stanje, </w:t>
      </w:r>
      <w:r w:rsidR="003B2A53" w:rsidRPr="00FC4653">
        <w:t>imenovani</w:t>
      </w:r>
      <w:r w:rsidR="000B3E4B" w:rsidRPr="00FC4653">
        <w:t xml:space="preserve"> nije zdravstveno sposoban </w:t>
      </w:r>
      <w:r w:rsidR="005258C2" w:rsidRPr="00FC4653">
        <w:t xml:space="preserve">dalje </w:t>
      </w:r>
      <w:r w:rsidR="000B3E4B" w:rsidRPr="00FC4653">
        <w:t>voditi stečajni postupak</w:t>
      </w:r>
      <w:r w:rsidR="005258C2" w:rsidRPr="00FC4653">
        <w:t>.</w:t>
      </w:r>
    </w:p>
    <w:p w:rsidRDefault="007C698F" w:rsidP="003B2A53" w:rsidR="007C698F" w:rsidRPr="00FC4653"/>
    <w:p w:rsidRDefault="005258C2" w:rsidP="005258C2" w:rsidR="005258C2" w:rsidRPr="00FC4653"/>
    <w:p w:rsidRDefault="005258C2" w:rsidP="005258C2" w:rsidR="005258C2" w:rsidRPr="00FC4653"/>
    <w:p w:rsidRDefault="005258C2" w:rsidP="005258C2" w:rsidR="005258C2" w:rsidRPr="00FC4653"/>
    <w:p w:rsidRDefault="005258C2" w:rsidP="005258C2" w:rsidR="005258C2" w:rsidRPr="00FC4653"/>
    <w:p w:rsidRDefault="005258C2" w:rsidP="005258C2" w:rsidR="005258C2" w:rsidRPr="00FC4653">
      <w:pPr>
        <w:ind w:firstLine="0"/>
      </w:pPr>
    </w:p>
    <w:p w:rsidRDefault="005258C2" w:rsidP="005258C2" w:rsidR="005258C2" w:rsidRPr="00FC4653"/>
    <w:p w:rsidRDefault="006F52B0" w:rsidP="005258C2" w:rsidR="00D82AE0" w:rsidRPr="00FC4653">
      <w:r w:rsidRPr="00FC4653">
        <w:lastRenderedPageBreak/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 xml:space="preserve">, imenovati novoga primjenom članka 84 SZ-a (NN 71/15)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E2474F" w:rsidP="003B2A53" w:rsidR="00E2474F" w:rsidRPr="00FC4653"/>
    <w:p w:rsidRDefault="005258C2" w:rsidP="003B2A53" w:rsidR="005258C2" w:rsidRPr="00FC4653">
      <w:r w:rsidRPr="00FC4653">
        <w:t xml:space="preserve">           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3A49B9">
        <w:t>25. svibnja 2017</w:t>
      </w:r>
      <w:r w:rsidR="00B84D54" w:rsidRPr="00FC4653">
        <w:t>.</w:t>
      </w:r>
      <w:r w:rsidRPr="00FC4653">
        <w:t>g.</w:t>
      </w:r>
    </w:p>
    <w:p w:rsidRDefault="002179C2" w:rsidP="003B2A53" w:rsidR="002179C2" w:rsidRPr="00FC4653"/>
    <w:p w:rsidRDefault="00DE242F" w:rsidP="002C3721" w:rsidR="008E6585" w:rsidRPr="00FC4653">
      <w:pPr>
        <w:jc w:val="right"/>
      </w:pP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2C3721">
        <w:t xml:space="preserve">SUDAC: </w:t>
      </w:r>
    </w:p>
    <w:p w:rsidRDefault="005258C2" w:rsidP="002C3721" w:rsidR="008D5B22" w:rsidRPr="00FC4653">
      <w:pPr>
        <w:jc w:val="right"/>
      </w:pPr>
      <w:r w:rsidRPr="00FC4653">
        <w:t xml:space="preserve">                                                                                    Vesna Sremac Šoštar</w:t>
      </w:r>
      <w:r w:rsidR="0084700C">
        <w:t>, v.r.</w:t>
      </w:r>
    </w:p>
    <w:p w:rsidRDefault="003A49B9" w:rsidP="003B2A53" w:rsidR="003A49B9"/>
    <w:p w:rsidRDefault="002C3721" w:rsidP="00B629DD" w:rsidR="002C3721">
      <w:pPr>
        <w:ind w:firstLine="0"/>
      </w:pPr>
    </w:p>
    <w:p w:rsidRDefault="002179C2" w:rsidP="00B629DD" w:rsidR="008E6585">
      <w:pPr>
        <w:ind w:firstLine="0"/>
      </w:pPr>
      <w:r w:rsidRPr="00FC4653">
        <w:t xml:space="preserve">Uputa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  <w:r w:rsidR="009E23B2">
        <w:t>.</w:t>
      </w:r>
    </w:p>
    <w:p w:rsidRDefault="00D556DD" w:rsidP="003B2A53" w:rsidR="00D556DD" w:rsidRPr="00FC4653"/>
    <w:p w:rsidRDefault="0084700C" w:rsidP="0084700C" w:rsidR="0084700C">
      <w:pPr>
        <w:pStyle w:val="Odlomakpopisa"/>
        <w:ind w:firstLine="0" w:left="1080"/>
        <w:jc w:val="right"/>
      </w:pPr>
      <w:r>
        <w:t>Za točnost otpravka-ovlašteni službenik:</w:t>
      </w:r>
    </w:p>
    <w:p w:rsidRDefault="0084700C" w:rsidP="0084700C" w:rsidR="0084700C" w:rsidRPr="00FC4653">
      <w:pPr>
        <w:pStyle w:val="Odlomakpopisa"/>
        <w:ind w:firstLine="0" w:left="1080"/>
        <w:jc w:val="right"/>
      </w:pPr>
      <w:r>
        <w:t>Zlatka Plivelić</w:t>
      </w:r>
    </w:p>
    <w:sectPr w:rsidSect="002179C2" w:rsidR="0084700C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A31" w:rsidP="003B2A53" w:rsidR="00B05A31">
      <w:r>
        <w:separator/>
      </w:r>
    </w:p>
  </w:endnote>
  <w:endnote w:id="0" w:type="continuationSeparator">
    <w:p w:rsidRDefault="00B05A31" w:rsidP="003B2A53" w:rsidR="00B0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A31" w:rsidP="003B2A53" w:rsidR="00B05A31">
      <w:r>
        <w:separator/>
      </w:r>
    </w:p>
  </w:footnote>
  <w:footnote w:id="0" w:type="continuationSeparator">
    <w:p w:rsidRDefault="00B05A31" w:rsidP="003B2A53" w:rsidR="00B05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9E23B2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2C3721">
      <w:rPr>
        <w:rStyle w:val="Brojstranice"/>
      </w:rPr>
      <w:t xml:space="preserve">                       48 St-6389/16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C3721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10E7"/>
    <w:rsid w:val="0081411E"/>
    <w:rsid w:val="00817A73"/>
    <w:rsid w:val="00830A53"/>
    <w:rsid w:val="00831D23"/>
    <w:rsid w:val="0083350A"/>
    <w:rsid w:val="00836807"/>
    <w:rsid w:val="0084700C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E23B2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4D5B"/>
    <w:rsid w:val="00AF4881"/>
    <w:rsid w:val="00B05A31"/>
    <w:rsid w:val="00B05CBC"/>
    <w:rsid w:val="00B2245F"/>
    <w:rsid w:val="00B534BC"/>
    <w:rsid w:val="00B62987"/>
    <w:rsid w:val="00B629DD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razrješenju i imenovanju stečajnog upravitelja</izvorni_sadrzaj>
    <derivirana_varijabla naziv="DomainObject.Primjedba_1">rješenje o razrješenju i imenovanju stečajnog upravitelja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St-6389/2016</izvorni_sadrzaj>
    <derivirana_varijabla naziv="DomainObject.Predmet.OznakaBroj_1">St-6389/2016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BURAZIN USLUGE j.d.o.o. zastupanog po punomoćniku MARIJAN BURAZIN</izvorni_sadrzaj>
    <derivirana_varijabla naziv="DomainObject.Predmet.ProtustrankaFormated_1">  BURAZIN USLUGE j.d.o.o. zastupanog po punomoćniku MARIJAN BURAZIN</derivirana_varijabla>
  </DomainObject.Predmet.ProtustrankaFormated>
  <DomainObject.Predmet.ProtustrankaFormatedOIB>
    <izvorni_sadrzaj>  BURAZIN USLUGE j.d.o.o., OIB 67067677296 zastupanog po punomoćniku MARIJAN BURAZIN</izvorni_sadrzaj>
    <derivirana_varijabla naziv="DomainObject.Predmet.ProtustrankaFormatedOIB_1">  BURAZIN USLUGE j.d.o.o., OIB 67067677296 zastupanog po punomoćniku MARIJAN BURAZIN</derivirana_varijabla>
  </DomainObject.Predmet.ProtustrankaFormatedOIB>
  <DomainObject.Predmet.ProtustrankaFormatedWithAdress>
    <izvorni_sadrzaj> BURAZIN USLUGE j.d.o.o., Stjepana Radića 2, 44320 Banova Jaruga zastupanog po punomoćniku MARIJAN BURAZIN</izvorni_sadrzaj>
    <derivirana_varijabla naziv="DomainObject.Predmet.ProtustrankaFormatedWithAdress_1"> BURAZIN USLUGE j.d.o.o., Stjepana Radića 2, 44320 Banova Jaruga zastupanog po punomoćniku MARIJAN BURAZIN</derivirana_varijabla>
  </DomainObject.Predmet.ProtustrankaFormatedWithAdress>
  <DomainObject.Predmet.ProtustrankaFormatedWithAdressOIB>
    <izvorni_sadrzaj> BURAZIN USLUGE j.d.o.o., OIB 67067677296, Stjepana Radića 2, 44320 Banova Jaruga zastupanog po punomoćniku MARIJAN BURAZIN</izvorni_sadrzaj>
    <derivirana_varijabla naziv="DomainObject.Predmet.ProtustrankaFormatedWithAdressOIB_1"> BURAZIN USLUGE j.d.o.o., OIB 67067677296, Stjepana Radića 2, 44320 Banova Jaruga zastupanog po punomoćniku MARIJAN BURAZIN</derivirana_varijabla>
  </DomainObject.Predmet.ProtustrankaFormatedWithAdressOIB>
  <DomainObject.Predmet.ProtustrankaWithAdress>
    <izvorni_sadrzaj>BURAZIN USLUGE j.d.o.o. Stjepana Radića 2, 44320 Banova Jaruga</izvorni_sadrzaj>
    <derivirana_varijabla naziv="DomainObject.Predmet.ProtustrankaWithAdress_1">BURAZIN USLUGE j.d.o.o. Stjepana Radića 2, 44320 Banova Jaruga</derivirana_varijabla>
  </DomainObject.Predmet.ProtustrankaWithAdress>
  <DomainObject.Predmet.ProtustrankaWithAdressOIB>
    <izvorni_sadrzaj>BURAZIN USLUGE j.d.o.o., OIB 67067677296, Stjepana Radića 2, 44320 Banova Jaruga</izvorni_sadrzaj>
    <derivirana_varijabla naziv="DomainObject.Predmet.ProtustrankaWithAdressOIB_1">BURAZIN USLUGE j.d.o.o., OIB 67067677296, Stjepana Radića 2, 44320 Banova Jaruga</derivirana_varijabla>
  </DomainObject.Predmet.ProtustrankaWithAdressOIB>
  <DomainObject.Predmet.ProtustrankaNazivFormated>
    <izvorni_sadrzaj>BURAZIN USLUGE j.d.o.o.</izvorni_sadrzaj>
    <derivirana_varijabla naziv="DomainObject.Predmet.ProtustrankaNazivFormated_1">BURAZIN USLUGE j.d.o.o.</derivirana_varijabla>
  </DomainObject.Predmet.ProtustrankaNazivFormated>
  <DomainObject.Predmet.ProtustrankaNazivFormatedOIB>
    <izvorni_sadrzaj>BURAZIN USLUGE j.d.o.o., OIB 67067677296</izvorni_sadrzaj>
    <derivirana_varijabla naziv="DomainObject.Predmet.ProtustrankaNazivFormatedOIB_1">BURAZIN USLUGE j.d.o.o., OIB 67067677296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BURAZIN USLUGE j.d.o.o. zastupanog po punomoćniku MARIJAN BURAZIN</item>
    </izvorni_sadrzaj>
    <derivirana_varijabla naziv="DomainObject.Predmet.ProtuStrankaListFormated_1">
      <item>BURAZIN USLUGE j.d.o.o. zastupanog po punomoćniku MARIJAN BURAZIN</item>
    </derivirana_varijabla>
  </DomainObject.Predmet.ProtuStrankaListFormated>
  <DomainObject.Predmet.ProtuStrankaListFormatedOIB>
    <izvorni_sadrzaj>
      <item>BURAZIN USLUGE j.d.o.o., OIB 67067677296 zastupanog po punomoćniku MARIJAN BURAZIN</item>
    </izvorni_sadrzaj>
    <derivirana_varijabla naziv="DomainObject.Predmet.ProtuStrankaListFormatedOIB_1">
      <item>BURAZIN USLUGE j.d.o.o., OIB 67067677296 zastupanog po punomoćniku MARIJAN BURAZIN</item>
    </derivirana_varijabla>
  </DomainObject.Predmet.ProtuStrankaListFormatedOIB>
  <DomainObject.Predmet.ProtuStrankaListFormatedWithAdress>
    <izvorni_sadrzaj>
      <item>BURAZIN USLUGE j.d.o.o., Stjepana Radića 2, 44320 Banova Jaruga zastupanog po punomoćniku MARIJAN BURAZIN</item>
    </izvorni_sadrzaj>
    <derivirana_varijabla naziv="DomainObject.Predmet.ProtuStrankaListFormatedWithAdress_1">
      <item>BURAZIN USLUGE j.d.o.o., Stjepana Radića 2, 44320 Banova Jaruga zastupanog po punomoćniku MARIJAN BURAZIN</item>
    </derivirana_varijabla>
  </DomainObject.Predmet.ProtuStrankaListFormatedWithAdress>
  <DomainObject.Predmet.ProtuStrankaListFormatedWithAdressOIB>
    <izvorni_sadrzaj>
      <item>BURAZIN USLUGE j.d.o.o., OIB 67067677296, Stjepana Radića 2, 44320 Banova Jaruga zastupanog po punomoćniku MARIJAN BURAZIN</item>
    </izvorni_sadrzaj>
    <derivirana_varijabla naziv="DomainObject.Predmet.ProtuStrankaListFormatedWithAdressOIB_1">
      <item>BURAZIN USLUGE j.d.o.o., OIB 67067677296, Stjepana Radića 2, 44320 Banova Jaruga zastupanog po punomoćniku MARIJAN BURAZIN</item>
    </derivirana_varijabla>
  </DomainObject.Predmet.ProtuStrankaListFormatedWithAdressOIB>
  <DomainObject.Predmet.ProtuStrankaListNazivFormated>
    <izvorni_sadrzaj>
      <item>BURAZIN USLUGE j.d.o.o.</item>
    </izvorni_sadrzaj>
    <derivirana_varijabla naziv="DomainObject.Predmet.ProtuStrankaListNazivFormated_1">
      <item>BURAZIN USLUGE j.d.o.o.</item>
    </derivirana_varijabla>
  </DomainObject.Predmet.ProtuStrankaListNazivFormated>
  <DomainObject.Predmet.ProtuStrankaListNazivFormatedOIB>
    <izvorni_sadrzaj>
      <item>BURAZIN USLUGE j.d.o.o., OIB 67067677296</item>
    </izvorni_sadrzaj>
    <derivirana_varijabla naziv="DomainObject.Predmet.ProtuStrankaListNazivFormatedOIB_1">
      <item>BURAZIN USLUGE j.d.o.o., OIB 67067677296</item>
    </derivirana_varijabla>
  </DomainObject.Predmet.ProtuStrankaListNazivFormatedOIB>
  <DomainObject.Predmet.OstaliListFormated>
    <izvorni_sadrzaj>
      <item>MARIJAN BURAZIN punomoćnik sudionika u postupku BURAZIN USLUGE j.d.o.o.</item>
    </izvorni_sadrzaj>
    <derivirana_varijabla naziv="DomainObject.Predmet.OstaliListFormated_1">
      <item>MARIJAN BURAZIN punomoćnik sudionika u postupku BURAZIN USLUGE j.d.o.o.</item>
    </derivirana_varijabla>
  </DomainObject.Predmet.OstaliListFormated>
  <DomainObject.Predmet.OstaliListFormatedOIB>
    <izvorni_sadrzaj>
      <item>MARIJAN BURAZIN, OIB 97051666831 punomoćnik sudionika u postupku BURAZIN USLUGE j.d.o.o.</item>
    </izvorni_sadrzaj>
    <derivirana_varijabla naziv="DomainObject.Predmet.OstaliListFormatedOIB_1">
      <item>MARIJAN BURAZIN, OIB 97051666831 punomoćnik sudionika u postupku BURAZIN USLUGE j.d.o.o.</item>
    </derivirana_varijabla>
  </DomainObject.Predmet.OstaliListFormatedOIB>
  <DomainObject.Predmet.OstaliListFormatedWithAdress>
    <izvorni_sadrzaj>
      <item>MARIJAN BURAZIN, Stjepana Radića 2, 44320 Banova Jaruga punomoćnik sudionika u postupku BURAZIN USLUGE j.d.o.o.</item>
    </izvorni_sadrzaj>
    <derivirana_varijabla naziv="DomainObject.Predmet.OstaliListFormatedWithAdress_1">
      <item>MARIJAN BURAZIN, Stjepana Radića 2, 44320 Banova Jaruga punomoćnik sudionika u postupku BURAZIN USLUGE j.d.o.o.</item>
    </derivirana_varijabla>
  </DomainObject.Predmet.OstaliListFormatedWithAdress>
  <DomainObject.Predmet.OstaliListFormatedWithAdressOIB>
    <izvorni_sadrzaj>
      <item>MARIJAN BURAZIN, OIB 97051666831, Stjepana Radića 2, 44320 Banova Jaruga punomoćnik sudionika u postupku BURAZIN USLUGE j.d.o.o.</item>
    </izvorni_sadrzaj>
    <derivirana_varijabla naziv="DomainObject.Predmet.OstaliListFormatedWithAdressOIB_1">
      <item>MARIJAN BURAZIN, OIB 97051666831, Stjepana Radića 2, 44320 Banova Jaruga punomoćnik sudionika u postupku BURAZIN USLUGE j.d.o.o.</item>
    </derivirana_varijabla>
  </DomainObject.Predmet.OstaliListFormatedWithAdressOIB>
  <DomainObject.Predmet.OstaliListNazivFormated>
    <izvorni_sadrzaj>
      <item>MARIJAN BURAZIN</item>
    </izvorni_sadrzaj>
    <derivirana_varijabla naziv="DomainObject.Predmet.OstaliListNazivFormated_1">
      <item>MARIJAN BURAZIN</item>
    </derivirana_varijabla>
  </DomainObject.Predmet.OstaliListNazivFormated>
  <DomainObject.Predmet.OstaliListNazivFormatedOIB>
    <izvorni_sadrzaj>
      <item>MARIJAN BURAZIN, OIB 97051666831</item>
    </izvorni_sadrzaj>
    <derivirana_varijabla naziv="DomainObject.Predmet.OstaliListNazivFormatedOIB_1">
      <item>MARIJAN BURAZIN, OIB 97051666831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BURAZIN USLUGE j.d.o.o.</izvorni_sadrzaj>
    <derivirana_varijabla naziv="DomainObject.Predmet.ProtustrankaIDrugi_1">BURAZIN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BURAZIN USLUGE j.d.o.o., OIB 67067677296, Stjepana Radića 2, 44320 Banova Jaruga</izvorni_sadrzaj>
    <derivirana_varijabla naziv="DomainObject.Predmet.ProtustrankaIDrugiAdressOIB_1">BURAZIN USLUGE j.d.o.o., OIB 67067677296, Stjepana Radića 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BURAZIN USLUGE j.d.o.o.</item>
      <item>MARIJAN BURAZIN</item>
    </izvorni_sadrzaj>
    <derivirana_varijabla naziv="DomainObject.Predmet.SudioniciListNaziv_1">
      <item>FINA Regionalni centar Zagreb</item>
      <item>BURAZIN USLUGE j.d.o.o.</item>
      <item>MARIJAN BURAZIN</item>
    </derivirana_varijabla>
  </DomainObject.Predmet.SudioniciListNaziv>
  <DomainObject.Predmet.SudioniciListAdressOIB>
    <izvorni_sadrzaj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izvorni_sadrzaj>
    <derivirana_varijabla naziv="DomainObject.Predmet.SudioniciListAdressOIB_1"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67067677296</item>
      <item>, OIB 97051666831</item>
    </izvorni_sadrzaj>
    <derivirana_varijabla naziv="DomainObject.Predmet.SudioniciListNazivOIB_1">
      <item>, OIB 85821130368</item>
      <item>, OIB 67067677296</item>
      <item>, OIB 97051666831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8A914-A6A5-4764-9907-6AEE11398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367</properties:Words>
  <properties:Characters>2067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2017-05-25T09:21:00Z</dcterms:created>
  <dc:creator>Ante</dc:creator>
  <cp:lastModifiedBy>Zlatka Plivelić</cp:lastModifiedBy>
  <cp:lastPrinted>2017-05-25T09:26:00Z</cp:lastPrinted>
  <dcterms:modified xmlns:xsi="http://www.w3.org/2001/XMLSchema-instance" xsi:type="dcterms:W3CDTF">2017-05-25T09:33:00Z</dcterms:modified>
  <cp:revision>12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