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6583" w14:paraId="5936583" w:rsidRDefault="00BF5C06" w:rsidP="00BF5C06" w:rsidR="00BF5C0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4 St-721/2015-5</w:t>
      </w:r>
    </w:p>
    <w:p w:rsidRDefault="00BF5C06" w:rsidP="00BF5C06" w:rsidR="00BF5C0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F5C06" w:rsidP="00BF5C06" w:rsidR="00BF5C0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F5C06" w:rsidP="00BF5C06" w:rsidR="00BF5C0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F5C06" w:rsidP="00BF5C06" w:rsidR="00BF5C0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jc w:val="both"/>
      </w:pPr>
      <w:r>
        <w:rPr>
          <w:szCs w:val="24"/>
        </w:rPr>
        <w:tab/>
      </w:r>
      <w:r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RELINO d.o.o., Križevci, Ulica Dragutina </w:t>
      </w:r>
      <w:proofErr w:type="spellStart"/>
      <w:r>
        <w:t>Renarića</w:t>
      </w:r>
      <w:proofErr w:type="spellEnd"/>
      <w:r>
        <w:t xml:space="preserve"> 35, OIB: 05767120242, dana 26. veljače 2016. godine</w:t>
      </w:r>
    </w:p>
    <w:p w:rsidRDefault="00BF5C06" w:rsidP="00BF5C06" w:rsidR="00BF5C06">
      <w:pPr>
        <w:jc w:val="both"/>
      </w:pPr>
    </w:p>
    <w:p w:rsidRDefault="00BF5C06" w:rsidP="00BF5C06" w:rsidR="00BF5C0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RELINO d.o.o., Križevci, Ulica Dragutina </w:t>
      </w:r>
      <w:proofErr w:type="spellStart"/>
      <w:r>
        <w:t>Renarića</w:t>
      </w:r>
      <w:proofErr w:type="spellEnd"/>
      <w:r>
        <w:t xml:space="preserve"> 35, OIB: 05767120242</w:t>
      </w:r>
      <w:r>
        <w:rPr>
          <w:szCs w:val="24"/>
        </w:rPr>
        <w:t>, s danom 26. veljače 2016. u 12,00 sati.</w:t>
      </w:r>
    </w:p>
    <w:p w:rsidRDefault="00BF5C06" w:rsidP="00BF5C06" w:rsidR="00BF5C06">
      <w:pPr>
        <w:jc w:val="both"/>
        <w:rPr>
          <w:szCs w:val="24"/>
        </w:rPr>
      </w:pPr>
    </w:p>
    <w:p w:rsidRDefault="00BF5C06" w:rsidP="00BF5C06" w:rsidR="00BF5C0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RELINO d.o.o., Križevci, Ulica Dragutina </w:t>
      </w:r>
      <w:proofErr w:type="spellStart"/>
      <w:r>
        <w:t>Renarića</w:t>
      </w:r>
      <w:proofErr w:type="spellEnd"/>
      <w:r>
        <w:t xml:space="preserve"> 35, OIB: 05767120242.</w:t>
      </w:r>
    </w:p>
    <w:p w:rsidRDefault="00BF5C06" w:rsidP="00BF5C06" w:rsidR="00BF5C06">
      <w:pPr>
        <w:jc w:val="both"/>
      </w:pPr>
    </w:p>
    <w:p w:rsidRDefault="00BF5C06" w:rsidP="00BF5C06" w:rsidR="00BF5C06">
      <w:pPr>
        <w:jc w:val="both"/>
      </w:pPr>
      <w:r>
        <w:tab/>
        <w:t xml:space="preserve">III Za stečajnog upravitelja imenuje se </w:t>
      </w:r>
      <w:r w:rsidR="007C5E5D">
        <w:t>Davor Ivančić, Ivana pl. Zajca 17, Čakovec, OIB: 21146522885</w:t>
      </w:r>
      <w:r>
        <w:t>.</w:t>
      </w:r>
    </w:p>
    <w:p w:rsidRDefault="00BF5C06" w:rsidP="00BF5C06" w:rsidR="00BF5C06">
      <w:pPr>
        <w:jc w:val="both"/>
        <w:rPr>
          <w:color w:val="FF0000"/>
        </w:rPr>
      </w:pPr>
    </w:p>
    <w:p w:rsidRDefault="00BF5C06" w:rsidP="00BF5C06" w:rsidR="00BF5C0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F5C06" w:rsidP="00BF5C06" w:rsidR="00BF5C06">
      <w:pPr>
        <w:jc w:val="both"/>
        <w:rPr>
          <w:szCs w:val="24"/>
        </w:rPr>
      </w:pPr>
    </w:p>
    <w:p w:rsidRDefault="00BF5C06" w:rsidP="00BF5C06" w:rsidR="00BF5C0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7C5E5D">
        <w:t xml:space="preserve">RELINO d.o.o., Križevci, Ulica Dragutina </w:t>
      </w:r>
      <w:proofErr w:type="spellStart"/>
      <w:r w:rsidR="007C5E5D">
        <w:t>Renarića</w:t>
      </w:r>
      <w:proofErr w:type="spellEnd"/>
      <w:r w:rsidR="007C5E5D">
        <w:t xml:space="preserve"> 35, OIB: 05767120242</w:t>
      </w:r>
      <w:r>
        <w:rPr>
          <w:szCs w:val="24"/>
        </w:rPr>
        <w:t>, bit će brisan iz sudskog registra.</w:t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 w:rsidR="007C5E5D">
        <w:rPr>
          <w:szCs w:val="24"/>
        </w:rPr>
        <w:t>05</w:t>
      </w:r>
      <w:r>
        <w:rPr>
          <w:szCs w:val="24"/>
        </w:rPr>
        <w:t xml:space="preserve">. </w:t>
      </w:r>
      <w:r w:rsidR="007C5E5D"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jc w:val="center"/>
        <w:rPr>
          <w:szCs w:val="24"/>
        </w:rPr>
      </w:pPr>
      <w:r>
        <w:rPr>
          <w:szCs w:val="24"/>
        </w:rPr>
        <w:t>U Varaždinu, 2</w:t>
      </w:r>
      <w:r w:rsidR="007C5E5D">
        <w:rPr>
          <w:szCs w:val="24"/>
        </w:rPr>
        <w:t>6</w:t>
      </w:r>
      <w:r>
        <w:rPr>
          <w:szCs w:val="24"/>
        </w:rPr>
        <w:t xml:space="preserve">. </w:t>
      </w:r>
      <w:r w:rsidR="007C5E5D">
        <w:rPr>
          <w:szCs w:val="24"/>
        </w:rPr>
        <w:t>veljače</w:t>
      </w:r>
      <w:r>
        <w:rPr>
          <w:szCs w:val="24"/>
        </w:rPr>
        <w:t xml:space="preserve"> 2016.</w:t>
      </w:r>
    </w:p>
    <w:p w:rsidRDefault="00BF5C06" w:rsidP="00BF5C06" w:rsidR="00BF5C0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F5C06" w:rsidP="00BF5C06" w:rsidR="00BF5C06">
      <w:pPr>
        <w:rPr>
          <w:szCs w:val="24"/>
        </w:rPr>
      </w:pPr>
      <w:r>
        <w:rPr>
          <w:szCs w:val="24"/>
        </w:rPr>
        <w:t xml:space="preserve">     </w:t>
      </w:r>
    </w:p>
    <w:p w:rsidRDefault="00BF5C06" w:rsidP="00BF5C06" w:rsidR="00BF5C0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</w:t>
      </w:r>
      <w:r w:rsidR="007C5E5D">
        <w:rPr>
          <w:szCs w:val="24"/>
        </w:rPr>
        <w:t xml:space="preserve">   </w:t>
      </w:r>
      <w:r>
        <w:rPr>
          <w:szCs w:val="24"/>
        </w:rPr>
        <w:t>S U D A C</w:t>
      </w:r>
    </w:p>
    <w:p w:rsidRDefault="00BF5C06" w:rsidP="00BF5C06" w:rsidR="00BF5C0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="007C5E5D">
        <w:rPr>
          <w:szCs w:val="24"/>
        </w:rPr>
        <w:t xml:space="preserve">Iris </w:t>
      </w:r>
      <w:proofErr w:type="spellStart"/>
      <w:r w:rsidR="007C5E5D">
        <w:rPr>
          <w:szCs w:val="24"/>
        </w:rPr>
        <w:t>Hatvalić</w:t>
      </w:r>
      <w:proofErr w:type="spellEnd"/>
      <w:r w:rsidR="007C5E5D">
        <w:rPr>
          <w:szCs w:val="24"/>
        </w:rPr>
        <w:t xml:space="preserve"> </w:t>
      </w:r>
      <w:proofErr w:type="spellStart"/>
      <w:r w:rsidR="007C5E5D">
        <w:rPr>
          <w:szCs w:val="24"/>
        </w:rPr>
        <w:t>Nemec</w:t>
      </w:r>
      <w:proofErr w:type="spellEnd"/>
      <w:r>
        <w:rPr>
          <w:szCs w:val="24"/>
        </w:rPr>
        <w:t>, v.r.</w:t>
      </w:r>
    </w:p>
    <w:p w:rsidRDefault="00BF5C06" w:rsidP="00BF5C06" w:rsidR="00BF5C0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- ovlašteni službenik </w:t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BF5C06" w:rsidP="00BF5C06" w:rsidR="00BF5C0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F5C06" w:rsidP="00BF5C06" w:rsidR="00BF5C06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BF5C06" w:rsidP="00BF5C06" w:rsidR="00BF5C0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rPr>
          <w:szCs w:val="24"/>
        </w:rPr>
      </w:pPr>
      <w:r>
        <w:rPr>
          <w:szCs w:val="24"/>
        </w:rPr>
        <w:t>DNA:</w:t>
      </w:r>
    </w:p>
    <w:p w:rsidRDefault="00BF5C06" w:rsidP="00BF5C06" w:rsidR="00BF5C0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F5C06" w:rsidP="00BF5C06" w:rsidR="00BF5C0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F5C06" w:rsidP="007C5E5D" w:rsidR="007C5E5D" w:rsidRPr="007C5E5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7C5E5D">
        <w:t xml:space="preserve">RELINO d.o.o., Križevci, Ulica Dragutina </w:t>
      </w:r>
      <w:proofErr w:type="spellStart"/>
      <w:r w:rsidR="007C5E5D">
        <w:t>Renarića</w:t>
      </w:r>
      <w:proofErr w:type="spellEnd"/>
      <w:r w:rsidR="007C5E5D">
        <w:t xml:space="preserve"> 35, OIB: 05767120242</w:t>
      </w:r>
    </w:p>
    <w:p w:rsidRDefault="00BF5C06" w:rsidP="007C5E5D" w:rsidR="007C5E5D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 w:rsidR="007C5E5D">
        <w:t xml:space="preserve">Marina </w:t>
      </w:r>
      <w:proofErr w:type="spellStart"/>
      <w:r w:rsidR="007C5E5D">
        <w:t>Orak</w:t>
      </w:r>
      <w:proofErr w:type="spellEnd"/>
      <w:r w:rsidR="007C5E5D">
        <w:t xml:space="preserve">, Križevci, Ulica Dragutina </w:t>
      </w:r>
      <w:proofErr w:type="spellStart"/>
      <w:r w:rsidR="007C5E5D">
        <w:t>Renarića</w:t>
      </w:r>
      <w:proofErr w:type="spellEnd"/>
      <w:r w:rsidR="007C5E5D">
        <w:t xml:space="preserve"> 35, </w:t>
      </w:r>
    </w:p>
    <w:p w:rsidRDefault="007C5E5D" w:rsidP="007C5E5D" w:rsidR="00BF5C06" w:rsidRPr="007C5E5D">
      <w:pPr>
        <w:ind w:left="720"/>
        <w:rPr>
          <w:szCs w:val="24"/>
        </w:rPr>
      </w:pPr>
      <w:r>
        <w:t>OIB: 91049339147</w:t>
      </w:r>
    </w:p>
    <w:p w:rsidRDefault="00BF5C06" w:rsidP="00BF5C06" w:rsidR="00BF5C0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BF5C06" w:rsidP="00BF5C06" w:rsidR="00BF5C0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BF5C06" w:rsidP="00BF5C06" w:rsidR="00BF5C0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7C5E5D">
        <w:t xml:space="preserve">Davor Ivančić, Čakovec, Ivana pl. </w:t>
      </w:r>
      <w:proofErr w:type="spellStart"/>
      <w:r w:rsidR="007C5E5D">
        <w:t>Zacja</w:t>
      </w:r>
      <w:proofErr w:type="spellEnd"/>
      <w:r w:rsidR="007C5E5D">
        <w:t xml:space="preserve"> 17</w:t>
      </w:r>
    </w:p>
    <w:p w:rsidRDefault="00BF5C06" w:rsidP="00BF5C06" w:rsidR="00BF5C0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rPr>
          <w:szCs w:val="24"/>
        </w:rPr>
      </w:pPr>
    </w:p>
    <w:p w:rsidRDefault="00BF5C06" w:rsidP="00BF5C06" w:rsidR="00BF5C06">
      <w:pPr>
        <w:rPr>
          <w:szCs w:val="24"/>
        </w:rPr>
      </w:pPr>
    </w:p>
    <w:p w:rsidRDefault="00BF5C06" w:rsidP="00BF5C06" w:rsidR="00BF5C06"/>
    <w:p w:rsidRDefault="00BF5C06" w:rsidP="00BF5C06" w:rsidR="00BF5C06"/>
    <w:p w:rsidRDefault="00DA0242" w:rsidP="00BF5C06" w:rsidR="00DA0242" w:rsidRPr="00BF5C06"/>
    <w:sectPr w:rsidSect="00EB0D4C" w:rsidR="00DA0242" w:rsidRPr="00BF5C0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E5D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C06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F5C0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F5C0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45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St-721/2015-5</izvorni_sadrzaj>
    <derivirana_varijabla naziv="DomainObject.Oznaka_1">St-721/2015-5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St-721/2015</izvorni_sadrzaj>
    <derivirana_varijabla naziv="DomainObject.Predmet.OznakaBroj_1">St-721/2015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RELINO društvo s ograničenom odgovornošću za proizvodnju i trgovinu</izvorni_sadrzaj>
    <derivirana_varijabla naziv="DomainObject.Predmet.ProtustrankaFormated_1">  RELINO društvo s ograničenom odgovornošću za proizvodnju i trgovinu</derivirana_varijabla>
  </DomainObject.Predmet.ProtustrankaFormated>
  <DomainObject.Predmet.ProtustrankaFormatedOIB>
    <izvorni_sadrzaj>  RELINO društvo s ograničenom odgovornošću za proizvodnju i trgovinu, OIB 05767120242</izvorni_sadrzaj>
    <derivirana_varijabla naziv="DomainObject.Predmet.ProtustrankaFormatedOIB_1">  RELINO društvo s ograničenom odgovornošću za proizvodnju i trgovinu, OIB 05767120242</derivirana_varijabla>
  </DomainObject.Predmet.ProtustrankaFormatedOIB>
  <DomainObject.Predmet.ProtustrankaFormatedWithAdress>
    <izvorni_sadrzaj> RELINO društvo s ograničenom odgovornošću za proizvodnju i trgovinu, Ulica  Dragutina Renarića 35, 48260 Križevci</izvorni_sadrzaj>
    <derivirana_varijabla naziv="DomainObject.Predmet.ProtustrankaFormatedWithAdress_1"> RELINO društvo s ograničenom odgovornošću za proizvodnju i trgovinu, Ulica  Dragutina Renarića 35, 48260 Križevci</derivirana_varijabla>
  </DomainObject.Predmet.ProtustrankaFormatedWithAdress>
  <DomainObject.Predmet.ProtustrankaFormatedWithAdressOIB>
    <izvorni_sadrzaj> RELINO društvo s ograničenom odgovornošću za proizvodnju i trgovinu, OIB 05767120242, Ulica  Dragutina Renarića 35, 48260 Križevci</izvorni_sadrzaj>
    <derivirana_varijabla naziv="DomainObject.Predmet.ProtustrankaFormatedWithAdressOIB_1"> RELINO društvo s ograničenom odgovornošću za proizvodnju i trgovinu, OIB 05767120242, Ulica  Dragutina Renarića 35, 48260 Križevci</derivirana_varijabla>
  </DomainObject.Predmet.ProtustrankaFormatedWithAdressOIB>
  <DomainObject.Predmet.ProtustrankaWithAdress>
    <izvorni_sadrzaj>RELINO društvo s ograničenom odgovornošću za proizvodnju i trgovinu Ulica  Dragutina Renarića 35, 48260 Križevci</izvorni_sadrzaj>
    <derivirana_varijabla naziv="DomainObject.Predmet.ProtustrankaWithAdress_1">RELINO društvo s ograničenom odgovornošću za proizvodnju i trgovinu Ulica  Dragutina Renarića 35, 48260 Križevci</derivirana_varijabla>
  </DomainObject.Predmet.ProtustrankaWithAdress>
  <DomainObject.Predmet.ProtustrankaWithAdressOIB>
    <izvorni_sadrzaj>RELINO društvo s ograničenom odgovornošću za proizvodnju i trgovinu, OIB 05767120242, Ulica  Dragutina Renarića 35, 48260 Križevci</izvorni_sadrzaj>
    <derivirana_varijabla naziv="DomainObject.Predmet.ProtustrankaWithAdressOIB_1">RELINO društvo s ograničenom odgovornošću za proizvodnju i trgovinu, OIB 05767120242, Ulica  Dragutina Renarića 35, 48260 Križevci</derivirana_varijabla>
  </DomainObject.Predmet.ProtustrankaWithAdressOIB>
  <DomainObject.Predmet.ProtustrankaNazivFormated>
    <izvorni_sadrzaj>RELINO društvo s ograničenom odgovornošću za proizvodnju i trgovinu</izvorni_sadrzaj>
    <derivirana_varijabla naziv="DomainObject.Predmet.ProtustrankaNazivFormated_1">RELINO društvo s ograničenom odgovornošću za proizvodnju i trgovinu</derivirana_varijabla>
  </DomainObject.Predmet.ProtustrankaNazivFormated>
  <DomainObject.Predmet.ProtustrankaNazivFormatedOIB>
    <izvorni_sadrzaj>RELINO društvo s ograničenom odgovornošću za proizvodnju i trgovinu, OIB 05767120242</izvorni_sadrzaj>
    <derivirana_varijabla naziv="DomainObject.Predmet.ProtustrankaNazivFormatedOIB_1">RELINO društvo s ograničenom odgovornošću za proizvodnju i trgovinu, OIB 05767120242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91842.57</izvorni_sadrzaj>
    <derivirana_varijabla naziv="DomainObject.Predmet.TrenutnaVrijednost_1">91842.57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RELINO društvo s ograničenom odgovornošću za proizvodnju i trgovinu</item>
    </izvorni_sadrzaj>
    <derivirana_varijabla naziv="DomainObject.Predmet.ProtuStrankaListFormated_1">
      <item>RELINO društvo s ograničenom odgovornošću za proizvodnju i trgovinu</item>
    </derivirana_varijabla>
  </DomainObject.Predmet.ProtuStrankaListFormated>
  <DomainObject.Predmet.ProtuStrankaListFormatedOIB>
    <izvorni_sadrzaj>
      <item>RELINO društvo s ograničenom odgovornošću za proizvodnju i trgovinu, OIB 05767120242</item>
    </izvorni_sadrzaj>
    <derivirana_varijabla naziv="DomainObject.Predmet.ProtuStrankaListFormatedOIB_1">
      <item>RELINO društvo s ograničenom odgovornošću za proizvodnju i trgovinu, OIB 05767120242</item>
    </derivirana_varijabla>
  </DomainObject.Predmet.ProtuStrankaListFormatedOIB>
  <DomainObject.Predmet.ProtuStrankaListFormatedWithAdress>
    <izvorni_sadrzaj>
      <item>RELINO društvo s ograničenom odgovornošću za proizvodnju i trgovinu, Ulica  Dragutina Renarića 35, 48260 Križevci</item>
    </izvorni_sadrzaj>
    <derivirana_varijabla naziv="DomainObject.Predmet.ProtuStrankaListFormatedWithAdress_1">
      <item>RELINO društvo s ograničenom odgovornošću za proizvodnju i trgovinu, Ulica  Dragutina Renarića 35, 48260 Križevci</item>
    </derivirana_varijabla>
  </DomainObject.Predmet.ProtuStrankaListFormatedWithAdress>
  <DomainObject.Predmet.ProtuStrankaListFormatedWithAdressOIB>
    <izvorni_sadrzaj>
      <item>RELINO društvo s ograničenom odgovornošću za proizvodnju i trgovinu, OIB 05767120242, Ulica  Dragutina Renarića 35, 48260 Križevci</item>
    </izvorni_sadrzaj>
    <derivirana_varijabla naziv="DomainObject.Predmet.ProtuStrankaListFormatedWithAdressOIB_1">
      <item>RELINO društvo s ograničenom odgovornošću za proizvodnju i trgovinu, OIB 05767120242, Ulica  Dragutina Renarića 35, 48260 Križevci</item>
    </derivirana_varijabla>
  </DomainObject.Predmet.ProtuStrankaListFormatedWithAdressOIB>
  <DomainObject.Predmet.ProtuStrankaListNazivFormated>
    <izvorni_sadrzaj>
      <item>RELINO društvo s ograničenom odgovornošću za proizvodnju i trgovinu</item>
    </izvorni_sadrzaj>
    <derivirana_varijabla naziv="DomainObject.Predmet.ProtuStrankaListNazivFormated_1">
      <item>RELINO društvo s ograničenom odgovornošću za proizvodnju i trgovinu</item>
    </derivirana_varijabla>
  </DomainObject.Predmet.ProtuStrankaListNazivFormated>
  <DomainObject.Predmet.ProtuStrankaListNazivFormatedOIB>
    <izvorni_sadrzaj>
      <item>RELINO društvo s ograničenom odgovornošću za proizvodnju i trgovinu, OIB 05767120242</item>
    </izvorni_sadrzaj>
    <derivirana_varijabla naziv="DomainObject.Predmet.ProtuStrankaListNazivFormatedOIB_1">
      <item>RELINO društvo s ograničenom odgovornošću za proizvodnju i trgovinu, OIB 05767120242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>St-721/2015-5</izvorni_sadrzaj>
    <derivirana_varijabla naziv="DomainObject.PoslovniBrojDokumenta_1">St-721/2015-5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RELINO društvo s ograničenom odgovornošću za proizvodnju i trgovinu</izvorni_sadrzaj>
    <derivirana_varijabla naziv="DomainObject.Predmet.ProtustrankaIDrugi_1">RELINO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RELINO društvo s ograničenom odgovornošću za proizvodnju i trgovinu, OIB 05767120242, Ulica  Dragutina Renarića 35, 48260 Križevci</izvorni_sadrzaj>
    <derivirana_varijabla naziv="DomainObject.Predmet.ProtustrankaIDrugiAdressOIB_1">RELINO društvo s ograničenom odgovornošću za proizvodnju i trgovinu, OIB 05767120242, Ulica  Dragutina Renarića 35,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RELINO društvo s ograničenom odgovornošću za proizvodnju i trgovinu</item>
      <item>E-oglasna ploča</item>
      <item>Sudski registar, Trgovački sud u Varaždinu</item>
    </izvorni_sadrzaj>
    <derivirana_varijabla naziv="DomainObject.Predmet.SudioniciListNaziv_1">
      <item>Financijska agencija</item>
      <item>RELINO društvo s ograničenom odgovornošću za proizvodnju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RELINO društvo s ograničenom odgovornošću za proizvodnju i trgovinu, OIB 05767120242, Ulica  Dragutina Renarića 35,48260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RELINO društvo s ograničenom odgovornošću za proizvodnju i trgovinu, OIB 05767120242, Ulica  Dragutina Renarića 35,48260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FE6FF-2DC2-46E7-8912-F3482F3DFB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2838</properties:Characters>
  <properties:Lines>87</properties:Lines>
  <properties:Paragraphs>33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2016-02-26T07:21:00Z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