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c047" w14:paraId="4c5c047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E1B9B">
        <w:rPr>
          <w:rFonts w:hAnsi="Times New Roman" w:ascii="Times New Roman"/>
          <w:szCs w:val="24"/>
          <w:lang w:val="hr-HR"/>
        </w:rPr>
        <w:t xml:space="preserve"> </w:t>
      </w:r>
      <w:r w:rsidR="005361A7">
        <w:rPr>
          <w:rFonts w:hAnsi="Times New Roman" w:ascii="Times New Roman"/>
          <w:szCs w:val="24"/>
          <w:lang w:val="hr-HR"/>
        </w:rPr>
        <w:t xml:space="preserve"> </w:t>
      </w:r>
      <w:r w:rsidR="00675106">
        <w:rPr>
          <w:rFonts w:hAnsi="Times New Roman" w:ascii="Times New Roman"/>
        </w:rPr>
        <w:t>ZVIZ Ekologijska, proizvodna, konjogojska i uslužna zadruga, Jastrebarsko, Kupinec 95, OIB: 21036363039</w:t>
      </w:r>
      <w:r w:rsidR="005361A7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="00675106">
        <w:rPr>
          <w:rFonts w:hAnsi="Times New Roman" w:ascii="Times New Roman"/>
          <w:szCs w:val="24"/>
          <w:lang w:val="hr-HR"/>
        </w:rPr>
        <w:t>Siniša Cmrk, Jastrebarsko, Kupinec 95, OIB 68379637695</w:t>
      </w:r>
      <w:r w:rsidR="00946B99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675106">
        <w:rPr>
          <w:rFonts w:hAnsi="Times New Roman" w:ascii="Times New Roman"/>
          <w:lang w:val="hr-HR"/>
        </w:rPr>
        <w:t>3619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32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675106">
      <w:rPr>
        <w:rFonts w:hAnsi="Times New Roman" w:ascii="Times New Roman"/>
        <w:lang w:val="hr-HR"/>
      </w:rPr>
      <w:t>3619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675106">
      <w:rPr>
        <w:rFonts w:hAnsi="Times New Roman" w:ascii="Times New Roman"/>
        <w:lang w:val="hr-HR"/>
      </w:rPr>
      <w:t>3619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C32E7"/>
    <w:rsid w:val="002522F0"/>
    <w:rsid w:val="0042162E"/>
    <w:rsid w:val="004268A5"/>
    <w:rsid w:val="004E5A23"/>
    <w:rsid w:val="00532B71"/>
    <w:rsid w:val="005361A7"/>
    <w:rsid w:val="00586826"/>
    <w:rsid w:val="005940E9"/>
    <w:rsid w:val="006356C5"/>
    <w:rsid w:val="00664F45"/>
    <w:rsid w:val="00675106"/>
    <w:rsid w:val="00691B86"/>
    <w:rsid w:val="006D3C8D"/>
    <w:rsid w:val="007A29F9"/>
    <w:rsid w:val="00840E3D"/>
    <w:rsid w:val="008968CC"/>
    <w:rsid w:val="00932D82"/>
    <w:rsid w:val="00946B99"/>
    <w:rsid w:val="00997BA9"/>
    <w:rsid w:val="009E1B9B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2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2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2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2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2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2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2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2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3619</izvorni_sadrzaj>
    <derivirana_varijabla naziv="DomainObject.Predmet.Broj_1">3619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St-3619/2015</izvorni_sadrzaj>
    <derivirana_varijabla naziv="DomainObject.Predmet.OznakaBroj_1">St-3619/2015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ZVIZ Ekologijska, proizvodna, konjogojska i uslužna zadruga zastupanog po punomoćniku SINIŠA CMRK</izvorni_sadrzaj>
    <derivirana_varijabla naziv="DomainObject.Predmet.ProtustrankaFormated_1">  ZVIZ Ekologijska, proizvodna, konjogojska i uslužna zadruga zastupanog po punomoćniku SINIŠA CMRK</derivirana_varijabla>
  </DomainObject.Predmet.ProtustrankaFormated>
  <DomainObject.Predmet.ProtustrankaFormatedOIB>
    <izvorni_sadrzaj>  ZVIZ Ekologijska, proizvodna, konjogojska i uslužna zadruga, OIB 21036363039 zastupanog po punomoćniku SINIŠA CMRK</izvorni_sadrzaj>
    <derivirana_varijabla naziv="DomainObject.Predmet.ProtustrankaFormatedOIB_1">  ZVIZ Ekologijska, proizvodna, konjogojska i uslužna zadruga, OIB 21036363039 zastupanog po punomoćniku SINIŠA CMRK</derivirana_varijabla>
  </DomainObject.Predmet.ProtustrankaFormatedOIB>
  <DomainObject.Predmet.ProtustrankaFormatedWithAdress>
    <izvorni_sadrzaj> ZVIZ Ekologijska, proizvodna, konjogojska i uslužna zadruga, Kupinec 95, 10450 Jastrebarsko zastupanog po punomoćniku SINIŠA CMRK</izvorni_sadrzaj>
    <derivirana_varijabla naziv="DomainObject.Predmet.ProtustrankaFormatedWithAdress_1"> ZVIZ Ekologijska, proizvodna, konjogojska i uslužna zadruga, Kupinec 95, 10450 Jastrebarsko zastupanog po punomoćniku SINIŠA CMRK</derivirana_varijabla>
  </DomainObject.Predmet.ProtustrankaFormatedWithAdress>
  <DomainObject.Predmet.ProtustrankaFormatedWithAdressOIB>
    <izvorni_sadrzaj> ZVIZ Ekologijska, proizvodna, konjogojska i uslužna zadruga, OIB 21036363039, Kupinec 95, 10450 Jastrebarsko zastupanog po punomoćniku SINIŠA CMRK</izvorni_sadrzaj>
    <derivirana_varijabla naziv="DomainObject.Predmet.ProtustrankaFormatedWithAdressOIB_1"> ZVIZ Ekologijska, proizvodna, konjogojska i uslužna zadruga, OIB 21036363039, Kupinec 95, 10450 Jastrebarsko zastupanog po punomoćniku SINIŠA CMRK</derivirana_varijabla>
  </DomainObject.Predmet.ProtustrankaFormatedWithAdressOIB>
  <DomainObject.Predmet.ProtustrankaWithAdress>
    <izvorni_sadrzaj>ZVIZ Ekologijska, proizvodna, konjogojska i uslužna zadruga Kupinec 95, 10450 Jastrebarsko</izvorni_sadrzaj>
    <derivirana_varijabla naziv="DomainObject.Predmet.ProtustrankaWithAdress_1">ZVIZ Ekologijska, proizvodna, konjogojska i uslužna zadruga Kupinec 95, 10450 Jastrebarsko</derivirana_varijabla>
  </DomainObject.Predmet.ProtustrankaWithAdress>
  <DomainObject.Predmet.ProtustrankaWithAdressOIB>
    <izvorni_sadrzaj>ZVIZ Ekologijska, proizvodna, konjogojska i uslužna zadruga, OIB 21036363039, Kupinec 95, 10450 Jastrebarsko</izvorni_sadrzaj>
    <derivirana_varijabla naziv="DomainObject.Predmet.ProtustrankaWithAdressOIB_1">ZVIZ Ekologijska, proizvodna, konjogojska i uslužna zadruga, OIB 21036363039, Kupinec 95, 10450 Jastrebarsko</derivirana_varijabla>
  </DomainObject.Predmet.ProtustrankaWithAdressOIB>
  <DomainObject.Predmet.ProtustrankaNazivFormated>
    <izvorni_sadrzaj>ZVIZ Ekologijska, proizvodna, konjogojska i uslužna zadruga</izvorni_sadrzaj>
    <derivirana_varijabla naziv="DomainObject.Predmet.ProtustrankaNazivFormated_1">ZVIZ Ekologijska, proizvodna, konjogojska i uslužna zadruga</derivirana_varijabla>
  </DomainObject.Predmet.ProtustrankaNazivFormated>
  <DomainObject.Predmet.ProtustrankaNazivFormatedOIB>
    <izvorni_sadrzaj>ZVIZ Ekologijska, proizvodna, konjogojska i uslužna zadruga, OIB 21036363039</izvorni_sadrzaj>
    <derivirana_varijabla naziv="DomainObject.Predmet.ProtustrankaNazivFormatedOIB_1">ZVIZ Ekologijska, proizvodna, konjogojska i uslužna zadruga, OIB 21036363039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ZVIZ Ekologijska, proizvodna, konjogojska i uslužna zadruga zastupanog po punomoćniku SINIŠA CMRK</item>
    </izvorni_sadrzaj>
    <derivirana_varijabla naziv="DomainObject.Predmet.ProtuStrankaListFormated_1">
      <item>ZVIZ Ekologijska, proizvodna, konjogojska i uslužna zadruga zastupanog po punomoćniku SINIŠA CMRK</item>
    </derivirana_varijabla>
  </DomainObject.Predmet.ProtuStrankaListFormated>
  <DomainObject.Predmet.ProtuStrankaListFormatedOIB>
    <izvorni_sadrzaj>
      <item>ZVIZ Ekologijska, proizvodna, konjogojska i uslužna zadruga, OIB 21036363039 zastupanog po punomoćniku SINIŠA CMRK</item>
    </izvorni_sadrzaj>
    <derivirana_varijabla naziv="DomainObject.Predmet.ProtuStrankaListFormatedOIB_1">
      <item>ZVIZ Ekologijska, proizvodna, konjogojska i uslužna zadruga, OIB 21036363039 zastupanog po punomoćniku SINIŠA CMRK</item>
    </derivirana_varijabla>
  </DomainObject.Predmet.ProtuStrankaListFormatedOIB>
  <DomainObject.Predmet.ProtuStrankaListFormatedWithAdress>
    <izvorni_sadrzaj>
      <item>ZVIZ Ekologijska, proizvodna, konjogojska i uslužna zadruga, Kupinec 95, 10450 Jastrebarsko zastupanog po punomoćniku SINIŠA CMRK</item>
    </izvorni_sadrzaj>
    <derivirana_varijabla naziv="DomainObject.Predmet.ProtuStrankaListFormatedWithAdress_1">
      <item>ZVIZ Ekologijska, proizvodna, konjogojska i uslužna zadruga, Kupinec 95, 10450 Jastrebarsko zastupanog po punomoćniku SINIŠA CMRK</item>
    </derivirana_varijabla>
  </DomainObject.Predmet.ProtuStrankaListFormatedWithAdress>
  <DomainObject.Predmet.ProtuStrankaListFormatedWithAdressOIB>
    <izvorni_sadrzaj>
      <item>ZVIZ Ekologijska, proizvodna, konjogojska i uslužna zadruga, OIB 21036363039, Kupinec 95, 10450 Jastrebarsko zastupanog po punomoćniku SINIŠA CMRK</item>
    </izvorni_sadrzaj>
    <derivirana_varijabla naziv="DomainObject.Predmet.ProtuStrankaListFormatedWithAdressOIB_1">
      <item>ZVIZ Ekologijska, proizvodna, konjogojska i uslužna zadruga, OIB 21036363039, Kupinec 95, 10450 Jastrebarsko zastupanog po punomoćniku SINIŠA CMRK</item>
    </derivirana_varijabla>
  </DomainObject.Predmet.ProtuStrankaListFormatedWithAdressOIB>
  <DomainObject.Predmet.ProtuStrankaListNazivFormated>
    <izvorni_sadrzaj>
      <item>ZVIZ Ekologijska, proizvodna, konjogojska i uslužna zadruga</item>
    </izvorni_sadrzaj>
    <derivirana_varijabla naziv="DomainObject.Predmet.ProtuStrankaListNazivFormated_1">
      <item>ZVIZ Ekologijska, proizvodna, konjogojska i uslužna zadruga</item>
    </derivirana_varijabla>
  </DomainObject.Predmet.ProtuStrankaListNazivFormated>
  <DomainObject.Predmet.ProtuStrankaListNazivFormatedOIB>
    <izvorni_sadrzaj>
      <item>ZVIZ Ekologijska, proizvodna, konjogojska i uslužna zadruga, OIB 21036363039</item>
    </izvorni_sadrzaj>
    <derivirana_varijabla naziv="DomainObject.Predmet.ProtuStrankaListNazivFormatedOIB_1">
      <item>ZVIZ Ekologijska, proizvodna, konjogojska i uslužna zadruga, OIB 21036363039</item>
    </derivirana_varijabla>
  </DomainObject.Predmet.ProtuStrankaListNazivFormatedOIB>
  <DomainObject.Predmet.OstaliListFormated>
    <izvorni_sadrzaj>
      <item>HRVATSKI ZAVOD ZA MIROVINSKO OSIGURANJE</item>
      <item>SINIŠA CMRK punomoćnik sudionika u postupku ZVIZ Ekologijska, proizvodna, konjogojska i uslužna zadruga</item>
    </izvorni_sadrzaj>
    <derivirana_varijabla naziv="DomainObject.Predmet.OstaliListFormated_1">
      <item>HRVATSKI ZAVOD ZA MIROVINSKO OSIGURANJE</item>
      <item>SINIŠA CMRK punomoćnik sudionika u postupku ZVIZ Ekologijska, proizvodna, konjogojska i uslužna zadruga</item>
    </derivirana_varijabla>
  </DomainObject.Predmet.OstaliListFormated>
  <DomainObject.Predmet.OstaliListFormatedOIB>
    <izvorni_sadrzaj>
      <item>HRVATSKI ZAVOD ZA MIROVINSKO OSIGURANJE, OIB 84397956623</item>
      <item>SINIŠA CMRK, OIB 68379637695 punomoćnik sudionika u postupku ZVIZ Ekologijska, proizvodna, konjogojska i uslužna zadruga</item>
    </izvorni_sadrzaj>
    <derivirana_varijabla naziv="DomainObject.Predmet.OstaliListFormatedOIB_1">
      <item>HRVATSKI ZAVOD ZA MIROVINSKO OSIGURANJE, OIB 84397956623</item>
      <item>SINIŠA CMRK, OIB 68379637695 punomoćnik sudionika u postupku ZVIZ Ekologijska, proizvodna, konjogojska i uslužna zadruga</item>
    </derivirana_varijabla>
  </DomainObject.Predmet.OstaliListFormatedOIB>
  <DomainObject.Predmet.OstaliListFormatedWithAdress>
    <izvorni_sadrzaj>
      <item>HRVATSKI ZAVOD ZA MIROVINSKO OSIGURANJE, Tvrtkova 4, 10000 Zagreb</item>
      <item>SINIŠA CMRK, KUPINEC 95, 10450 Jastrebarsko punomoćnik sudionika u postupku ZVIZ Ekologijska, proizvodna, konjogojska i uslužna zadruga</item>
    </izvorni_sadrzaj>
    <derivirana_varijabla naziv="DomainObject.Predmet.OstaliListFormatedWithAdress_1">
      <item>HRVATSKI ZAVOD ZA MIROVINSKO OSIGURANJE, Tvrtkova 4, 10000 Zagreb</item>
      <item>SINIŠA CMRK, KUPINEC 95, 10450 Jastrebarsko punomoćnik sudionika u postupku ZVIZ Ekologijska, proizvodna, konjogojska i uslužna zadruga</item>
    </derivirana_varijabla>
  </DomainObject.Predmet.OstaliListFormatedWithAdress>
  <DomainObject.Predmet.OstaliListFormatedWithAdressOIB>
    <izvorni_sadrzaj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izvorni_sadrzaj>
    <derivirana_varijabla naziv="DomainObject.Predmet.OstaliListFormatedWithAdressOIB_1">
      <item>HRVATSKI ZAVOD ZA MIROVINSKO OSIGURANJE, OIB 84397956623, Tvrtkova 4, 10000 Zagreb</item>
      <item>SINIŠA CMRK, OIB 68379637695, KUPINEC 95, 10450 Jastrebarsko punomoćnik sudionika u postupku ZVIZ Ekologijska, proizvodna, konjogojska i uslužna zadruga</item>
    </derivirana_varijabla>
  </DomainObject.Predmet.OstaliListFormatedWithAdressOIB>
  <DomainObject.Predmet.OstaliListNazivFormated>
    <izvorni_sadrzaj>
      <item>HRVATSKI ZAVOD ZA MIROVINSKO OSIGURANJE</item>
      <item>SINIŠA CMRK</item>
    </izvorni_sadrzaj>
    <derivirana_varijabla naziv="DomainObject.Predmet.OstaliListNazivFormated_1">
      <item>HRVATSKI ZAVOD ZA MIROVINSKO OSIGURANJE</item>
      <item>SINIŠA CMRK</item>
    </derivirana_varijabla>
  </DomainObject.Predmet.OstaliListNazivFormated>
  <DomainObject.Predmet.OstaliListNazivFormatedOIB>
    <izvorni_sadrzaj>
      <item>HRVATSKI ZAVOD ZA MIROVINSKO OSIGURANJE, OIB 84397956623</item>
      <item>SINIŠA CMRK, OIB 68379637695</item>
    </izvorni_sadrzaj>
    <derivirana_varijabla naziv="DomainObject.Predmet.OstaliListNazivFormatedOIB_1">
      <item>HRVATSKI ZAVOD ZA MIROVINSKO OSIGURANJE, OIB 84397956623</item>
      <item>SINIŠA CMRK, OIB 68379637695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ZVIZ Ekologijska, proizvodna, konjogojska i uslužna zadruga</izvorni_sadrzaj>
    <derivirana_varijabla naziv="DomainObject.Predmet.ProtustrankaIDrugi_1">ZVIZ Ekologijska, proizvodna, konjogojska i uslužna zadruga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ZVIZ Ekologijska, proizvodna, konjogojska i uslužna zadruga, OIB 21036363039, Kupinec 95, 10450 Jastrebarsko</izvorni_sadrzaj>
    <derivirana_varijabla naziv="DomainObject.Predmet.ProtustrankaIDrugiAdressOIB_1">ZVIZ Ekologijska, proizvodna, konjogojska i uslužna zadruga, OIB 21036363039, Kupinec 95,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ZVIZ Ekologijska, proizvodna, konjogojska i uslužna zadruga</item>
      <item>FINA Regionalni centar Zagreb</item>
      <item>HRVATSKI ZAVOD ZA MIROVINSKO OSIGURANJE</item>
      <item>SINIŠA CMRK</item>
    </izvorni_sadrzaj>
    <derivirana_varijabla naziv="DomainObject.Predmet.SudioniciListNaziv_1">
      <item>ZVIZ Ekologijska, proizvodna, konjogojska i uslužna zadruga</item>
      <item>FINA Regionalni centar Zagreb</item>
      <item>HRVATSKI ZAVOD ZA MIROVINSKO OSIGURANJE</item>
      <item>SINIŠA CMRK</item>
    </derivirana_varijabla>
  </DomainObject.Predmet.SudioniciListNaziv>
  <DomainObject.Predmet.SudioniciListAdressOIB>
    <izvorni_sadrzaj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izvorni_sadrzaj>
    <derivirana_varijabla naziv="DomainObject.Predmet.SudioniciListAdressOIB_1">
      <item>ZVIZ Ekologijska, proizvodna, konjogojska i uslužna zadruga, OIB 21036363039, Kupinec 95,10450 Jastrebarsko</item>
      <item>FINA Regionalni centar Zagreb, OIB 85821130368, Trg svibanjskih žrtava 1995. br.1,10000 Zagreb</item>
      <item>HRVATSKI ZAVOD ZA MIROVINSKO OSIGURANJE, OIB 84397956623, Tvrtkova 4,10000 Zagreb</item>
      <item>SINIŠA CMRK, OIB 68379637695, KUPINEC 95,10450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21036363039</item>
      <item>, OIB 85821130368</item>
      <item>, OIB 84397956623</item>
      <item>, OIB 68379637695</item>
    </izvorni_sadrzaj>
    <derivirana_varijabla naziv="DomainObject.Predmet.SudioniciListNazivOIB_1">
      <item>, OIB 21036363039</item>
      <item>, OIB 85821130368</item>
      <item>, OIB 84397956623</item>
      <item>, OIB 68379637695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464</properties:Words>
  <properties:Characters>2479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2016-03-11T09:46:00Z</dcterms:created>
  <dc:creator>Sudsko vijeæe</dc:creator>
  <cp:lastModifiedBy>Višnja Mihalić</cp:lastModifiedBy>
  <cp:lastPrinted>2016-03-11T09:46:00Z</cp:lastPrinted>
  <dcterms:modified xmlns:xsi="http://www.w3.org/2001/XMLSchema-instance" xsi:type="dcterms:W3CDTF">2016-03-11T09:47:00Z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