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fa0e" w14:paraId="791fa0e" w:rsidRDefault="00DD7496" w:rsidP="00974BE9" w:rsidR="00DD7496">
      <w:pPr>
        <w15:collapsed w:val="false"/>
      </w:pPr>
      <w:bookmarkStart w:name="_GoBack" w:id="0"/>
      <w:bookmarkEnd w:id="0"/>
    </w:p>
    <w:p w:rsidRDefault="00091651" w:rsidP="00974BE9" w:rsidR="001F69A3"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7561" w:rsidP="001F69A3" w:rsidR="001F69A3">
      <w:pPr>
        <w:jc w:val="both"/>
      </w:pPr>
      <w:r>
        <w:t>Republika Hrvatska</w:t>
      </w:r>
    </w:p>
    <w:p w:rsidRDefault="00F27561" w:rsidP="001F69A3" w:rsidR="001F69A3">
      <w:pPr>
        <w:jc w:val="both"/>
      </w:pPr>
      <w:r>
        <w:t>Trgovački sud u Osijeku</w:t>
      </w:r>
    </w:p>
    <w:p w:rsidRDefault="00F27561" w:rsidP="001F69A3" w:rsidR="001F69A3">
      <w:pPr>
        <w:jc w:val="both"/>
      </w:pPr>
      <w:r>
        <w:t>Stalna služba u Slavonskom Brodu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E104F3" w:rsidP="00E104F3" w:rsidR="00E104F3">
      <w:pPr>
        <w:jc w:val="right"/>
      </w:pPr>
      <w:r>
        <w:rPr>
          <w:b/>
        </w:rPr>
        <w:t>Broj:  1/St-549/2016-7</w:t>
      </w:r>
      <w:r w:rsidR="00940188">
        <w:rPr>
          <w:b/>
        </w:rPr>
        <w:t>7</w:t>
      </w:r>
    </w:p>
    <w:p w:rsidRDefault="00E104F3" w:rsidP="00E104F3" w:rsidR="00E104F3">
      <w:pPr>
        <w:jc w:val="center"/>
      </w:pPr>
      <w:r>
        <w:t>Z A K L J U Č A K</w:t>
      </w:r>
    </w:p>
    <w:p w:rsidRDefault="00E104F3" w:rsidP="00E104F3" w:rsidR="00E104F3">
      <w:pPr>
        <w:jc w:val="both"/>
      </w:pPr>
    </w:p>
    <w:p w:rsidRDefault="00E104F3" w:rsidP="00E104F3" w:rsidR="00E104F3">
      <w:pPr>
        <w:ind w:firstLine="708"/>
        <w:jc w:val="both"/>
      </w:pPr>
      <w:r>
        <w:t xml:space="preserve">TRGOVAČKI SUD U OSIJEKU, STALNA SLUŽBA U SLAVONSKOM BRODU, po stečajnoj sutkinji Vesni Vukelić, u stečajnom postupku koji se vodi nad dužnikom BRAMAN USLUGE d.o.o. u stečaju </w:t>
      </w:r>
      <w:r>
        <w:rPr>
          <w:color w:val="000000"/>
        </w:rPr>
        <w:t>Pleternica, Bana Josipa Jelačića 11, OIB 74199793045, dana</w:t>
      </w:r>
      <w:r>
        <w:t xml:space="preserve"> 10. prosinca 2018.</w:t>
      </w:r>
    </w:p>
    <w:p w:rsidRDefault="00E104F3" w:rsidP="0099268D" w:rsidR="00050FFD">
      <w:pPr>
        <w:ind w:firstLine="708"/>
        <w:jc w:val="both"/>
      </w:pPr>
      <w:r>
        <w:t xml:space="preserve"> </w:t>
      </w:r>
      <w:r w:rsidR="0030759D">
        <w:t xml:space="preserve"> </w:t>
      </w:r>
    </w:p>
    <w:p w:rsidRDefault="001F69A3" w:rsidP="001A5CCA" w:rsidR="00863F74">
      <w:pPr>
        <w:jc w:val="center"/>
      </w:pPr>
      <w:r>
        <w:t>z a k l j u č i o   j e</w:t>
      </w:r>
    </w:p>
    <w:p w:rsidRDefault="00C65094" w:rsidP="001A5CCA" w:rsidR="00C65094">
      <w:pPr>
        <w:jc w:val="center"/>
      </w:pPr>
    </w:p>
    <w:p w:rsidRDefault="001F69A3" w:rsidP="001F69A3" w:rsidR="001F69A3">
      <w:pPr>
        <w:jc w:val="both"/>
      </w:pPr>
    </w:p>
    <w:p w:rsidRDefault="004D2983" w:rsidP="00FC0573" w:rsidR="009F5DC2" w:rsidRPr="00940188">
      <w:pPr>
        <w:tabs>
          <w:tab w:pos="720" w:val="left"/>
        </w:tabs>
        <w:jc w:val="both"/>
        <w:rPr>
          <w:b/>
        </w:rPr>
      </w:pPr>
      <w:r>
        <w:tab/>
      </w:r>
      <w:r w:rsidR="00C637D1" w:rsidRPr="00AE4823">
        <w:t xml:space="preserve"> </w:t>
      </w:r>
      <w:r w:rsidR="00FC0573">
        <w:t>Nalaže se Financijskoj agenciji</w:t>
      </w:r>
      <w:r w:rsidR="00926618">
        <w:t xml:space="preserve"> odmah bez odgode,</w:t>
      </w:r>
      <w:r w:rsidR="00FC0573">
        <w:t xml:space="preserve"> </w:t>
      </w:r>
      <w:r w:rsidR="00650EBE">
        <w:t>jamčevin</w:t>
      </w:r>
      <w:r w:rsidR="00940188">
        <w:t>u u iznosu</w:t>
      </w:r>
      <w:r w:rsidR="00650EBE">
        <w:t xml:space="preserve"> od </w:t>
      </w:r>
      <w:r w:rsidR="00F64922">
        <w:rPr>
          <w:b/>
        </w:rPr>
        <w:t>14.608,44</w:t>
      </w:r>
      <w:r w:rsidR="00650EBE" w:rsidRPr="00650EBE">
        <w:rPr>
          <w:b/>
        </w:rPr>
        <w:t xml:space="preserve"> kn</w:t>
      </w:r>
      <w:r w:rsidR="00650EBE">
        <w:t xml:space="preserve"> uplaćen</w:t>
      </w:r>
      <w:r w:rsidR="00940188">
        <w:t>u</w:t>
      </w:r>
      <w:r w:rsidR="00650EBE">
        <w:t xml:space="preserve"> </w:t>
      </w:r>
      <w:r w:rsidR="0030736C">
        <w:t>radi sudjelovanja u elektron</w:t>
      </w:r>
      <w:r w:rsidR="003F3ABF">
        <w:t>ičkoj javnoj dražbi,</w:t>
      </w:r>
      <w:r w:rsidR="0030736C">
        <w:t xml:space="preserve"> identifikator nadmetanja: </w:t>
      </w:r>
      <w:r w:rsidR="00D954AE">
        <w:t>11309</w:t>
      </w:r>
      <w:r w:rsidR="0030736C">
        <w:t>,</w:t>
      </w:r>
      <w:r w:rsidR="003F3ABF">
        <w:t xml:space="preserve"> na račun A</w:t>
      </w:r>
      <w:r w:rsidR="00D4696F">
        <w:t>gencije za uplatu jamčevine br. IBAN HR</w:t>
      </w:r>
      <w:r w:rsidR="00B538E7">
        <w:t xml:space="preserve">3323900011300028779 </w:t>
      </w:r>
      <w:r w:rsidR="00926618">
        <w:t xml:space="preserve">prenijeti u korist računa </w:t>
      </w:r>
      <w:r w:rsidR="00B32E9F" w:rsidRPr="00B32E9F">
        <w:t>uplatitelja</w:t>
      </w:r>
      <w:r w:rsidR="00940188">
        <w:rPr>
          <w:b/>
        </w:rPr>
        <w:t xml:space="preserve"> ADRIA NOVA d.o.o. </w:t>
      </w:r>
      <w:proofErr w:type="spellStart"/>
      <w:r w:rsidR="00940188">
        <w:rPr>
          <w:b/>
        </w:rPr>
        <w:t>Ciottina</w:t>
      </w:r>
      <w:proofErr w:type="spellEnd"/>
      <w:r w:rsidR="00940188">
        <w:rPr>
          <w:b/>
        </w:rPr>
        <w:t xml:space="preserve"> 22, Rijeka, OIB 14832702287, </w:t>
      </w:r>
      <w:r w:rsidR="00940188">
        <w:t>naveden</w:t>
      </w:r>
      <w:r w:rsidR="00940188" w:rsidRPr="00940188">
        <w:t xml:space="preserve"> u prijavi</w:t>
      </w:r>
      <w:r w:rsidR="00940188">
        <w:rPr>
          <w:b/>
        </w:rPr>
        <w:t xml:space="preserve"> </w:t>
      </w:r>
      <w:r w:rsidR="00756258">
        <w:t xml:space="preserve">za sudjelovanje u elektroničkoj dražbi ID nadmetanja </w:t>
      </w:r>
      <w:r w:rsidR="00C65094">
        <w:t>11309</w:t>
      </w:r>
      <w:r w:rsidR="00756258">
        <w:t>.</w:t>
      </w:r>
    </w:p>
    <w:p w:rsidRDefault="00B538E7" w:rsidP="00FC0573" w:rsidR="00B538E7">
      <w:pPr>
        <w:tabs>
          <w:tab w:pos="720" w:val="left"/>
        </w:tabs>
        <w:jc w:val="both"/>
      </w:pPr>
      <w:r>
        <w:tab/>
      </w:r>
    </w:p>
    <w:p w:rsidRDefault="00BB1362" w:rsidP="00FC0573" w:rsidR="00BB1362">
      <w:pPr>
        <w:tabs>
          <w:tab w:pos="720" w:val="left"/>
        </w:tabs>
        <w:jc w:val="both"/>
      </w:pPr>
    </w:p>
    <w:p w:rsidRDefault="00B538E7" w:rsidP="00B538E7" w:rsidR="00E504C0">
      <w:pPr>
        <w:tabs>
          <w:tab w:pos="720" w:val="left"/>
        </w:tabs>
        <w:jc w:val="center"/>
      </w:pPr>
      <w:r>
        <w:t>Obrazloženje</w:t>
      </w:r>
    </w:p>
    <w:p w:rsidRDefault="00BB1362" w:rsidP="00B538E7" w:rsidR="00BB1362">
      <w:pPr>
        <w:tabs>
          <w:tab w:pos="720" w:val="left"/>
        </w:tabs>
        <w:jc w:val="center"/>
      </w:pPr>
    </w:p>
    <w:p w:rsidRDefault="00C65094" w:rsidP="00FC0573" w:rsidR="00B538E7">
      <w:pPr>
        <w:tabs>
          <w:tab w:pos="720" w:val="left"/>
        </w:tabs>
        <w:jc w:val="both"/>
      </w:pPr>
      <w:r>
        <w:t xml:space="preserve"> </w:t>
      </w:r>
    </w:p>
    <w:p w:rsidRDefault="00B538E7" w:rsidP="00FC0573" w:rsidR="002E31D1">
      <w:pPr>
        <w:tabs>
          <w:tab w:pos="720" w:val="left"/>
        </w:tabs>
        <w:jc w:val="both"/>
      </w:pPr>
      <w:r>
        <w:tab/>
        <w:t xml:space="preserve">U postupku prodaje nekretnina elektroničkom javnom dražbom u </w:t>
      </w:r>
      <w:r w:rsidR="00E56918">
        <w:t>stečajnom predmetu</w:t>
      </w:r>
      <w:r>
        <w:t xml:space="preserve"> </w:t>
      </w:r>
      <w:r w:rsidR="00E56918">
        <w:t>dužnika</w:t>
      </w:r>
      <w:r>
        <w:t xml:space="preserve"> </w:t>
      </w:r>
      <w:r w:rsidR="00C65094">
        <w:t xml:space="preserve">BRAMAN USLUGE d.o.o. u stečaju </w:t>
      </w:r>
      <w:r w:rsidR="00C65094">
        <w:rPr>
          <w:color w:val="000000"/>
        </w:rPr>
        <w:t>Pleternica, Bana Josipa Jelačića 11, OIB 74199793045</w:t>
      </w:r>
      <w:r w:rsidRPr="007317C3">
        <w:t>,</w:t>
      </w:r>
      <w:r>
        <w:t xml:space="preserve"> </w:t>
      </w:r>
      <w:r w:rsidR="00854517">
        <w:t xml:space="preserve">Financijska agencija dostavila je izvještaj o provedenoj elektroničkoj javnoj dražbi iz kojeg proizlazi da </w:t>
      </w:r>
      <w:r w:rsidR="00B63729">
        <w:t xml:space="preserve">je trgovačko društvo </w:t>
      </w:r>
      <w:proofErr w:type="spellStart"/>
      <w:r w:rsidR="00B63729">
        <w:t>Adria</w:t>
      </w:r>
      <w:proofErr w:type="spellEnd"/>
      <w:r w:rsidR="00B63729">
        <w:t xml:space="preserve"> Nova d.o.o. Rijeka uplati</w:t>
      </w:r>
      <w:r w:rsidR="005E7179">
        <w:t>l</w:t>
      </w:r>
      <w:r w:rsidR="00B63729">
        <w:t xml:space="preserve">o jamčevinu </w:t>
      </w:r>
      <w:r w:rsidR="00854517">
        <w:t xml:space="preserve">u iznosu </w:t>
      </w:r>
      <w:r w:rsidR="009501D6">
        <w:t>14.608,44</w:t>
      </w:r>
      <w:r w:rsidR="00854517">
        <w:t xml:space="preserve"> kn </w:t>
      </w:r>
      <w:r w:rsidR="00337FA2">
        <w:t xml:space="preserve">za ID nadmetanja </w:t>
      </w:r>
      <w:r w:rsidR="009501D6">
        <w:t>11309</w:t>
      </w:r>
      <w:r w:rsidR="002E31D1">
        <w:t>.</w:t>
      </w:r>
    </w:p>
    <w:p w:rsidRDefault="002E31D1" w:rsidP="00FC0573" w:rsidR="001856C2">
      <w:pPr>
        <w:tabs>
          <w:tab w:pos="720" w:val="left"/>
        </w:tabs>
        <w:jc w:val="both"/>
      </w:pPr>
      <w:r>
        <w:tab/>
        <w:t xml:space="preserve">Uplatitelj jamčevine podneskom od 03.11.2018. podnio </w:t>
      </w:r>
      <w:r w:rsidR="005E7179">
        <w:t xml:space="preserve">je </w:t>
      </w:r>
      <w:r>
        <w:t>zahtjev za povrat uplaćene jamčevine jer njihova ponuda nije prihvaćena kao najpovoljnija</w:t>
      </w:r>
      <w:r w:rsidR="001856C2">
        <w:t>.</w:t>
      </w:r>
    </w:p>
    <w:p w:rsidRDefault="001856C2" w:rsidP="00FC0573" w:rsidR="004B526F">
      <w:pPr>
        <w:tabs>
          <w:tab w:pos="720" w:val="left"/>
        </w:tabs>
        <w:jc w:val="both"/>
      </w:pPr>
      <w:r>
        <w:tab/>
        <w:t xml:space="preserve">Obzirom da se </w:t>
      </w:r>
      <w:r w:rsidR="00B32CD5">
        <w:t xml:space="preserve">sredstva </w:t>
      </w:r>
      <w:r>
        <w:t>uplaćena na ime jamčevine</w:t>
      </w:r>
      <w:r w:rsidR="004E5AB8">
        <w:t xml:space="preserve"> </w:t>
      </w:r>
      <w:r w:rsidR="00B32CD5">
        <w:t xml:space="preserve">i dalje nalaze na posebnom računu Agencije, to je valjalo </w:t>
      </w:r>
      <w:r>
        <w:t xml:space="preserve">zahtjev prihvatiti i </w:t>
      </w:r>
      <w:r w:rsidR="00B32CD5">
        <w:t xml:space="preserve">odlučiti kao u izreci ovog zaključka na temelju čl. </w:t>
      </w:r>
      <w:r w:rsidR="00974BE9">
        <w:t xml:space="preserve">132e st 4 Ovršnog zakona (NN br. 112/12, </w:t>
      </w:r>
      <w:r w:rsidR="00974BE9">
        <w:rPr>
          <w:color w:val="000000"/>
        </w:rPr>
        <w:t xml:space="preserve">25/13, 93/14, 55/16, 73/17) </w:t>
      </w:r>
      <w:r w:rsidR="00974BE9">
        <w:t>u svezi čl. 13 Pravilnika o načinu i postupku provedbe prodaje nekretnina i pokretnina u ovršnom postupku (NN br. 156/14).</w:t>
      </w:r>
    </w:p>
    <w:p w:rsidRDefault="004B526F" w:rsidP="00FC0573" w:rsidR="00863F74">
      <w:pPr>
        <w:tabs>
          <w:tab w:pos="720" w:val="left"/>
        </w:tabs>
        <w:jc w:val="both"/>
      </w:pPr>
      <w:r>
        <w:tab/>
      </w:r>
    </w:p>
    <w:p w:rsidRDefault="00567FD6" w:rsidP="002308E3" w:rsidR="00863F74">
      <w:pPr>
        <w:jc w:val="center"/>
      </w:pPr>
      <w:r>
        <w:t xml:space="preserve"> </w:t>
      </w:r>
      <w:r w:rsidR="007268E8">
        <w:t xml:space="preserve">U </w:t>
      </w:r>
      <w:r>
        <w:t>Slavonskom</w:t>
      </w:r>
      <w:r w:rsidR="00D234A0">
        <w:t xml:space="preserve"> Brodu </w:t>
      </w:r>
      <w:r w:rsidR="00C637D1">
        <w:t xml:space="preserve"> </w:t>
      </w:r>
      <w:r w:rsidR="009501D6">
        <w:t>10</w:t>
      </w:r>
      <w:r w:rsidR="00337FA2">
        <w:t>. prosinca</w:t>
      </w:r>
      <w:r w:rsidR="000214DC">
        <w:t xml:space="preserve"> 2018.</w:t>
      </w:r>
    </w:p>
    <w:p w:rsidRDefault="007268E8" w:rsidP="002308E3" w:rsidR="007268E8">
      <w:pPr>
        <w:jc w:val="center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</w:t>
      </w:r>
      <w:r w:rsidR="00DD4C50">
        <w:t xml:space="preserve">                    </w:t>
      </w:r>
      <w:r w:rsidR="000A7EC9">
        <w:t xml:space="preserve"> </w:t>
      </w:r>
      <w:r w:rsidR="00DD4C50">
        <w:t>STEČAJNA SUTKINJA</w:t>
      </w:r>
      <w:r>
        <w:t>:</w:t>
      </w:r>
    </w:p>
    <w:p w:rsidRDefault="00C637D1" w:rsidP="00974BE9" w:rsidR="00F27561">
      <w:pPr>
        <w:jc w:val="both"/>
      </w:pPr>
      <w:r>
        <w:t xml:space="preserve">                                                                                    </w:t>
      </w:r>
      <w:r w:rsidR="000A7EC9">
        <w:t xml:space="preserve">                               </w:t>
      </w:r>
      <w:r>
        <w:t xml:space="preserve">  Vesna Vukelić</w:t>
      </w:r>
    </w:p>
    <w:p w:rsidRDefault="001856C2" w:rsidP="00974BE9" w:rsidR="001856C2">
      <w:pPr>
        <w:jc w:val="both"/>
        <w:rPr>
          <w:b/>
          <w:sz w:val="20"/>
          <w:szCs w:val="20"/>
        </w:rPr>
      </w:pPr>
    </w:p>
    <w:p w:rsidRDefault="00C637D1" w:rsidP="00974BE9" w:rsidR="00C637D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817004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567FD6">
        <w:rPr>
          <w:sz w:val="20"/>
          <w:szCs w:val="20"/>
        </w:rPr>
        <w:t>.</w:t>
      </w:r>
    </w:p>
    <w:p w:rsidRDefault="00974BE9" w:rsidP="00C637D1" w:rsidR="00974BE9"/>
    <w:p w:rsidRDefault="000A7EC9" w:rsidP="00C637D1" w:rsidR="00C637D1">
      <w:pPr>
        <w:jc w:val="both"/>
      </w:pPr>
      <w:r>
        <w:t>Dostaviti</w:t>
      </w:r>
      <w:r w:rsidR="002F6C56">
        <w:t xml:space="preserve"> putem </w:t>
      </w:r>
      <w:r w:rsidR="00DD7496">
        <w:t xml:space="preserve">mrežne stranice </w:t>
      </w:r>
      <w:r w:rsidR="002F6C56">
        <w:t>e-oglasna ploča suda</w:t>
      </w:r>
      <w:r>
        <w:t>:</w:t>
      </w:r>
    </w:p>
    <w:p w:rsidRDefault="00863F74" w:rsidP="00C637D1" w:rsidR="000A7EC9">
      <w:pPr>
        <w:jc w:val="both"/>
      </w:pPr>
      <w:r>
        <w:t>- FINA RC Osijek,</w:t>
      </w:r>
      <w:r w:rsidR="000A7EC9">
        <w:t xml:space="preserve"> putem pošte</w:t>
      </w:r>
    </w:p>
    <w:p w:rsidRDefault="00974BE9" w:rsidP="00C637D1" w:rsidR="00974BE9">
      <w:pPr>
        <w:jc w:val="both"/>
      </w:pPr>
      <w:r>
        <w:t xml:space="preserve">- </w:t>
      </w:r>
      <w:r w:rsidR="001856C2">
        <w:t>uplatitelju</w:t>
      </w:r>
      <w:r w:rsidR="004E5AB8">
        <w:t>,</w:t>
      </w:r>
      <w:r w:rsidR="00E504C0">
        <w:t xml:space="preserve"> </w:t>
      </w:r>
      <w:r>
        <w:t>kao obavijest</w:t>
      </w:r>
    </w:p>
    <w:sectPr w:rsidSect="00F27561" w:rsidR="00974BE9">
      <w:pgSz w:h="16838" w:w="11906"/>
      <w:pgMar w:gutter="0" w:footer="708" w:header="708" w:left="1417" w:bottom="0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20CEF"/>
    <w:rsid w:val="000214DC"/>
    <w:rsid w:val="00037B8B"/>
    <w:rsid w:val="00044FEF"/>
    <w:rsid w:val="00050FFD"/>
    <w:rsid w:val="00060D1B"/>
    <w:rsid w:val="00065448"/>
    <w:rsid w:val="00084191"/>
    <w:rsid w:val="00091651"/>
    <w:rsid w:val="000A7EC9"/>
    <w:rsid w:val="000B4BBA"/>
    <w:rsid w:val="000C0DCB"/>
    <w:rsid w:val="000E0017"/>
    <w:rsid w:val="00107C05"/>
    <w:rsid w:val="001856C2"/>
    <w:rsid w:val="00185AFD"/>
    <w:rsid w:val="00190C17"/>
    <w:rsid w:val="001A5CCA"/>
    <w:rsid w:val="001B0E03"/>
    <w:rsid w:val="001F48E4"/>
    <w:rsid w:val="001F69A3"/>
    <w:rsid w:val="00204BC4"/>
    <w:rsid w:val="002308E3"/>
    <w:rsid w:val="002335AC"/>
    <w:rsid w:val="00257153"/>
    <w:rsid w:val="00260497"/>
    <w:rsid w:val="00260EAC"/>
    <w:rsid w:val="00264A27"/>
    <w:rsid w:val="002706CD"/>
    <w:rsid w:val="00276A55"/>
    <w:rsid w:val="00293E7E"/>
    <w:rsid w:val="002A0E55"/>
    <w:rsid w:val="002B65D1"/>
    <w:rsid w:val="002E292F"/>
    <w:rsid w:val="002E31D1"/>
    <w:rsid w:val="002F6C56"/>
    <w:rsid w:val="0030736C"/>
    <w:rsid w:val="0030759D"/>
    <w:rsid w:val="00325AC8"/>
    <w:rsid w:val="00337FA2"/>
    <w:rsid w:val="00354E14"/>
    <w:rsid w:val="00362C0C"/>
    <w:rsid w:val="00377DC3"/>
    <w:rsid w:val="00382EEB"/>
    <w:rsid w:val="00386057"/>
    <w:rsid w:val="003974ED"/>
    <w:rsid w:val="003B076C"/>
    <w:rsid w:val="003C41E5"/>
    <w:rsid w:val="003C60B3"/>
    <w:rsid w:val="003D7D66"/>
    <w:rsid w:val="003E4D51"/>
    <w:rsid w:val="003F3ABF"/>
    <w:rsid w:val="00413859"/>
    <w:rsid w:val="004259A2"/>
    <w:rsid w:val="00443030"/>
    <w:rsid w:val="0046500D"/>
    <w:rsid w:val="00482BAF"/>
    <w:rsid w:val="004856C5"/>
    <w:rsid w:val="00492218"/>
    <w:rsid w:val="004B526F"/>
    <w:rsid w:val="004C0FBA"/>
    <w:rsid w:val="004D2983"/>
    <w:rsid w:val="004E5AB8"/>
    <w:rsid w:val="0056617F"/>
    <w:rsid w:val="00567FD6"/>
    <w:rsid w:val="00583229"/>
    <w:rsid w:val="00590EC7"/>
    <w:rsid w:val="005B5114"/>
    <w:rsid w:val="005B77E1"/>
    <w:rsid w:val="005C752E"/>
    <w:rsid w:val="005E511D"/>
    <w:rsid w:val="005E626E"/>
    <w:rsid w:val="005E7179"/>
    <w:rsid w:val="005F7345"/>
    <w:rsid w:val="006021F6"/>
    <w:rsid w:val="006211B2"/>
    <w:rsid w:val="00630950"/>
    <w:rsid w:val="00631E6A"/>
    <w:rsid w:val="0063363E"/>
    <w:rsid w:val="00650EBE"/>
    <w:rsid w:val="006A1695"/>
    <w:rsid w:val="006A40D6"/>
    <w:rsid w:val="006B1B46"/>
    <w:rsid w:val="00705176"/>
    <w:rsid w:val="007268E8"/>
    <w:rsid w:val="007317C3"/>
    <w:rsid w:val="007373D5"/>
    <w:rsid w:val="007405EF"/>
    <w:rsid w:val="00756258"/>
    <w:rsid w:val="00780F7F"/>
    <w:rsid w:val="00781A91"/>
    <w:rsid w:val="0078726A"/>
    <w:rsid w:val="00796E07"/>
    <w:rsid w:val="007A5190"/>
    <w:rsid w:val="007A57D2"/>
    <w:rsid w:val="007B6E63"/>
    <w:rsid w:val="007D03CB"/>
    <w:rsid w:val="007E2BEE"/>
    <w:rsid w:val="00802433"/>
    <w:rsid w:val="00817004"/>
    <w:rsid w:val="0084077F"/>
    <w:rsid w:val="00854517"/>
    <w:rsid w:val="00863F74"/>
    <w:rsid w:val="00873E80"/>
    <w:rsid w:val="0088783E"/>
    <w:rsid w:val="008A18BA"/>
    <w:rsid w:val="008A25DF"/>
    <w:rsid w:val="008D7762"/>
    <w:rsid w:val="008E5F6E"/>
    <w:rsid w:val="008E6023"/>
    <w:rsid w:val="009052C7"/>
    <w:rsid w:val="00926618"/>
    <w:rsid w:val="00940188"/>
    <w:rsid w:val="00940E27"/>
    <w:rsid w:val="009501D6"/>
    <w:rsid w:val="00950D8E"/>
    <w:rsid w:val="0095426E"/>
    <w:rsid w:val="00956A3A"/>
    <w:rsid w:val="009608DB"/>
    <w:rsid w:val="00974BE9"/>
    <w:rsid w:val="0099268D"/>
    <w:rsid w:val="009A10DE"/>
    <w:rsid w:val="009B1E3D"/>
    <w:rsid w:val="009B239C"/>
    <w:rsid w:val="009B5A90"/>
    <w:rsid w:val="009F5DC2"/>
    <w:rsid w:val="009F683E"/>
    <w:rsid w:val="00A05C75"/>
    <w:rsid w:val="00A152F2"/>
    <w:rsid w:val="00A2715B"/>
    <w:rsid w:val="00A27FD2"/>
    <w:rsid w:val="00A31486"/>
    <w:rsid w:val="00A52BE4"/>
    <w:rsid w:val="00A5375B"/>
    <w:rsid w:val="00A65335"/>
    <w:rsid w:val="00A73B31"/>
    <w:rsid w:val="00A7622D"/>
    <w:rsid w:val="00A77895"/>
    <w:rsid w:val="00A95FD0"/>
    <w:rsid w:val="00AA456F"/>
    <w:rsid w:val="00AB0294"/>
    <w:rsid w:val="00AD51B5"/>
    <w:rsid w:val="00AF6909"/>
    <w:rsid w:val="00B01357"/>
    <w:rsid w:val="00B32CD5"/>
    <w:rsid w:val="00B32E9F"/>
    <w:rsid w:val="00B33897"/>
    <w:rsid w:val="00B538E7"/>
    <w:rsid w:val="00B63729"/>
    <w:rsid w:val="00B7270E"/>
    <w:rsid w:val="00B741D4"/>
    <w:rsid w:val="00B75EB4"/>
    <w:rsid w:val="00BB1362"/>
    <w:rsid w:val="00BB7B62"/>
    <w:rsid w:val="00BD2038"/>
    <w:rsid w:val="00C15A70"/>
    <w:rsid w:val="00C26008"/>
    <w:rsid w:val="00C47405"/>
    <w:rsid w:val="00C5086E"/>
    <w:rsid w:val="00C637D1"/>
    <w:rsid w:val="00C65094"/>
    <w:rsid w:val="00C74176"/>
    <w:rsid w:val="00CA4EA7"/>
    <w:rsid w:val="00CA4EEC"/>
    <w:rsid w:val="00CB7B07"/>
    <w:rsid w:val="00D1273D"/>
    <w:rsid w:val="00D234A0"/>
    <w:rsid w:val="00D24A93"/>
    <w:rsid w:val="00D44392"/>
    <w:rsid w:val="00D4696F"/>
    <w:rsid w:val="00D70AC1"/>
    <w:rsid w:val="00D954AE"/>
    <w:rsid w:val="00DA237B"/>
    <w:rsid w:val="00DA4F81"/>
    <w:rsid w:val="00DD3EBE"/>
    <w:rsid w:val="00DD4C50"/>
    <w:rsid w:val="00DD7496"/>
    <w:rsid w:val="00DE0186"/>
    <w:rsid w:val="00DF4401"/>
    <w:rsid w:val="00E057DB"/>
    <w:rsid w:val="00E104F3"/>
    <w:rsid w:val="00E504C0"/>
    <w:rsid w:val="00E56918"/>
    <w:rsid w:val="00E92B61"/>
    <w:rsid w:val="00E97E4D"/>
    <w:rsid w:val="00EB1C8F"/>
    <w:rsid w:val="00EC2D6E"/>
    <w:rsid w:val="00EC4F83"/>
    <w:rsid w:val="00ED04FB"/>
    <w:rsid w:val="00ED1083"/>
    <w:rsid w:val="00ED4AD0"/>
    <w:rsid w:val="00EF7FF2"/>
    <w:rsid w:val="00F000CC"/>
    <w:rsid w:val="00F150C2"/>
    <w:rsid w:val="00F27561"/>
    <w:rsid w:val="00F32639"/>
    <w:rsid w:val="00F429E3"/>
    <w:rsid w:val="00F5641F"/>
    <w:rsid w:val="00F57328"/>
    <w:rsid w:val="00F64922"/>
    <w:rsid w:val="00F66680"/>
    <w:rsid w:val="00F75699"/>
    <w:rsid w:val="00F93BEC"/>
    <w:rsid w:val="00FA66C5"/>
    <w:rsid w:val="00FC0573"/>
    <w:rsid w:val="00FC5C84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0773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19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BRAMAN USLUGE d.o.o. za završne građevinske radove</izvorni_sadrzaj>
    <derivirana_varijabla naziv="DomainObject.Predmet.ProtustrankaFormated_1">  BRAMAN USLUGE d.o.o. za završne građevinske radove</derivirana_varijabla>
  </DomainObject.Predmet.ProtustrankaFormated>
  <DomainObject.Predmet.ProtustrankaFormatedOIB>
    <izvorni_sadrzaj>  BRAMAN USLUGE d.o.o. za završne građevinske radove, OIB 74199793045</izvorni_sadrzaj>
    <derivirana_varijabla naziv="DomainObject.Predmet.ProtustrankaFormatedOIB_1">  BRAMAN USLUGE d.o.o. za završne građevinske radove, OIB 74199793045</derivirana_varijabla>
  </DomainObject.Predmet.ProtustrankaFormatedOIB>
  <DomainObject.Predmet.ProtustrankaFormatedWithAdress>
    <izvorni_sadrzaj> BRAMAN USLUGE d.o.o. za završne građevinske radove, Bana Josipa Jelačića 11, 34310 Pleternica</izvorni_sadrzaj>
    <derivirana_varijabla naziv="DomainObject.Predmet.ProtustrankaFormatedWithAdress_1"> BRAMAN USLUGE d.o.o. za završne građevinske radove, Bana Josipa Jelačića 11, 34310 Pleternica</derivirana_varijabla>
  </DomainObject.Predmet.ProtustrankaFormatedWithAdress>
  <DomainObject.Predmet.ProtustrankaFormatedWithAdressOIB>
    <izvorni_sadrzaj> BRAMAN USLUGE d.o.o. za završne građevinske radove, OIB 74199793045, Bana Josipa Jelačića 11, 34310 Pleternica</izvorni_sadrzaj>
    <derivirana_varijabla naziv="DomainObject.Predmet.ProtustrankaFormatedWithAdressOIB_1"> BRAMAN USLUGE d.o.o. za završne građevinske radove, OIB 74199793045, Bana Josipa Jelačića 11, 34310 Pleternica</derivirana_varijabla>
  </DomainObject.Predmet.ProtustrankaFormatedWithAdressOIB>
  <DomainObject.Predmet.ProtustrankaWithAdress>
    <izvorni_sadrzaj>BRAMAN USLUGE d.o.o. za završne građevinske radove Bana Josipa Jelačića 11, 34310 Pleternica</izvorni_sadrzaj>
    <derivirana_varijabla naziv="DomainObject.Predmet.ProtustrankaWithAdress_1">BRAMAN USLUGE d.o.o. za završne građevinske radove Bana Josipa Jelačića 11, 34310 Pleternica</derivirana_varijabla>
  </DomainObject.Predmet.ProtustrankaWithAdress>
  <DomainObject.Predmet.ProtustrankaWithAdressOIB>
    <izvorni_sadrzaj>BRAMAN USLUGE d.o.o. za završne građevinske radove, OIB 74199793045, Bana Josipa Jelačića 11, 34310 Pleternica</izvorni_sadrzaj>
    <derivirana_varijabla naziv="DomainObject.Predmet.ProtustrankaWithAdressOIB_1">BRAMAN USLUGE d.o.o. za završne građevinske radove, OIB 74199793045, Bana Josipa Jelačića 11, 34310 Pleternica</derivirana_varijabla>
  </DomainObject.Predmet.ProtustrankaWithAdressOIB>
  <DomainObject.Predmet.ProtustrankaNazivFormated>
    <izvorni_sadrzaj>BRAMAN USLUGE d.o.o. za završne građevinske radove</izvorni_sadrzaj>
    <derivirana_varijabla naziv="DomainObject.Predmet.ProtustrankaNazivFormated_1">BRAMAN USLUGE d.o.o. za završne građevinske radove</derivirana_varijabla>
  </DomainObject.Predmet.ProtustrankaNazivFormated>
  <DomainObject.Predmet.ProtustrankaNazivFormatedOIB>
    <izvorni_sadrzaj>BRAMAN USLUGE d.o.o. za završne građevinske radove, OIB 74199793045</izvorni_sadrzaj>
    <derivirana_varijabla naziv="DomainObject.Predmet.ProtustrankaNazivFormatedOIB_1">BRAMAN USLUGE d.o.o. za završne građevinske radove, OIB 74199793045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,Područni ured Slavonija i Baranja, Požega; BRAMAN USLUGE d.o.o.</izvorni_sadrzaj>
    <derivirana_varijabla naziv="DomainObject.Predmet.StrankaFormated_1">  RH MF POREZNA UPRAVA ,Područni ured Slavonija i Baranja, Požega; BRAMAN USLUGE d.o.o.</derivirana_varijabla>
  </DomainObject.Predmet.StrankaFormated>
  <DomainObject.Predmet.StrankaFormatedOIB>
    <izvorni_sadrzaj>  RH MF POREZNA UPRAVA ,Područni ured Slavonija i Baranja, Požega; BRAMAN USLUGE d.o.o., OIB 74199793045</izvorni_sadrzaj>
    <derivirana_varijabla naziv="DomainObject.Predmet.StrankaFormatedOIB_1">  RH MF POREZNA UPRAVA ,Područni ured Slavonija i Baranja, Požega; BRAMAN USLUGE d.o.o., OIB 74199793045</derivirana_varijabla>
  </DomainObject.Predmet.StrankaFormatedOIB>
  <DomainObject.Predmet.StrankaFormatedWithAdress>
    <izvorni_sadrzaj> RH MF POREZNA UPRAVA ,Područni ured Slavonija i Baranja, Požega, Katančićeva 5/a, 10000 Zagreb; BRAMAN USLUGE d.o.o., Bana Josipa Jelačića 11, 34310 Pleternica</izvorni_sadrzaj>
    <derivirana_varijabla naziv="DomainObject.Predmet.StrankaFormatedWithAdress_1"> RH MF POREZNA UPRAVA ,Područni ured Slavonija i Baranja, Požega, Katančićeva 5/a, 10000 Zagreb; BRAMAN USLUGE d.o.o., Bana Josipa Jelačića 11, 34310 Pleternica</derivirana_varijabla>
  </DomainObject.Predmet.StrankaFormatedWithAdress>
  <DomainObject.Predmet.StrankaFormatedWithAdressOIB>
    <izvorni_sadrzaj> RH MF POREZNA UPRAVA ,Područni ured Slavonija i Baranja, Požega, Katančićeva 5/a, 10000 Zagreb; BRAMAN USLUGE d.o.o., OIB 74199793045, Bana Josipa Jelačića 11, 34310 Pleternica</izvorni_sadrzaj>
    <derivirana_varijabla naziv="DomainObject.Predmet.StrankaFormatedWithAdressOIB_1"> RH MF POREZNA UPRAVA ,Područni ured Slavonija i Baranja, Požega, Katančićeva 5/a, 10000 Zagreb; BRAMAN USLUGE d.o.o., OIB 74199793045, Bana Josipa Jelačića 11, 34310 Pleternica</derivirana_varijabla>
  </DomainObject.Predmet.StrankaFormatedWithAdressOIB>
  <DomainObject.Predmet.StrankaWithAdress>
    <izvorni_sadrzaj>RH MF POREZNA UPRAVA ,Područni ured Slavonija i Baranja, Požega Katančićeva 5/a,10000 Zagreb,BRAMAN USLUGE d.o.o. Bana Josipa Jelačića 11,34310 Pleternica</izvorni_sadrzaj>
    <derivirana_varijabla naziv="DomainObject.Predmet.StrankaWithAdress_1">RH MF POREZNA UPRAVA ,Područni ured Slavonija i Baranja, Požega Katančićeva 5/a,10000 Zagreb,BRAMAN USLUGE d.o.o. Bana Josipa Jelačića 11,34310 Pleternica</derivirana_varijabla>
  </DomainObject.Predmet.StrankaWithAdress>
  <DomainObject.Predmet.StrankaWithAdressOIB>
    <izvorni_sadrzaj>RH MF POREZNA UPRAVA ,Područni ured Slavonija i Baranja, Požega, Katančićeva 5/a,10000 Zagreb,BRAMAN USLUGE d.o.o., OIB 74199793045, Bana Josipa Jelačića 11,34310 Pleternica</izvorni_sadrzaj>
    <derivirana_varijabla naziv="DomainObject.Predmet.StrankaWithAdressOIB_1">RH MF POREZNA UPRAVA ,Područni ured Slavonija i Baranja, Požega, Katančićeva 5/a,10000 Zagreb,BRAMAN USLUGE d.o.o., OIB 74199793045, Bana Josipa Jelačića 11,34310 Pleternica</derivirana_varijabla>
  </DomainObject.Predmet.StrankaWithAdressOIB>
  <DomainObject.Predmet.StrankaNazivFormated>
    <izvorni_sadrzaj>RH MF POREZNA UPRAVA ,Područni ured Slavonija i Baranja, Požega,BRAMAN USLUGE d.o.o.</izvorni_sadrzaj>
    <derivirana_varijabla naziv="DomainObject.Predmet.StrankaNazivFormated_1">RH MF POREZNA UPRAVA ,Područni ured Slavonija i Baranja, Požega,BRAMAN USLUGE d.o.o.</derivirana_varijabla>
  </DomainObject.Predmet.StrankaNazivFormated>
  <DomainObject.Predmet.StrankaNazivFormatedOIB>
    <izvorni_sadrzaj>RH MF POREZNA UPRAVA ,Područni ured Slavonija i Baranja, Požega,BRAMAN USLUGE d.o.o., OIB 74199793045</izvorni_sadrzaj>
    <derivirana_varijabla naziv="DomainObject.Predmet.StrankaNazivFormatedOIB_1">RH MF POREZNA UPRAVA ,Područni ured Slavonija i Baranja, Požega,BRAMAN USLUGE d.o.o., OIB 74199793045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POREZNA UPRAVA ,Područni ured Slavonija i Baranja, Požega</item>
      <item>BRAMAN USLUGE d.o.o.</item>
    </izvorni_sadrzaj>
    <derivirana_varijabla naziv="DomainObject.Predmet.StrankaListFormated_1">
      <item>RH MF POREZNA UPRAVA ,Područni ured Slavonija i Baranja, Požega</item>
      <item>BRAMAN USLUGE d.o.o.</item>
    </derivirana_varijabla>
  </DomainObject.Predmet.StrankaListFormated>
  <DomainObject.Predmet.StrankaListFormatedOIB>
    <izvorni_sadrzaj>
      <item>RH MF POREZNA UPRAVA ,Područni ured Slavonija i Baranja, Požega</item>
      <item>BRAMAN USLUGE d.o.o., OIB 74199793045</item>
    </izvorni_sadrzaj>
    <derivirana_varijabla naziv="DomainObject.Predmet.StrankaListFormatedOIB_1">
      <item>RH MF POREZNA UPRAVA ,Područni ured Slavonija i Baranja, Požega</item>
      <item>BRAMAN USLUGE d.o.o., OIB 74199793045</item>
    </derivirana_varijabla>
  </DomainObject.Predmet.StrankaListFormatedOIB>
  <DomainObject.Predmet.StrankaListFormatedWithAdress>
    <izvorni_sadrzaj>
      <item>RH MF POREZNA UPRAVA ,Područni ured Slavonija i Baranja, Požega, Katančićeva 5/a, 10000 Zagreb</item>
      <item>BRAMAN USLUGE d.o.o., Bana Josipa Jelačića 11, 34310 Pleternica</item>
    </izvorni_sadrzaj>
    <derivirana_varijabla naziv="DomainObject.Predmet.StrankaListFormatedWithAdress_1">
      <item>RH MF POREZNA UPRAVA ,Područni ured Slavonija i Baranja, Požega, Katančićeva 5/a, 10000 Zagreb</item>
      <item>BRAMAN USLUGE d.o.o., Bana Josipa Jelačića 11, 34310 Pleternica</item>
    </derivirana_varijabla>
  </DomainObject.Predmet.StrankaListFormatedWithAdress>
  <DomainObject.Predmet.StrankaListFormatedWithAdressOIB>
    <izvorni_sadrzaj>
      <item>RH MF POREZNA UPRAVA ,Područni ured Slavonija i Baranja, Požega, Katančićeva 5/a, 10000 Zagreb</item>
      <item>BRAMAN USLUGE d.o.o., OIB 74199793045, Bana Josipa Jelačića 11, 34310 Pleternica</item>
    </izvorni_sadrzaj>
    <derivirana_varijabla naziv="DomainObject.Predmet.StrankaListFormatedWithAdressOIB_1">
      <item>RH MF POREZNA UPRAVA ,Područni ured Slavonija i Baranja, Požega, Katančićeva 5/a, 10000 Zagreb</item>
      <item>BRAMAN USLUGE d.o.o., OIB 74199793045, Bana Josipa Jelačića 11, 34310 Pleternica</item>
    </derivirana_varijabla>
  </DomainObject.Predmet.StrankaListFormatedWithAdressOIB>
  <DomainObject.Predmet.StrankaListNazivFormated>
    <izvorni_sadrzaj>
      <item>RH MF POREZNA UPRAVA ,Područni ured Slavonija i Baranja, Požega</item>
      <item>BRAMAN USLUGE d.o.o.</item>
    </izvorni_sadrzaj>
    <derivirana_varijabla naziv="DomainObject.Predmet.StrankaListNazivFormated_1">
      <item>RH MF POREZNA UPRAVA ,Područni ured Slavonija i Baranja, Požega</item>
      <item>BRAMAN USLUGE d.o.o.</item>
    </derivirana_varijabla>
  </DomainObject.Predmet.StrankaListNazivFormated>
  <DomainObject.Predmet.StrankaListNazivFormatedOIB>
    <izvorni_sadrzaj>
      <item>RH MF POREZNA UPRAVA ,Područni ured Slavonija i Baranja, Požega</item>
      <item>BRAMAN USLUGE d.o.o., OIB 74199793045</item>
    </izvorni_sadrzaj>
    <derivirana_varijabla naziv="DomainObject.Predmet.StrankaListNazivFormatedOIB_1">
      <item>RH MF POREZNA UPRAVA ,Područni ured Slavonija i Baranja, Požega</item>
      <item>BRAMAN USLUGE d.o.o., OIB 74199793045</item>
    </derivirana_varijabla>
  </DomainObject.Predmet.StrankaListNazivFormatedOIB>
  <DomainObject.Predmet.ProtuStrankaListFormated>
    <izvorni_sadrzaj>
      <item>BRAMAN USLUGE d.o.o. za završne građevinske radove</item>
    </izvorni_sadrzaj>
    <derivirana_varijabla naziv="DomainObject.Predmet.ProtuStrankaListFormated_1">
      <item>BRAMAN USLUGE d.o.o. za završne građevinske radove</item>
    </derivirana_varijabla>
  </DomainObject.Predmet.ProtuStrankaListFormated>
  <DomainObject.Predmet.ProtuStrankaListFormatedOIB>
    <izvorni_sadrzaj>
      <item>BRAMAN USLUGE d.o.o. za završne građevinske radove, OIB 74199793045</item>
    </izvorni_sadrzaj>
    <derivirana_varijabla naziv="DomainObject.Predmet.ProtuStrankaListFormatedOIB_1">
      <item>BRAMAN USLUGE d.o.o. za završne građevinske radove, OIB 74199793045</item>
    </derivirana_varijabla>
  </DomainObject.Predmet.ProtuStrankaListFormatedOIB>
  <DomainObject.Predmet.ProtuStrankaListFormatedWithAdress>
    <izvorni_sadrzaj>
      <item>BRAMAN USLUGE d.o.o. za završne građevinske radove, Bana Josipa Jelačića 11, 34310 Pleternica</item>
    </izvorni_sadrzaj>
    <derivirana_varijabla naziv="DomainObject.Predmet.ProtuStrankaListFormatedWithAdress_1">
      <item>BRAMAN USLUGE d.o.o. za završne građevinske radove, Bana Josipa Jelačića 11, 34310 Pleternica</item>
    </derivirana_varijabla>
  </DomainObject.Predmet.ProtuStrankaListFormatedWithAdress>
  <DomainObject.Predmet.ProtuStrankaListFormatedWithAdressOIB>
    <izvorni_sadrzaj>
      <item>BRAMAN USLUGE d.o.o. za završne građevinske radove, OIB 74199793045, Bana Josipa Jelačića 11, 34310 Pleternica</item>
    </izvorni_sadrzaj>
    <derivirana_varijabla naziv="DomainObject.Predmet.ProtuStrankaListFormatedWithAdressOIB_1">
      <item>BRAMAN USLUGE d.o.o. za završne građevinske radove, OIB 74199793045, Bana Josipa Jelačića 11, 34310 Pleternica</item>
    </derivirana_varijabla>
  </DomainObject.Predmet.ProtuStrankaListFormatedWithAdressOIB>
  <DomainObject.Predmet.ProtuStrankaListNazivFormated>
    <izvorni_sadrzaj>
      <item>BRAMAN USLUGE d.o.o. za završne građevinske radove</item>
    </izvorni_sadrzaj>
    <derivirana_varijabla naziv="DomainObject.Predmet.ProtuStrankaListNazivFormated_1">
      <item>BRAMAN USLUGE d.o.o. za završne građevinske radove</item>
    </derivirana_varijabla>
  </DomainObject.Predmet.ProtuStrankaListNazivFormated>
  <DomainObject.Predmet.ProtuStrankaListNazivFormatedOIB>
    <izvorni_sadrzaj>
      <item>BRAMAN USLUGE d.o.o. za završne građevinske radove, OIB 74199793045</item>
    </izvorni_sadrzaj>
    <derivirana_varijabla naziv="DomainObject.Predmet.ProtuStrankaListNazivFormatedOIB_1">
      <item>BRAMAN USLUGE d.o.o. za završne građevinske radove, OIB 74199793045</item>
    </derivirana_varijabla>
  </DomainObject.Predmet.ProtuStrankaListNazivFormatedOIB>
  <DomainObject.Predmet.OstaliList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Formated>
  <DomainObject.Predmet.OstaliList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FormatedOIB>
  <DomainObject.Predmet.OstaliListFormatedWithAdress>
    <izvorni_sadrzaj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izvorni_sadrzaj>
    <derivirana_varijabla naziv="DomainObject.Predmet.OstaliListFormatedWithAdress_1"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derivirana_varijabla>
  </DomainObject.Predmet.OstaliListFormatedWithAdress>
  <DomainObject.Predmet.OstaliListFormatedWithAdressOIB>
    <izvorni_sadrzaj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izvorni_sadrzaj>
    <derivirana_varijabla naziv="DomainObject.Predmet.OstaliListFormatedWithAdressOIB_1"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derivirana_varijabla>
  </DomainObject.Predmet.OstaliListFormatedWithAdressOIB>
  <DomainObject.Predmet.OstaliListNaziv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Naziv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NazivFormated>
  <DomainObject.Predmet.OstaliListNaziv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Naziv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,Područni ured Slavonija i Baranja, Požega i dr.</izvorni_sadrzaj>
    <derivirana_varijabla naziv="DomainObject.Predmet.StrankaIDrugi_1">RH MF POREZNA UPRAVA ,Područni ured Slavonija i Baranja, Požega i dr.</derivirana_varijabla>
  </DomainObject.Predmet.StrankaIDrugi>
  <DomainObject.Predmet.ProtustrankaIDrugi>
    <izvorni_sadrzaj>BRAMAN USLUGE d.o.o. za završne građevinske radove</izvorni_sadrzaj>
    <derivirana_varijabla naziv="DomainObject.Predmet.ProtustrankaIDrugi_1">BRAMAN USLUGE d.o.o. za završne građevinske radove</derivirana_varijabla>
  </DomainObject.Predmet.ProtustrankaIDrugi>
  <DomainObject.Predmet.StrankaIDrugiAdressOIB>
    <izvorni_sadrzaj>RH MF POREZNA UPRAVA ,Područni ured Slavonija i Baranja, Požega, Katančićeva 5/a, 10000 Zagreb i dr.</izvorni_sadrzaj>
    <derivirana_varijabla naziv="DomainObject.Predmet.StrankaIDrugiAdressOIB_1">RH MF POREZNA UPRAVA ,Područni ured Slavonija i Baranja, Požega, Katančićeva 5/a, 10000 Zagreb i dr.</derivirana_varijabla>
  </DomainObject.Predmet.StrankaIDrugiAdressOIB>
  <DomainObject.Predmet.ProtustrankaIDrugiAdressOIB>
    <izvorni_sadrzaj>BRAMAN USLUGE d.o.o. za završne građevinske radove, OIB 74199793045, Bana Josipa Jelačića 11, 34310 Pleternica</izvorni_sadrzaj>
    <derivirana_varijabla naziv="DomainObject.Predmet.ProtustrankaIDrugiAdressOIB_1">BRAMAN USLUGE d.o.o. za završne građevinske radove, OIB 74199793045, Bana Josipa Jelačića 11,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Vlatka Palinić-Bezak</item>
      <item>Maja Stanin</item>
      <item>Vinka Ivanković</item>
      <item>INES GAUS LENINGER</item>
    </izvorni_sadrzaj>
    <derivirana_varijabla naziv="DomainObject.Predmet.SudioniciListNaziv_1"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Vlatka Palinić-Bezak</item>
      <item>Maja Stanin</item>
      <item>Vinka Ivanković</item>
      <item>INES GAUS LENINGER</item>
    </derivirana_varijabla>
  </DomainObject.Predmet.SudioniciListNaziv>
  <DomainObject.Predmet.SudioniciListAdressOIB>
    <izvorni_sadrzaj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izvorni_sadrzaj>
    <derivirana_varijabla naziv="DomainObject.Predmet.SudioniciListAdressOIB_1"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null</item>
      <item>, OIB null</item>
      <item>, OIB 75124619693</item>
      <item>, OIB null</item>
    </izvorni_sadrzaj>
    <derivirana_varijabla naziv="DomainObject.Predmet.SudioniciListNazivOIB_1"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null</item>
      <item>, OIB null</item>
      <item>, OIB 75124619693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2F4600-96FC-4EFA-8A1C-D6398C472C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308</properties:Words>
  <properties:Characters>1720</properties:Characters>
  <properties:Lines>52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2018-12-10T10:28:00Z</dcterms:created>
  <dc:creator>marija jankovic</dc:creator>
  <cp:lastModifiedBy>wsadmin</cp:lastModifiedBy>
  <cp:lastPrinted>2018-12-10T10:34:00Z</cp:lastPrinted>
  <dcterms:modified xmlns:xsi="http://www.w3.org/2001/XMLSchema-instance" xsi:type="dcterms:W3CDTF">2018-12-10T10:39:00Z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(ZAKLJUČAK-POVRAT JAMČEVINE 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