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a9f2" w14:paraId="e9ea9f2" w:rsidRDefault="00AE649C" w:rsidP="00FA5B5E" w:rsidR="00AE649C" w:rsidRPr="00B76F3C">
      <w:pPr>
        <w:pStyle w:val="Naslov3"/>
        <w15:collapsed w:val="false"/>
      </w:pPr>
    </w:p>
    <w:p w:rsidRDefault="00FA55F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55F9" w:rsidP="00FA55F9" w:rsidR="00FA55F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St-1027/2016-4.</w:t>
      </w:r>
    </w:p>
    <w:p w:rsidRDefault="00FA55F9" w:rsidP="00FA55F9" w:rsidR="00FA55F9">
      <w:pPr>
        <w:jc w:val="both"/>
        <w:rPr>
          <w:rFonts w:cs="Arial" w:hAnsi="Arial" w:ascii="Arial"/>
          <w:b/>
        </w:rPr>
      </w:pPr>
    </w:p>
    <w:p w:rsidRDefault="00FA55F9" w:rsidP="00FA55F9" w:rsidR="00FA55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FA55F9" w:rsidP="00FA55F9" w:rsidR="00FA55F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FA55F9" w:rsidP="00FA55F9" w:rsidR="00FA55F9">
      <w:pPr>
        <w:jc w:val="both"/>
        <w:rPr>
          <w:rFonts w:cs="Arial" w:hAnsi="Arial" w:ascii="Arial"/>
        </w:rPr>
      </w:pP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POLJOPRIVREDNA ZADRUGA SIRAČ ZA STOČARSKU I RATARSKU PROIZVODNJU iz </w:t>
      </w:r>
      <w:proofErr w:type="spellStart"/>
      <w:r>
        <w:rPr>
          <w:rFonts w:cs="Arial" w:hAnsi="Arial" w:ascii="Arial"/>
        </w:rPr>
        <w:t>Sirača</w:t>
      </w:r>
      <w:proofErr w:type="spellEnd"/>
      <w:r>
        <w:rPr>
          <w:rFonts w:cs="Arial" w:hAnsi="Arial" w:ascii="Arial"/>
        </w:rPr>
        <w:t xml:space="preserve">, Stjepana Radića 120, MBS 010065356, OIB 93001657726, dana 07. rujna 2016. godine  </w:t>
      </w:r>
    </w:p>
    <w:p w:rsidRDefault="00FA55F9" w:rsidP="00FA55F9" w:rsidR="00FA55F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POLJOPRIVREDNA ZADRUGA SIRAČ ZA STOČARSKU I RATARSKU PROIZVODNJU iz </w:t>
      </w:r>
      <w:proofErr w:type="spellStart"/>
      <w:r>
        <w:rPr>
          <w:rFonts w:cs="Arial" w:hAnsi="Arial" w:ascii="Arial"/>
        </w:rPr>
        <w:t>Sirača</w:t>
      </w:r>
      <w:proofErr w:type="spellEnd"/>
      <w:r>
        <w:rPr>
          <w:rFonts w:cs="Arial" w:hAnsi="Arial" w:ascii="Arial"/>
        </w:rPr>
        <w:t xml:space="preserve">, Stjepana Radića 120, MBS 010065356, OIB 93001657726. 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POLJOPRIVREDNA ZADRUGA SIRAČ ZA STOČARSKU I RATARSKU PROIZVODNJU iz </w:t>
      </w:r>
      <w:proofErr w:type="spellStart"/>
      <w:r>
        <w:rPr>
          <w:rFonts w:cs="Arial" w:hAnsi="Arial" w:ascii="Arial"/>
        </w:rPr>
        <w:t>Sirača</w:t>
      </w:r>
      <w:proofErr w:type="spellEnd"/>
      <w:r>
        <w:rPr>
          <w:rFonts w:cs="Arial" w:hAnsi="Arial" w:ascii="Arial"/>
        </w:rPr>
        <w:t>, Stjepana Radića 120, MBS 010065356, OIB 93001657726.</w:t>
      </w:r>
    </w:p>
    <w:p w:rsidRDefault="00FA55F9" w:rsidP="00FA55F9" w:rsidR="00FA55F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09,00 sati</w:t>
      </w:r>
      <w:r>
        <w:rPr>
          <w:rFonts w:cs="Arial" w:hAnsi="Arial" w:ascii="Arial"/>
        </w:rPr>
        <w:t>, kada je ovo rješenje objavljeno na e-oglasnoj ploči ovoga suda.</w:t>
      </w:r>
    </w:p>
    <w:p w:rsidRDefault="00FA55F9" w:rsidP="00FA55F9" w:rsidR="00FA55F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FA55F9" w:rsidP="00FA55F9" w:rsidR="00FA55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St-1027/2016-2., koji je objavljen na </w:t>
      </w:r>
      <w:r>
        <w:rPr>
          <w:rFonts w:cs="Arial" w:hAnsi="Arial" w:ascii="Arial"/>
        </w:rPr>
        <w:lastRenderedPageBreak/>
        <w:t>mrežnoj stranici e-oglasna ploča Trgovačkog suda u Bjelovaru 20.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A55F9" w:rsidP="00FA55F9" w:rsidR="00FA55F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A55F9" w:rsidP="00FA55F9" w:rsidR="00FA55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FA55F9" w:rsidP="00FA55F9" w:rsidR="00FA55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FA55F9" w:rsidP="00FA55F9" w:rsidR="00FA55F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FA55F9" w:rsidP="00FA55F9" w:rsidR="00FA55F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FA55F9" w:rsidP="00FA55F9" w:rsidR="00FA55F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A55F9" w:rsidP="00FA55F9" w:rsidR="00FA55F9">
      <w:pPr>
        <w:jc w:val="both"/>
        <w:rPr>
          <w:rFonts w:cs="Arial" w:hAnsi="Arial" w:ascii="Arial"/>
        </w:rPr>
      </w:pPr>
    </w:p>
    <w:p w:rsidRDefault="00FA55F9" w:rsidP="00FA55F9" w:rsidR="00FA55F9">
      <w:pPr>
        <w:jc w:val="both"/>
        <w:rPr>
          <w:rFonts w:cs="Arial" w:hAnsi="Arial" w:ascii="Arial"/>
        </w:rPr>
      </w:pPr>
    </w:p>
    <w:p w:rsidRDefault="00FA55F9" w:rsidP="00FA55F9" w:rsidR="00FA55F9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suda 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A55F9" w:rsidP="00FA55F9" w:rsidR="00FA55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FA55F9" w:rsidP="00FA55F9" w:rsidR="00FA55F9">
      <w:pPr>
        <w:rPr>
          <w:rFonts w:cs="Arial" w:hAnsi="Arial" w:ascii="Arial"/>
        </w:rPr>
      </w:pPr>
    </w:p>
    <w:p w:rsidRDefault="00FA55F9" w:rsidP="00FA55F9" w:rsidR="00FA55F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5F9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82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St-1027/2016-4</izvorni_sadrzaj>
    <derivirana_varijabla naziv="DomainObject.Oznaka_1">St-1027/2016-4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SIRAČ ZA STOČARSKU I RATARSKU PROIZVODNJU zastupanog po punomoćniku BENJANIN CESAR</izvorni_sadrzaj>
    <derivirana_varijabla naziv="DomainObject.Predmet.ProtustrankaFormated_1">  POLJOPRIVREDNA ZADRUGA SIRAČ ZA STOČARSKU I RATARSKU PROIZVODNJU zastupanog po punomoćniku BENJANIN CESAR</derivirana_varijabla>
  </DomainObject.Predmet.ProtustrankaFormated>
  <DomainObject.Predmet.ProtustrankaFormatedOIB>
    <izvorni_sadrzaj>  POLJOPRIVREDNA ZADRUGA SIRAČ ZA STOČARSKU I RATARSKU PROIZVODNJU, OIB 93001657726 zastupanog po punomoćniku BENJANIN CESAR</izvorni_sadrzaj>
    <derivirana_varijabla naziv="DomainObject.Predmet.ProtustrankaFormatedOIB_1">  POLJOPRIVREDNA ZADRUGA SIRAČ ZA STOČARSKU I RATARSKU PROIZVODNJU, OIB 93001657726 zastupanog po punomoćniku BENJANIN CESAR</derivirana_varijabla>
  </DomainObject.Predmet.ProtustrankaFormatedOIB>
  <DomainObject.Predmet.ProtustrankaFormatedWithAdress>
    <izvorni_sadrzaj> POLJOPRIVREDNA ZADRUGA SIRAČ ZA STOČARSKU I RATARSKU PROIZVODNJU, Stjepana Radića 120, 43500 Sirač zastupanog po punomoćniku BENJANIN CESAR</izvorni_sadrzaj>
    <derivirana_varijabla naziv="DomainObject.Predmet.ProtustrankaFormatedWithAdress_1"> POLJOPRIVREDNA ZADRUGA SIRAČ ZA STOČARSKU I RATARSKU PROIZVODNJU, Stjepana Radića 120, 43500 Sirač zastupanog po punomoćniku BENJANIN CESAR</derivirana_varijabla>
  </DomainObject.Predmet.ProtustrankaFormatedWithAdress>
  <DomainObject.Predmet.ProtustrankaFormatedWithAdressOIB>
    <izvorni_sadrzaj> POLJOPRIVREDNA ZADRUGA SIRAČ ZA STOČARSKU I RATARSKU PROIZVODNJU, OIB 93001657726, Stjepana Radića 120, 43500 Sirač zastupanog po punomoćniku BENJANIN CESAR</izvorni_sadrzaj>
    <derivirana_varijabla naziv="DomainObject.Predmet.ProtustrankaFormatedWithAdressOIB_1"> POLJOPRIVREDNA ZADRUGA SIRAČ ZA STOČARSKU I RATARSKU PROIZVODNJU, OIB 93001657726, Stjepana Radića 120, 43500 Sirač zastupanog po punomoćniku BENJANIN CESAR</derivirana_varijabla>
  </DomainObject.Predmet.ProtustrankaFormatedWithAdressOIB>
  <DomainObject.Predmet.ProtustrankaWithAdress>
    <izvorni_sadrzaj>POLJOPRIVREDNA ZADRUGA SIRAČ ZA STOČARSKU I RATARSKU PROIZVODNJU Stjepana Radića 120, 43500 Sirač</izvorni_sadrzaj>
    <derivirana_varijabla naziv="DomainObject.Predmet.ProtustrankaWithAdress_1">POLJOPRIVREDNA ZADRUGA SIRAČ ZA STOČARSKU I RATARSKU PROIZVODNJU Stjepana Radića 120, 43500 Sirač</derivirana_varijabla>
  </DomainObject.Predmet.ProtustrankaWithAdress>
  <DomainObject.Predmet.ProtustrankaWithAdressOIB>
    <izvorni_sadrzaj>POLJOPRIVREDNA ZADRUGA SIRAČ ZA STOČARSKU I RATARSKU PROIZVODNJU, OIB 93001657726, Stjepana Radića 120, 43500 Sirač</izvorni_sadrzaj>
    <derivirana_varijabla naziv="DomainObject.Predmet.ProtustrankaWithAdressOIB_1">POLJOPRIVREDNA ZADRUGA SIRAČ ZA STOČARSKU I RATARSKU PROIZVODNJU, OIB 93001657726, Stjepana Radića 120, 43500 Sirač</derivirana_varijabla>
  </DomainObject.Predmet.ProtustrankaWithAdressOIB>
  <DomainObject.Predmet.ProtustrankaNazivFormated>
    <izvorni_sadrzaj>POLJOPRIVREDNA ZADRUGA SIRAČ ZA STOČARSKU I RATARSKU PROIZVODNJU</izvorni_sadrzaj>
    <derivirana_varijabla naziv="DomainObject.Predmet.ProtustrankaNazivFormated_1">POLJOPRIVREDNA ZADRUGA SIRAČ ZA STOČARSKU I RATARSKU PROIZVODNJU</derivirana_varijabla>
  </DomainObject.Predmet.ProtustrankaNazivFormated>
  <DomainObject.Predmet.ProtustrankaNazivFormatedOIB>
    <izvorni_sadrzaj>POLJOPRIVREDNA ZADRUGA SIRAČ ZA STOČARSKU I RATARSKU PROIZVODNJU, OIB 93001657726</izvorni_sadrzaj>
    <derivirana_varijabla naziv="DomainObject.Predmet.ProtustrankaNazivFormatedOIB_1">POLJOPRIVREDNA ZADRUGA SIRAČ ZA STOČARSKU I RATARSKU PROIZVODNJU, OIB 93001657726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SIRAČ ZA STOČARSKU I RATARSKU PROIZVODNJU zastupanog po punomoćniku BENJANIN CESAR</item>
    </izvorni_sadrzaj>
    <derivirana_varijabla naziv="DomainObject.Predmet.ProtuStrankaListFormated_1">
      <item>POLJOPRIVREDNA ZADRUGA SIRAČ ZA STOČARSKU I RATARSKU PROIZVODNJU zastupanog po punomoćniku BENJANIN CESAR</item>
    </derivirana_varijabla>
  </DomainObject.Predmet.ProtuStrankaListFormated>
  <DomainObject.Predmet.ProtuStrankaListFormatedOIB>
    <izvorni_sadrzaj>
      <item>POLJOPRIVREDNA ZADRUGA SIRAČ ZA STOČARSKU I RATARSKU PROIZVODNJU, OIB 93001657726 zastupanog po punomoćniku BENJANIN CESAR</item>
    </izvorni_sadrzaj>
    <derivirana_varijabla naziv="DomainObject.Predmet.ProtuStrankaListFormatedOIB_1">
      <item>POLJOPRIVREDNA ZADRUGA SIRAČ ZA STOČARSKU I RATARSKU PROIZVODNJU, OIB 93001657726 zastupanog po punomoćniku BENJANIN CESAR</item>
    </derivirana_varijabla>
  </DomainObject.Predmet.ProtuStrankaListFormatedOIB>
  <DomainObject.Predmet.ProtuStrankaListFormatedWithAdress>
    <izvorni_sadrzaj>
      <item>POLJOPRIVREDNA ZADRUGA SIRAČ ZA STOČARSKU I RATARSKU PROIZVODNJU, Stjepana Radića 120, 43500 Sirač zastupanog po punomoćniku BENJANIN CESAR</item>
    </izvorni_sadrzaj>
    <derivirana_varijabla naziv="DomainObject.Predmet.ProtuStrankaListFormatedWithAdress_1">
      <item>POLJOPRIVREDNA ZADRUGA SIRAČ ZA STOČARSKU I RATARSKU PROIZVODNJU, Stjepana Radića 120, 43500 Sirač zastupanog po punomoćniku BENJANIN CESAR</item>
    </derivirana_varijabla>
  </DomainObject.Predmet.ProtuStrankaListFormatedWithAdress>
  <DomainObject.Predmet.ProtuStrankaListFormatedWithAdressOIB>
    <izvorni_sadrzaj>
      <item>POLJOPRIVREDNA ZADRUGA SIRAČ ZA STOČARSKU I RATARSKU PROIZVODNJU, OIB 93001657726, Stjepana Radića 120, 43500 Sirač zastupanog po punomoćniku BENJANIN CESAR</item>
    </izvorni_sadrzaj>
    <derivirana_varijabla naziv="DomainObject.Predmet.ProtuStrankaListFormatedWithAdressOIB_1">
      <item>POLJOPRIVREDNA ZADRUGA SIRAČ ZA STOČARSKU I RATARSKU PROIZVODNJU, OIB 93001657726, Stjepana Radića 120, 43500 Sirač zastupanog po punomoćniku BENJANIN CESAR</item>
    </derivirana_varijabla>
  </DomainObject.Predmet.ProtuStrankaListFormatedWithAdressOIB>
  <DomainObject.Predmet.ProtuStrankaListNazivFormated>
    <izvorni_sadrzaj>
      <item>POLJOPRIVREDNA ZADRUGA SIRAČ ZA STOČARSKU I RATARSKU PROIZVODNJU</item>
    </izvorni_sadrzaj>
    <derivirana_varijabla naziv="DomainObject.Predmet.ProtuStrankaListNazivFormated_1">
      <item>POLJOPRIVREDNA ZADRUGA SIRAČ ZA STOČARSKU I RATARSKU PROIZVODNJU</item>
    </derivirana_varijabla>
  </DomainObject.Predmet.ProtuStrankaListNazivFormated>
  <DomainObject.Predmet.ProtuStrankaListNazivFormatedOIB>
    <izvorni_sadrzaj>
      <item>POLJOPRIVREDNA ZADRUGA SIRAČ ZA STOČARSKU I RATARSKU PROIZVODNJU, OIB 93001657726</item>
    </izvorni_sadrzaj>
    <derivirana_varijabla naziv="DomainObject.Predmet.ProtuStrankaListNazivFormatedOIB_1">
      <item>POLJOPRIVREDNA ZADRUGA SIRAČ ZA STOČARSKU I RATARSKU PROIZVODNJU, OIB 93001657726</item>
    </derivirana_varijabla>
  </DomainObject.Predmet.ProtuStrankaListNazivFormatedOIB>
  <DomainObject.Predmet.OstaliListFormated>
    <izvorni_sadrzaj>
      <item>BENJANIN CESAR punomoćnik sudionika u postupku POLJOPRIVREDNA ZADRUGA SIRAČ ZA STOČARSKU I RATARSKU PROIZVODNJU</item>
    </izvorni_sadrzaj>
    <derivirana_varijabla naziv="DomainObject.Predmet.OstaliListFormated_1">
      <item>BENJANIN CESAR punomoćnik sudionika u postupku POLJOPRIVREDNA ZADRUGA SIRAČ ZA STOČARSKU I RATARSKU PROIZVODNJU</item>
    </derivirana_varijabla>
  </DomainObject.Predmet.OstaliListFormated>
  <DomainObject.Predmet.OstaliListFormatedOIB>
    <izvorni_sadrzaj>
      <item>BENJANIN CESAR, OIB 47094336346 punomoćnik sudionika u postupku POLJOPRIVREDNA ZADRUGA SIRAČ ZA STOČARSKU I RATARSKU PROIZVODNJU</item>
    </izvorni_sadrzaj>
    <derivirana_varijabla naziv="DomainObject.Predmet.OstaliListFormatedOIB_1">
      <item>BENJANIN CESAR, OIB 47094336346 punomoćnik sudionika u postupku POLJOPRIVREDNA ZADRUGA SIRAČ ZA STOČARSKU I RATARSKU PROIZVODNJU</item>
    </derivirana_varijabla>
  </DomainObject.Predmet.OstaliListFormatedOIB>
  <DomainObject.Predmet.OstaliListFormatedWithAdress>
    <izvorni_sadrzaj>
      <item>BENJANIN CESAR, Kralja Petra Krešimira IV 18, 44320 Kutina punomoćnik sudionika u postupku POLJOPRIVREDNA ZADRUGA SIRAČ ZA STOČARSKU I RATARSKU PROIZVODNJU</item>
    </izvorni_sadrzaj>
    <derivirana_varijabla naziv="DomainObject.Predmet.OstaliListFormatedWithAdress_1">
      <item>BENJANIN CESAR, Kralja Petra Krešimira IV 18, 44320 Kutina punomoćnik sudionika u postupku POLJOPRIVREDNA ZADRUGA SIRAČ ZA STOČARSKU I RATARSKU PROIZVODNJU</item>
    </derivirana_varijabla>
  </DomainObject.Predmet.OstaliListFormatedWithAdress>
  <DomainObject.Predmet.OstaliListFormatedWithAdressOIB>
    <izvorni_sadrzaj>
      <item>BENJANIN CESAR, OIB 47094336346, Kralja Petra Krešimira IV 18, 44320 Kutina punomoćnik sudionika u postupku POLJOPRIVREDNA ZADRUGA SIRAČ ZA STOČARSKU I RATARSKU PROIZVODNJU</item>
    </izvorni_sadrzaj>
    <derivirana_varijabla naziv="DomainObject.Predmet.OstaliListFormatedWithAdressOIB_1">
      <item>BENJANIN CESAR, OIB 47094336346, Kralja Petra Krešimira IV 18, 44320 Kutina punomoćnik sudionika u postupku POLJOPRIVREDNA ZADRUGA SIRAČ ZA STOČARSKU I RATARSKU PROIZVODNJU</item>
    </derivirana_varijabla>
  </DomainObject.Predmet.OstaliListFormatedWithAdressOIB>
  <DomainObject.Predmet.OstaliListNazivFormated>
    <izvorni_sadrzaj>
      <item>BENJANIN CESAR</item>
    </izvorni_sadrzaj>
    <derivirana_varijabla naziv="DomainObject.Predmet.OstaliListNazivFormated_1">
      <item>BENJANIN CESAR</item>
    </derivirana_varijabla>
  </DomainObject.Predmet.OstaliListNazivFormated>
  <DomainObject.Predmet.OstaliListNazivFormatedOIB>
    <izvorni_sadrzaj>
      <item>BENJANIN CESAR, OIB 47094336346</item>
    </izvorni_sadrzaj>
    <derivirana_varijabla naziv="DomainObject.Predmet.OstaliListNazivFormatedOIB_1">
      <item>BENJANIN CESAR, OIB 47094336346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St-1027/2016-4</izvorni_sadrzaj>
    <derivirana_varijabla naziv="DomainObject.PoslovniBrojDokumenta_1">St-1027/2016-4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SIRAČ ZA STOČARSKU I RATARSKU PROIZVODNJU</izvorni_sadrzaj>
    <derivirana_varijabla naziv="DomainObject.Predmet.ProtustrankaIDrugi_1">POLJOPRIVREDNA ZADRUGA SIRAČ ZA STOČARSKU I RATARSKU PROIZVODNJU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POLJOPRIVREDNA ZADRUGA SIRAČ ZA STOČARSKU I RATARSKU PROIZVODNJU, OIB 93001657726, Stjepana Radića 120, 43500 Sirač</izvorni_sadrzaj>
    <derivirana_varijabla naziv="DomainObject.Predmet.ProtustrankaIDrugiAdressOIB_1">POLJOPRIVREDNA ZADRUGA SIRAČ ZA STOČARSKU I RATARSKU PROIZVODNJU, OIB 93001657726, Stjepana Radića 120,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SIRAČ ZA STOČARSKU I RATARSKU PROIZVODNJU</item>
      <item>BENJANIN CESAR</item>
    </izvorni_sadrzaj>
    <derivirana_varijabla naziv="DomainObject.Predmet.SudioniciListNaziv_1">
      <item>FINA, RC ZAGREB, Podružnica Bjelovar</item>
      <item>POLJOPRIVREDNA ZADRUGA SIRAČ ZA STOČARSKU I RATARSKU PROIZVODNJU</item>
      <item>BENJANIN CESAR</item>
    </derivirana_varijabla>
  </DomainObject.Predmet.SudioniciListNaziv>
  <DomainObject.Predmet.SudioniciListAdressOIB>
    <izvorni_sadrzaj>
      <item>FINA, RC ZAGREB, Podružnica Bjelovar, OIB 85821130368, Frana Supila 4,43000 Bjelovar</item>
      <item>POLJOPRIVREDNA ZADRUGA SIRAČ ZA STOČARSKU I RATARSKU PROIZVODNJU, OIB 93001657726, Stjepana Radića 120,43500 Sirač</item>
      <item>BENJANIN CESAR, OIB 47094336346, Kralja Petra Krešimira IV 18,44320 Kutina</item>
    </izvorni_sadrzaj>
    <derivirana_varijabla naziv="DomainObject.Predmet.SudioniciListAdressOIB_1">
      <item>FINA, RC ZAGREB, Podružnica Bjelovar, OIB 85821130368, Frana Supila 4,43000 Bjelovar</item>
      <item>POLJOPRIVREDNA ZADRUGA SIRAČ ZA STOČARSKU I RATARSKU PROIZVODNJU, OIB 93001657726, Stjepana Radića 120,43500 Sirač</item>
      <item>BENJANIN CESAR, OIB 47094336346, Kralja Petra Krešimira IV 18,44320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135BC-3E06-4B85-BAF9-0E415D80E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3886</properties:Characters>
  <properties:Lines>93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2016-09-07T05:49:00Z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