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8903" w14:paraId="b85890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24708B">
        <w:rPr>
          <w:rFonts w:hAnsi="Times New Roman" w:ascii="Times New Roman"/>
          <w:szCs w:val="24"/>
          <w:lang w:val="hr-HR"/>
        </w:rPr>
        <w:t>811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4204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942044" w:rsidRPr="00942044">
        <w:rPr>
          <w:rFonts w:hAnsi="Times New Roman" w:ascii="Times New Roman"/>
          <w:lang w:val="pt-BR"/>
        </w:rPr>
        <w:t>MP PAVLEKOVIĆ j.d.o.o. za trgovinu i usluge, Zagreb</w:t>
      </w:r>
      <w:r w:rsidR="001F6080">
        <w:rPr>
          <w:rFonts w:hAnsi="Times New Roman" w:ascii="Times New Roman"/>
          <w:lang w:val="pt-BR"/>
        </w:rPr>
        <w:t>,</w:t>
      </w:r>
      <w:r w:rsidR="00942044" w:rsidRPr="00942044">
        <w:rPr>
          <w:rFonts w:hAnsi="Times New Roman" w:ascii="Times New Roman"/>
          <w:lang w:val="pt-BR"/>
        </w:rPr>
        <w:t xml:space="preserve"> Ivšićev prilaz 9, OIB: 74677055871</w:t>
      </w:r>
      <w:r w:rsidR="00D4254F" w:rsidRPr="00942044">
        <w:rPr>
          <w:rFonts w:hAnsi="Times New Roman" w:ascii="Times New Roman"/>
          <w:lang w:val="hr-HR"/>
        </w:rPr>
        <w:t>,</w:t>
      </w:r>
      <w:r w:rsidR="00464CAD" w:rsidRPr="00942044">
        <w:rPr>
          <w:rFonts w:hAnsi="Times New Roman" w:ascii="Times New Roman"/>
          <w:szCs w:val="24"/>
          <w:lang w:val="hr-HR"/>
        </w:rPr>
        <w:t xml:space="preserve"> </w:t>
      </w:r>
      <w:r w:rsidR="0024708B" w:rsidRPr="00942044">
        <w:rPr>
          <w:rFonts w:hAnsi="Times New Roman" w:ascii="Times New Roman"/>
          <w:szCs w:val="24"/>
          <w:lang w:val="hr-HR"/>
        </w:rPr>
        <w:t>18</w:t>
      </w:r>
      <w:r w:rsidR="00BD6FD5" w:rsidRPr="00942044">
        <w:rPr>
          <w:rFonts w:hAnsi="Times New Roman" w:ascii="Times New Roman"/>
          <w:szCs w:val="24"/>
          <w:lang w:val="hr-HR"/>
        </w:rPr>
        <w:t xml:space="preserve">. srpnja </w:t>
      </w:r>
      <w:r w:rsidR="00464CAD" w:rsidRPr="00942044">
        <w:rPr>
          <w:rFonts w:hAnsi="Times New Roman" w:ascii="Times New Roman"/>
          <w:szCs w:val="24"/>
          <w:lang w:val="hr-HR"/>
        </w:rPr>
        <w:t>201</w:t>
      </w:r>
      <w:r w:rsidR="003D3C0B" w:rsidRPr="00942044">
        <w:rPr>
          <w:rFonts w:hAnsi="Times New Roman" w:ascii="Times New Roman"/>
          <w:szCs w:val="24"/>
          <w:lang w:val="hr-HR"/>
        </w:rPr>
        <w:t>8</w:t>
      </w:r>
      <w:r w:rsidR="00464CAD" w:rsidRPr="00942044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C46D1" w:rsidRPr="00942044">
        <w:rPr>
          <w:rFonts w:hAnsi="Times New Roman" w:ascii="Times New Roman"/>
          <w:lang w:val="pt-BR"/>
        </w:rPr>
        <w:t>MP PAVLEKOVIĆ j.d.o.o. za trgovinu i usluge, Zagreb</w:t>
      </w:r>
      <w:r w:rsidR="001F6080">
        <w:rPr>
          <w:rFonts w:hAnsi="Times New Roman" w:ascii="Times New Roman"/>
          <w:lang w:val="pt-BR"/>
        </w:rPr>
        <w:t>,</w:t>
      </w:r>
      <w:r w:rsidR="003C46D1" w:rsidRPr="00942044">
        <w:rPr>
          <w:rFonts w:hAnsi="Times New Roman" w:ascii="Times New Roman"/>
          <w:lang w:val="pt-BR"/>
        </w:rPr>
        <w:t xml:space="preserve"> Ivšićev prilaz 9, OIB: 7467705587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4708B">
        <w:rPr>
          <w:rFonts w:hAnsi="Times New Roman" w:ascii="Times New Roman"/>
          <w:szCs w:val="24"/>
          <w:lang w:val="hr-HR"/>
        </w:rPr>
        <w:t>18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</w:t>
      </w:r>
      <w:r w:rsidR="00366D92">
        <w:rPr>
          <w:rFonts w:hAnsi="Times New Roman" w:ascii="Times New Roman"/>
          <w:szCs w:val="24"/>
          <w:lang w:val="hr-HR"/>
        </w:rPr>
        <w:t xml:space="preserve">rpnja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>. u 1</w:t>
      </w:r>
      <w:r w:rsidR="0024708B">
        <w:rPr>
          <w:rFonts w:hAnsi="Times New Roman" w:ascii="Times New Roman"/>
          <w:szCs w:val="24"/>
          <w:lang w:val="hr-HR"/>
        </w:rPr>
        <w:t>2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414B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206ED0" w:rsidRPr="00F414B8">
        <w:rPr>
          <w:rFonts w:hAnsi="Times New Roman" w:ascii="Times New Roman"/>
          <w:szCs w:val="24"/>
        </w:rPr>
        <w:t xml:space="preserve">Martina Pancer, Zagreb, Trnjanska 59A, OIB: </w:t>
      </w:r>
      <w:r w:rsidR="001115E2" w:rsidRPr="00F414B8">
        <w:rPr>
          <w:rFonts w:hAnsi="Times New Roman" w:ascii="Times New Roman"/>
          <w:szCs w:val="24"/>
        </w:rPr>
        <w:t>09308771365.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C46D1" w:rsidRPr="00942044">
        <w:rPr>
          <w:rFonts w:hAnsi="Times New Roman" w:ascii="Times New Roman"/>
          <w:lang w:val="pt-BR"/>
        </w:rPr>
        <w:t>MP PAVLEKOVIĆ j.d.o.o</w:t>
      </w:r>
      <w:r w:rsidR="001F6080">
        <w:rPr>
          <w:rFonts w:hAnsi="Times New Roman" w:ascii="Times New Roman"/>
          <w:lang w:val="pt-BR"/>
        </w:rPr>
        <w:t xml:space="preserve">. za trgovinu i usluge, Zagreb, </w:t>
      </w:r>
      <w:r w:rsidR="003C46D1" w:rsidRPr="00942044">
        <w:rPr>
          <w:rFonts w:hAnsi="Times New Roman" w:ascii="Times New Roman"/>
          <w:lang w:val="pt-BR"/>
        </w:rPr>
        <w:t>Ivšićev prilaz 9, OIB: 7467705587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D7D41" w:rsidP="00DD7D41" w:rsidR="00DD7D41" w:rsidRPr="00DD7D41">
      <w:pPr>
        <w:ind w:firstLine="709"/>
        <w:jc w:val="both"/>
        <w:rPr>
          <w:rFonts w:hAnsi="Times New Roman" w:ascii="Times New Roman"/>
          <w:lang w:val="hr-HR"/>
        </w:rPr>
      </w:pPr>
      <w:r w:rsidRPr="00DD7D41">
        <w:rPr>
          <w:rFonts w:hAnsi="Times New Roman" w:ascii="Times New Roman"/>
          <w:lang w:val="hr-HR"/>
        </w:rPr>
        <w:t>Financijska agencija podnijela je ovom sudu prijedlog za otvaranje stečajnog postupka nad dužnikom MP PAVLEKOVIĆ j.d.o.o. za trgovinu i usluge, Zagreb</w:t>
      </w:r>
      <w:r w:rsidR="001F6080">
        <w:rPr>
          <w:rFonts w:hAnsi="Times New Roman" w:ascii="Times New Roman"/>
          <w:lang w:val="hr-HR"/>
        </w:rPr>
        <w:t>,</w:t>
      </w:r>
      <w:r w:rsidRPr="00DD7D41">
        <w:rPr>
          <w:rFonts w:hAnsi="Times New Roman" w:ascii="Times New Roman"/>
          <w:lang w:val="hr-HR"/>
        </w:rPr>
        <w:t xml:space="preserve"> Ivšićev prilaz 9, OIB: 74677055871 (dalje: dužnik), na temelju odredbe članka 110. stavka 1. Stečajnog zakona („Narodne novine“ broj 71/15. i 104/17., dalje: SZ). U prijedlogu za otvaranje stečajnog postupka se u bitnome navodi kako je 20. ožujka 2018. dužnik u Očevidniku redoslijeda osnova za plaćanje imao evidentirane neizvršene osnove za plaćanje u neprekinutom razdoblju od 120 dana, u ukupnom iznosu od 12.910,13 kn, te je imao 2 zaposlena.</w:t>
      </w:r>
    </w:p>
    <w:p w:rsidRDefault="00DD7D41" w:rsidP="00DD7D41" w:rsidR="00DD7D41" w:rsidRPr="00DD7D41">
      <w:pPr>
        <w:ind w:firstLine="709"/>
        <w:jc w:val="both"/>
        <w:rPr>
          <w:rFonts w:hAnsi="Times New Roman" w:ascii="Times New Roman"/>
          <w:lang w:val="hr-HR"/>
        </w:rPr>
      </w:pPr>
      <w:r w:rsidRPr="00DD7D41">
        <w:rPr>
          <w:rFonts w:hAnsi="Times New Roman" w:ascii="Times New Roman"/>
          <w:lang w:val="hr-HR"/>
        </w:rPr>
        <w:t xml:space="preserve">Rješenjem ovoga suda od 5. travnja 2018. pokrenut je prethodni postupak nad dužnikom u skladu s odredbom članka 115. stavkom 1. SZ-a, dok je 9. svibnja 2018. održano </w:t>
      </w:r>
      <w:r w:rsidRPr="00DD7D41">
        <w:rPr>
          <w:rFonts w:hAnsi="Times New Roman" w:ascii="Times New Roman"/>
          <w:lang w:val="hr-HR"/>
        </w:rPr>
        <w:lastRenderedPageBreak/>
        <w:t>ročište radi očitovanja o prijedlogu za otvaranje stečajnoga postupka na koje nije pristupio uredno pozvani dužnik, niti osoba ovlaštena za zastupanje dužnika.</w:t>
      </w:r>
    </w:p>
    <w:p w:rsidRDefault="000D18BE" w:rsidP="00CC755C" w:rsidR="000D18BE" w:rsidRPr="00C60DB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A4943" w:rsidP="005A4943" w:rsidR="005A4943" w:rsidRPr="005A4943">
      <w:pPr>
        <w:ind w:firstLine="708"/>
        <w:jc w:val="both"/>
        <w:rPr>
          <w:rFonts w:hAnsi="Times New Roman" w:ascii="Times New Roman"/>
          <w:lang w:val="hr-HR"/>
        </w:rPr>
      </w:pPr>
      <w:r w:rsidRPr="005A4943">
        <w:rPr>
          <w:rFonts w:hAnsi="Times New Roman" w:ascii="Times New Roman"/>
          <w:lang w:val="hr-HR"/>
        </w:rPr>
        <w:t>Iz potvrde o blokadi računa i novčanih sredstava (list 15. spisa) i očevidnika o redoslijedu plaćanja s obračunatom kamatom (list 16.-17. spisa) proizlazi kako je 16. travnja 2018. dužnik u očevidniku redoslijeda osnova za plaćanje imao evidentirane neizvršene osnove za plaćanje u neprekinutom razdoblju od 146 dana u iznosu od 11.360,86 kn. Dakle, u konkretnom slučaju dužnik u očevidniku o redoslijedu plaćanja ima evidentirane neizvršene osnove za plaćanje u razdoblju dužem od 60 dana (koju činjenicu osoba ovlaštena za zastupanje dužnika nije osporila),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5A4943" w:rsidP="005A4943" w:rsidR="005A4943" w:rsidRPr="005A4943">
      <w:pPr>
        <w:pStyle w:val="Tijeloteksta"/>
        <w:ind w:firstLine="708"/>
      </w:pPr>
      <w:r w:rsidRPr="005A4943">
        <w:t>Sud je, na temelju odredbe članka 11. stavka 3. SZ-a, po službenoj dužnosti zatražio provjeru podataka iz elektroničkog sustava zemljišnih knjiga i dostavu podataka o nekretninama dužnika, te je utvrdio kako dužnik nije vlasnik nekretnina (ispis na listu 4. spisa).</w:t>
      </w:r>
    </w:p>
    <w:p w:rsidRDefault="005A4943" w:rsidP="005A4943" w:rsidR="005A4943" w:rsidRPr="005A4943">
      <w:pPr>
        <w:pStyle w:val="Tijeloteksta"/>
        <w:ind w:firstLine="708"/>
      </w:pPr>
      <w:r w:rsidRPr="005A4943">
        <w:t>Konačno, iz Uvjerenja Stanice za tehnički pregled vozila od 18. travnja 2018. (list 11. spisa), koje je ovaj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384BD9">
        <w:rPr>
          <w:rFonts w:hAnsi="Times New Roman" w:ascii="Times New Roman"/>
          <w:lang w:val="pt-BR"/>
        </w:rPr>
        <w:t>9. svibnja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C617B">
        <w:rPr>
          <w:rFonts w:hAnsi="Times New Roman" w:ascii="Times New Roman"/>
          <w:lang w:val="pt-BR"/>
        </w:rPr>
        <w:t>9. svibnja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4708B">
        <w:rPr>
          <w:rFonts w:hAnsi="Times New Roman" w:ascii="Times New Roman"/>
          <w:szCs w:val="24"/>
          <w:lang w:val="hr-HR"/>
        </w:rPr>
        <w:t>18</w:t>
      </w:r>
      <w:r w:rsidR="00BD6FD5">
        <w:rPr>
          <w:rFonts w:hAnsi="Times New Roman" w:ascii="Times New Roman"/>
          <w:szCs w:val="24"/>
          <w:lang w:val="hr-HR"/>
        </w:rPr>
        <w:t>. srpnja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05CB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505CB6" w:rsidP="00B576D2" w:rsidR="00505CB6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05CB6" w:rsidP="00505CB6" w:rsidR="00505CB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05CB6" w:rsidP="00505CB6" w:rsidR="00505CB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05CB6" w:rsidRPr="00505CB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4708B">
          <w:rPr>
            <w:rFonts w:hAnsi="Times New Roman" w:ascii="Times New Roman"/>
          </w:rPr>
          <w:t>811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15E2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6080"/>
    <w:rsid w:val="001F7AF4"/>
    <w:rsid w:val="001F7BED"/>
    <w:rsid w:val="0020659A"/>
    <w:rsid w:val="00206ED0"/>
    <w:rsid w:val="002108B7"/>
    <w:rsid w:val="00236AF3"/>
    <w:rsid w:val="0024708B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46D1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5CB6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A4943"/>
    <w:rsid w:val="005B1B7B"/>
    <w:rsid w:val="005C5724"/>
    <w:rsid w:val="005F79FE"/>
    <w:rsid w:val="00614A16"/>
    <w:rsid w:val="006356C5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F4C87"/>
    <w:rsid w:val="008F6BD1"/>
    <w:rsid w:val="009302EB"/>
    <w:rsid w:val="00930780"/>
    <w:rsid w:val="00935487"/>
    <w:rsid w:val="00942044"/>
    <w:rsid w:val="00943122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0757"/>
    <w:rsid w:val="00A21251"/>
    <w:rsid w:val="00A30172"/>
    <w:rsid w:val="00A3532D"/>
    <w:rsid w:val="00A44B37"/>
    <w:rsid w:val="00A60A94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D7D41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14B8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St-811/2018-16</izvorni_sadrzaj>
    <derivirana_varijabla naziv="DomainObject.Oznaka_1">St-811/2018-16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St-811/2018</izvorni_sadrzaj>
    <derivirana_varijabla naziv="DomainObject.Predmet.OznakaBroj_1">St-811/2018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PAVLEKOVIĆ j.d.o.o.</izvorni_sadrzaj>
    <derivirana_varijabla naziv="DomainObject.Predmet.ProtustrankaFormated_1">  MP PAVLEKOVIĆ j.d.o.o.</derivirana_varijabla>
  </DomainObject.Predmet.ProtustrankaFormated>
  <DomainObject.Predmet.ProtustrankaFormatedOIB>
    <izvorni_sadrzaj>  MP PAVLEKOVIĆ j.d.o.o., OIB 74677055871</izvorni_sadrzaj>
    <derivirana_varijabla naziv="DomainObject.Predmet.ProtustrankaFormatedOIB_1">  MP PAVLEKOVIĆ j.d.o.o., OIB 74677055871</derivirana_varijabla>
  </DomainObject.Predmet.ProtustrankaFormatedOIB>
  <DomainObject.Predmet.ProtustrankaFormatedWithAdress>
    <izvorni_sadrzaj> MP PAVLEKOVIĆ j.d.o.o., Ivšićev prilaz 9, 10000 Zagreb</izvorni_sadrzaj>
    <derivirana_varijabla naziv="DomainObject.Predmet.ProtustrankaFormatedWithAdress_1"> MP PAVLEKOVIĆ j.d.o.o., Ivšićev prilaz 9, 10000 Zagreb</derivirana_varijabla>
  </DomainObject.Predmet.ProtustrankaFormatedWithAdress>
  <DomainObject.Predmet.ProtustrankaFormatedWithAdressOIB>
    <izvorni_sadrzaj> MP PAVLEKOVIĆ j.d.o.o., OIB 74677055871, Ivšićev prilaz 9, 10000 Zagreb</izvorni_sadrzaj>
    <derivirana_varijabla naziv="DomainObject.Predmet.ProtustrankaFormatedWithAdressOIB_1"> MP PAVLEKOVIĆ j.d.o.o., OIB 74677055871, Ivšićev prilaz 9, 10000 Zagreb</derivirana_varijabla>
  </DomainObject.Predmet.ProtustrankaFormatedWithAdressOIB>
  <DomainObject.Predmet.ProtustrankaWithAdress>
    <izvorni_sadrzaj>MP PAVLEKOVIĆ j.d.o.o. Ivšićev prilaz 9, 10000 Zagreb</izvorni_sadrzaj>
    <derivirana_varijabla naziv="DomainObject.Predmet.ProtustrankaWithAdress_1">MP PAVLEKOVIĆ j.d.o.o. Ivšićev prilaz 9, 10000 Zagreb</derivirana_varijabla>
  </DomainObject.Predmet.ProtustrankaWithAdress>
  <DomainObject.Predmet.ProtustrankaWithAdressOIB>
    <izvorni_sadrzaj>MP PAVLEKOVIĆ j.d.o.o., OIB 74677055871, Ivšićev prilaz 9, 10000 Zagreb</izvorni_sadrzaj>
    <derivirana_varijabla naziv="DomainObject.Predmet.ProtustrankaWithAdressOIB_1">MP PAVLEKOVIĆ j.d.o.o., OIB 74677055871, Ivšićev prilaz 9, 10000 Zagreb</derivirana_varijabla>
  </DomainObject.Predmet.ProtustrankaWithAdressOIB>
  <DomainObject.Predmet.ProtustrankaNazivFormated>
    <izvorni_sadrzaj>MP PAVLEKOVIĆ j.d.o.o.</izvorni_sadrzaj>
    <derivirana_varijabla naziv="DomainObject.Predmet.ProtustrankaNazivFormated_1">MP PAVLEKOVIĆ j.d.o.o.</derivirana_varijabla>
  </DomainObject.Predmet.ProtustrankaNazivFormated>
  <DomainObject.Predmet.ProtustrankaNazivFormatedOIB>
    <izvorni_sadrzaj>MP PAVLEKOVIĆ j.d.o.o., OIB 74677055871</izvorni_sadrzaj>
    <derivirana_varijabla naziv="DomainObject.Predmet.ProtustrankaNazivFormatedOIB_1">MP PAVLEKOVIĆ j.d.o.o., OIB 74677055871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PAVLEKOVIĆ j.d.o.o.</item>
    </izvorni_sadrzaj>
    <derivirana_varijabla naziv="DomainObject.Predmet.ProtuStrankaListFormated_1">
      <item>MP PAVLEKOVIĆ j.d.o.o.</item>
    </derivirana_varijabla>
  </DomainObject.Predmet.ProtuStrankaListFormated>
  <DomainObject.Predmet.ProtuStrankaListFormatedOIB>
    <izvorni_sadrzaj>
      <item>MP PAVLEKOVIĆ j.d.o.o., OIB 74677055871</item>
    </izvorni_sadrzaj>
    <derivirana_varijabla naziv="DomainObject.Predmet.ProtuStrankaListFormatedOIB_1">
      <item>MP PAVLEKOVIĆ j.d.o.o., OIB 74677055871</item>
    </derivirana_varijabla>
  </DomainObject.Predmet.ProtuStrankaListFormatedOIB>
  <DomainObject.Predmet.ProtuStrankaListFormatedWithAdress>
    <izvorni_sadrzaj>
      <item>MP PAVLEKOVIĆ j.d.o.o., Ivšićev prilaz 9, 10000 Zagreb</item>
    </izvorni_sadrzaj>
    <derivirana_varijabla naziv="DomainObject.Predmet.ProtuStrankaListFormatedWithAdress_1">
      <item>MP PAVLEKOVIĆ j.d.o.o., Ivšićev prilaz 9, 10000 Zagreb</item>
    </derivirana_varijabla>
  </DomainObject.Predmet.ProtuStrankaListFormatedWithAdress>
  <DomainObject.Predmet.ProtuStrankaListFormatedWithAdressOIB>
    <izvorni_sadrzaj>
      <item>MP PAVLEKOVIĆ j.d.o.o., OIB 74677055871, Ivšićev prilaz 9, 10000 Zagreb</item>
    </izvorni_sadrzaj>
    <derivirana_varijabla naziv="DomainObject.Predmet.ProtuStrankaListFormatedWithAdressOIB_1">
      <item>MP PAVLEKOVIĆ j.d.o.o., OIB 74677055871, Ivšićev prilaz 9, 10000 Zagreb</item>
    </derivirana_varijabla>
  </DomainObject.Predmet.ProtuStrankaListFormatedWithAdressOIB>
  <DomainObject.Predmet.ProtuStrankaListNazivFormated>
    <izvorni_sadrzaj>
      <item>MP PAVLEKOVIĆ j.d.o.o.</item>
    </izvorni_sadrzaj>
    <derivirana_varijabla naziv="DomainObject.Predmet.ProtuStrankaListNazivFormated_1">
      <item>MP PAVLEKOVIĆ j.d.o.o.</item>
    </derivirana_varijabla>
  </DomainObject.Predmet.ProtuStrankaListNazivFormated>
  <DomainObject.Predmet.ProtuStrankaListNazivFormatedOIB>
    <izvorni_sadrzaj>
      <item>MP PAVLEKOVIĆ j.d.o.o., OIB 74677055871</item>
    </izvorni_sadrzaj>
    <derivirana_varijabla naziv="DomainObject.Predmet.ProtuStrankaListNazivFormatedOIB_1">
      <item>MP PAVLEKOVIĆ j.d.o.o., OIB 74677055871</item>
    </derivirana_varijabla>
  </DomainObject.Predmet.ProtuStrankaListNazivFormatedOIB>
  <DomainObject.Predmet.OstaliListFormated>
    <izvorni_sadrzaj>
      <item>Goran Pavleković</item>
      <item>ZAGREBAČKA BANKA DIONIČKO DRUŠTVO</item>
    </izvorni_sadrzaj>
    <derivirana_varijabla naziv="DomainObject.Predmet.OstaliListFormated_1">
      <item>Goran Pavleković</item>
      <item>ZAGREBAČKA BANKA DIONIČKO DRUŠTVO</item>
    </derivirana_varijabla>
  </DomainObject.Predmet.OstaliListFormated>
  <DomainObject.Predmet.OstaliListFormatedOIB>
    <izvorni_sadrzaj>
      <item>Goran Pavleković, OIB 65712931577</item>
      <item>ZAGREBAČKA BANKA DIONIČKO DRUŠTVO, OIB 92963223473</item>
    </izvorni_sadrzaj>
    <derivirana_varijabla naziv="DomainObject.Predmet.OstaliListFormatedOIB_1">
      <item>Goran Pavleković, OIB 65712931577</item>
      <item>ZAGREBAČKA BANKA DIONIČKO DRUŠTVO, OIB 92963223473</item>
    </derivirana_varijabla>
  </DomainObject.Predmet.OstaliListFormatedOIB>
  <DomainObject.Predmet.OstaliListFormatedWithAdress>
    <izvorni_sadrzaj>
      <item>Goran Pavleković, Ivšićev prilaz 9, 10000 Zagreb</item>
      <item>ZAGREBAČKA BANKA DIONIČKO DRUŠTVO, Trg bana Josipa Jelačića 10, 10000 Zagreb</item>
    </izvorni_sadrzaj>
    <derivirana_varijabla naziv="DomainObject.Predmet.OstaliListFormatedWithAdress_1">
      <item>Goran Pavleković, Ivšićev prilaz 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Pavleković, OIB 65712931577, Ivšićev prilaz 9, 10000 Zagreb</item>
      <item>ZAGREBAČKA BANKA DIONIČKO DRUŠTVO, OIB 92963223473, Trg bana Josipa Jelačića 10, 10000 Zagreb</item>
    </izvorni_sadrzaj>
    <derivirana_varijabla naziv="DomainObject.Predmet.OstaliListFormatedWithAdressOIB_1">
      <item>Goran Pavleković, OIB 65712931577, Ivšićev prilaz 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Pavleković</item>
      <item>ZAGREBAČKA BANKA DIONIČKO DRUŠTVO</item>
    </izvorni_sadrzaj>
    <derivirana_varijabla naziv="DomainObject.Predmet.OstaliListNazivFormated_1">
      <item>Goran Pavleković</item>
      <item>ZAGREBAČKA BANKA DIONIČKO DRUŠTVO</item>
    </derivirana_varijabla>
  </DomainObject.Predmet.OstaliListNazivFormated>
  <DomainObject.Predmet.OstaliListNazivFormatedOIB>
    <izvorni_sadrzaj>
      <item>Goran Pavleković, OIB 65712931577</item>
      <item>ZAGREBAČKA BANKA DIONIČKO DRUŠTVO, OIB 92963223473</item>
    </izvorni_sadrzaj>
    <derivirana_varijabla naziv="DomainObject.Predmet.OstaliListNazivFormatedOIB_1">
      <item>Goran Pavleković, OIB 65712931577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St-811/2018-16</izvorni_sadrzaj>
    <derivirana_varijabla naziv="DomainObject.PoslovniBrojDokumenta_1">St-811/2018-16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PAVLEKOVIĆ j.d.o.o.</izvorni_sadrzaj>
    <derivirana_varijabla naziv="DomainObject.Predmet.ProtustrankaIDrugi_1">MP PAVLEKOVIĆ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PAVLEKOVIĆ j.d.o.o., OIB 74677055871, Ivšićev prilaz 9, 10000 Zagreb</izvorni_sadrzaj>
    <derivirana_varijabla naziv="DomainObject.Predmet.ProtustrankaIDrugiAdressOIB_1">MP PAVLEKOVIĆ j.d.o.o., OIB 74677055871, Ivšićev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St-811/2018-16</izvorni_sadrzaj>
    <derivirana_varijabla naziv="DomainObject.Predmet.OdlukaRjesenje.Oznaka_1">St-811/2018-16</derivirana_varijabla>
  </DomainObject.Predmet.OdlukaRjesenje.Oznaka>
  <DomainObject.Predmet.SudioniciListNaziv>
    <izvorni_sadrzaj>
      <item>FINA Regionalni centar Zagreb</item>
      <item>MP PAVLEKOVIĆ j.d.o.o.</item>
      <item>Goran Pavleković</item>
      <item>ZAGREBAČKA BANKA DIONIČKO DRUŠTVO</item>
    </izvorni_sadrzaj>
    <derivirana_varijabla naziv="DomainObject.Predmet.SudioniciListNaziv_1">
      <item>FINA Regionalni centar Zagreb</item>
      <item>MP PAVLEKOVIĆ j.d.o.o.</item>
      <item>Goran Pavleković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MP PAVLEKOVIĆ j.d.o.o., OIB 74677055871, Ivšićev prilaz 9,10000 Zagreb</item>
      <item>Goran Pavleković, OIB 65712931577, Ivšićev prilaz 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MP PAVLEKOVIĆ j.d.o.o., OIB 74677055871, Ivšićev prilaz 9,10000 Zagreb</item>
      <item>Goran Pavleković, OIB 65712931577, Ivšićev prilaz 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74677055871</item>
      <item>, OIB 65712931577</item>
      <item>, OIB 92963223473</item>
    </izvorni_sadrzaj>
    <derivirana_varijabla naziv="DomainObject.Predmet.SudioniciListNazivOIB_1">
      <item>, OIB 85821130368</item>
      <item>, OIB 74677055871</item>
      <item>, OIB 65712931577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905BC-556A-49C4-B4CB-DDF986125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1140</properties:Words>
  <properties:Characters>6095</properties:Characters>
  <properties:Lines>124</properties:Lines>
  <properties:Paragraphs>33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2018-07-18T09:37:00Z</cp:lastPrinted>
  <dcterms:modified xmlns:xsi="http://www.w3.org/2001/XMLSchema-instance" xsi:type="dcterms:W3CDTF">2018-07-18T09:37:00Z</dcterms:modified>
  <cp:revision>254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St-811/2018-16 / Odluka - Rješenje - otvaranje i zaključenje stečajnog postupka (čl. 132) (OTVARANJE_I_ZAKLJUČENJE_NEKRETNINE,_MUP_NEMA_IMOVINE_čl.132.SZ.sz)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