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13ed" w14:paraId="10613ed" w:rsidRDefault="00D00B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0B68" w:rsidP="00D00B68" w:rsidR="00AE649C">
      <w:pPr>
        <w:pStyle w:val="NormaleSPIS"/>
        <w:spacing w:after="0"/>
      </w:pPr>
      <w:r>
        <w:t xml:space="preserve">         Republika Hrvatska</w:t>
      </w:r>
    </w:p>
    <w:p w:rsidRDefault="00D00B68" w:rsidP="00D00B68" w:rsidR="00D00B68">
      <w:pPr>
        <w:pStyle w:val="NormaleSPIS"/>
        <w:spacing w:after="0"/>
      </w:pPr>
      <w:r>
        <w:t xml:space="preserve">      Trgovački sud u Bjelovaru</w:t>
      </w:r>
    </w:p>
    <w:p w:rsidRDefault="00D00B68" w:rsidP="00D00B68" w:rsidR="00D00B68">
      <w:pPr>
        <w:pStyle w:val="NormaleSPIS"/>
        <w:spacing w:after="0"/>
      </w:pPr>
      <w:r>
        <w:t>Bjelovar, Šetalište dr.I.Lebovića 42.</w:t>
      </w:r>
    </w:p>
    <w:p w:rsidRDefault="00D00B68" w:rsidP="00D00B68" w:rsidR="00D00B68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St-182/2018-10</w:t>
      </w:r>
    </w:p>
    <w:p w:rsidRDefault="00D00B68" w:rsidP="00D00B68" w:rsidR="00D00B68">
      <w:pPr>
        <w:jc w:val="center"/>
        <w:rPr>
          <w:noProof/>
        </w:rPr>
      </w:pPr>
    </w:p>
    <w:p w:rsidRDefault="00D00B68" w:rsidP="00D00B68" w:rsidR="00D00B68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D00B68" w:rsidP="00D00B68" w:rsidR="00D00B68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D00B68" w:rsidP="00D00B68" w:rsidR="00D00B68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TEXTILE CITY j.d.o.o. za trgovinu iz Samobora, Gradišće 26, MBS 081022836, OIB 19878244402, 08. kolovoza</w:t>
      </w:r>
      <w:r>
        <w:rPr>
          <w:noProof/>
        </w:rPr>
        <w:t xml:space="preserve"> 2018.</w:t>
      </w:r>
    </w:p>
    <w:p w:rsidRDefault="00D00B68" w:rsidP="00D00B68" w:rsidR="00D00B68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D00B68" w:rsidP="00D00B68" w:rsidR="00D00B6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TEXTILE CITY j.d.o.o. za trgovinu iz Samobora, Gradišće 26, MBS 081022836, OIB 19878244402.</w:t>
      </w:r>
    </w:p>
    <w:p w:rsidRDefault="00D00B68" w:rsidP="00D00B68" w:rsidR="00D00B6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D00B68" w:rsidP="00D00B68" w:rsidR="00D00B68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08,30 sati, u ovome sudu u Bjelovaru, Šetalište dr. Ivše Lebovića 42, sudnica br. 2, na koje se pozivaju dostavom ovoga rješenja:</w:t>
      </w:r>
    </w:p>
    <w:p w:rsidRDefault="00D00B68" w:rsidP="00D00B68" w:rsidR="00D00B68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D00B68" w:rsidP="00D00B68" w:rsidR="00D00B68">
      <w:pPr>
        <w:ind w:left="851"/>
        <w:jc w:val="both"/>
        <w:rPr>
          <w:noProof/>
        </w:rPr>
      </w:pPr>
      <w:r>
        <w:rPr>
          <w:noProof/>
        </w:rPr>
        <w:t xml:space="preserve">-zakonski zastupnik dužnika Mario Bišćan iz Samobora, Gradišće 26. </w:t>
      </w:r>
    </w:p>
    <w:p w:rsidRDefault="00D00B68" w:rsidP="00D00B68" w:rsidR="00D00B68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D00B68" w:rsidP="00D00B68" w:rsidR="00D00B68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D00B68" w:rsidP="00D00B68" w:rsidR="00D00B68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12.07.2017. dužnik u Očevidniku redoslijeda osnova za plaćanje ima evidentirane neizvršene osnove za plaćanje u neprekinutom razdoblju od 120 dana, u ukupnom iznosu od 155.405,40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  <w:r>
        <w:t xml:space="preserve">              </w:t>
      </w:r>
    </w:p>
    <w:p w:rsidRDefault="00D00B68" w:rsidP="00D00B68" w:rsidR="00D00B68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D00B68" w:rsidP="00D00B68" w:rsidR="00D00B68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D00B68" w:rsidP="00D00B68" w:rsidR="00D00B68">
      <w:pPr>
        <w:ind w:firstLine="851"/>
        <w:jc w:val="right"/>
      </w:pPr>
      <w:r>
        <w:t>Poslovni broj:7 St-182/2018-10</w:t>
      </w:r>
    </w:p>
    <w:p w:rsidRDefault="00D00B68" w:rsidP="00D00B68" w:rsidR="00D00B68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D00B68" w:rsidP="00D00B68" w:rsidR="00D00B68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00B68" w:rsidP="00D00B68" w:rsidR="00D00B68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D00B68" w:rsidP="00D00B68" w:rsidR="00D00B68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D00B68" w:rsidP="00D00B68" w:rsidR="00D00B68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 u d a c</w:t>
      </w:r>
    </w:p>
    <w:p w:rsidRDefault="00D00B68" w:rsidP="00D00B68" w:rsidR="00D00B68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Tomislav Mrazović,v.r.</w:t>
      </w:r>
    </w:p>
    <w:p w:rsidRDefault="00D00B68" w:rsidP="00D00B68" w:rsidR="00D00B68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D00B68" w:rsidP="00D00B68" w:rsidR="00D00B68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 Jasmina Tubić</w:t>
      </w:r>
    </w:p>
    <w:p w:rsidRDefault="00D00B68" w:rsidP="00D00B68" w:rsidR="00D00B68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D00B68" w:rsidP="00D00B68" w:rsidR="00D00B68">
      <w:pPr>
        <w:jc w:val="both"/>
      </w:pPr>
    </w:p>
    <w:p w:rsidRDefault="00D00B68" w:rsidP="00D00B68" w:rsidR="00D00B68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B68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227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St-182/2018-10</izvorni_sadrzaj>
    <derivirana_varijabla naziv="DomainObject.Oznaka_1">St-182/2018-10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Textile City j.d.o.o. za trgovinu</izvorni_sadrzaj>
    <derivirana_varijabla naziv="DomainObject.Predmet.ProtustrankaFormated_1">  Textile City j.d.o.o. za trgovinu</derivirana_varijabla>
  </DomainObject.Predmet.ProtustrankaFormated>
  <DomainObject.Predmet.ProtustrankaFormatedOIB>
    <izvorni_sadrzaj>  Textile City j.d.o.o. za trgovinu, OIB 19878244402</izvorni_sadrzaj>
    <derivirana_varijabla naziv="DomainObject.Predmet.ProtustrankaFormatedOIB_1">  Textile City j.d.o.o. za trgovinu, OIB 19878244402</derivirana_varijabla>
  </DomainObject.Predmet.ProtustrankaFormatedOIB>
  <DomainObject.Predmet.ProtustrankaFormatedWithAdress>
    <izvorni_sadrzaj> Textile City j.d.o.o. za trgovinu, Gradišće 26, 10430 Samobor</izvorni_sadrzaj>
    <derivirana_varijabla naziv="DomainObject.Predmet.ProtustrankaFormatedWithAdress_1"> Textile City j.d.o.o. za trgovinu, Gradišće 26, 10430 Samobor</derivirana_varijabla>
  </DomainObject.Predmet.ProtustrankaFormatedWithAdress>
  <DomainObject.Predmet.ProtustrankaFormatedWithAdressOIB>
    <izvorni_sadrzaj> Textile City j.d.o.o. za trgovinu, OIB 19878244402, Gradišće 26, 10430 Samobor</izvorni_sadrzaj>
    <derivirana_varijabla naziv="DomainObject.Predmet.ProtustrankaFormatedWithAdressOIB_1"> Textile City j.d.o.o. za trgovinu, OIB 19878244402, Gradišće 26, 10430 Samobor</derivirana_varijabla>
  </DomainObject.Predmet.ProtustrankaFormatedWithAdressOIB>
  <DomainObject.Predmet.ProtustrankaWithAdress>
    <izvorni_sadrzaj>Textile City j.d.o.o. za trgovinu Gradišće 26, 10430 Samobor</izvorni_sadrzaj>
    <derivirana_varijabla naziv="DomainObject.Predmet.ProtustrankaWithAdress_1">Textile City j.d.o.o. za trgovinu Gradišće 26, 10430 Samobor</derivirana_varijabla>
  </DomainObject.Predmet.ProtustrankaWithAdress>
  <DomainObject.Predmet.ProtustrankaWithAdressOIB>
    <izvorni_sadrzaj>Textile City j.d.o.o. za trgovinu, OIB 19878244402, Gradišće 26, 10430 Samobor</izvorni_sadrzaj>
    <derivirana_varijabla naziv="DomainObject.Predmet.ProtustrankaWithAdressOIB_1">Textile City j.d.o.o. za trgovinu, OIB 19878244402, Gradišće 26, 10430 Samobor</derivirana_varijabla>
  </DomainObject.Predmet.ProtustrankaWithAdressOIB>
  <DomainObject.Predmet.ProtustrankaNazivFormated>
    <izvorni_sadrzaj>Textile City j.d.o.o. za trgovinu</izvorni_sadrzaj>
    <derivirana_varijabla naziv="DomainObject.Predmet.ProtustrankaNazivFormated_1">Textile City j.d.o.o. za trgovinu</derivirana_varijabla>
  </DomainObject.Predmet.ProtustrankaNazivFormated>
  <DomainObject.Predmet.ProtustrankaNazivFormatedOIB>
    <izvorni_sadrzaj>Textile City j.d.o.o. za trgovinu, OIB 19878244402</izvorni_sadrzaj>
    <derivirana_varijabla naziv="DomainObject.Predmet.ProtustrankaNazivFormatedOIB_1">Textile City j.d.o.o. za trgovinu, OIB 19878244402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Textile City j.d.o.o. za trgovinu</item>
    </izvorni_sadrzaj>
    <derivirana_varijabla naziv="DomainObject.Predmet.ProtuStrankaListFormated_1">
      <item>Textile City j.d.o.o. za trgovinu</item>
    </derivirana_varijabla>
  </DomainObject.Predmet.ProtuStrankaListFormated>
  <DomainObject.Predmet.ProtuStrankaListFormatedOIB>
    <izvorni_sadrzaj>
      <item>Textile City j.d.o.o. za trgovinu, OIB 19878244402</item>
    </izvorni_sadrzaj>
    <derivirana_varijabla naziv="DomainObject.Predmet.ProtuStrankaListFormatedOIB_1">
      <item>Textile City j.d.o.o. za trgovinu, OIB 19878244402</item>
    </derivirana_varijabla>
  </DomainObject.Predmet.ProtuStrankaListFormatedOIB>
  <DomainObject.Predmet.ProtuStrankaListFormatedWithAdress>
    <izvorni_sadrzaj>
      <item>Textile City j.d.o.o. za trgovinu, Gradišće 26, 10430 Samobor</item>
    </izvorni_sadrzaj>
    <derivirana_varijabla naziv="DomainObject.Predmet.ProtuStrankaListFormatedWithAdress_1">
      <item>Textile City j.d.o.o. za trgovinu, Gradišće 26, 10430 Samobor</item>
    </derivirana_varijabla>
  </DomainObject.Predmet.ProtuStrankaListFormatedWithAdress>
  <DomainObject.Predmet.ProtuStrankaListFormatedWithAdressOIB>
    <izvorni_sadrzaj>
      <item>Textile City j.d.o.o. za trgovinu, OIB 19878244402, Gradišće 26, 10430 Samobor</item>
    </izvorni_sadrzaj>
    <derivirana_varijabla naziv="DomainObject.Predmet.ProtuStrankaListFormatedWithAdressOIB_1">
      <item>Textile City j.d.o.o. za trgovinu, OIB 19878244402, Gradišće 26, 10430 Samobor</item>
    </derivirana_varijabla>
  </DomainObject.Predmet.ProtuStrankaListFormatedWithAdressOIB>
  <DomainObject.Predmet.ProtuStrankaListNazivFormated>
    <izvorni_sadrzaj>
      <item>Textile City j.d.o.o. za trgovinu</item>
    </izvorni_sadrzaj>
    <derivirana_varijabla naziv="DomainObject.Predmet.ProtuStrankaListNazivFormated_1">
      <item>Textile City j.d.o.o. za trgovinu</item>
    </derivirana_varijabla>
  </DomainObject.Predmet.ProtuStrankaListNazivFormated>
  <DomainObject.Predmet.ProtuStrankaListNazivFormatedOIB>
    <izvorni_sadrzaj>
      <item>Textile City j.d.o.o. za trgovinu, OIB 19878244402</item>
    </izvorni_sadrzaj>
    <derivirana_varijabla naziv="DomainObject.Predmet.ProtuStrankaListNazivFormatedOIB_1">
      <item>Textile City j.d.o.o. za trgovinu, OIB 19878244402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St-182/2018-10</izvorni_sadrzaj>
    <derivirana_varijabla naziv="DomainObject.PoslovniBrojDokumenta_1">St-182/2018-10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Textile City j.d.o.o. za trgovinu</izvorni_sadrzaj>
    <derivirana_varijabla naziv="DomainObject.Predmet.ProtustrankaIDrugi_1">Textile City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Textile City j.d.o.o. za trgovinu, OIB 19878244402, Gradišće 26, 10430 Samobor</izvorni_sadrzaj>
    <derivirana_varijabla naziv="DomainObject.Predmet.ProtustrankaIDrugiAdressOIB_1">Textile City j.d.o.o. za trgovinu, OIB 19878244402, Gradišće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Textile City j.d.o.o. za trgovinu</item>
      <item>FINA Regionalni centar Zagreb</item>
    </izvorni_sadrzaj>
    <derivirana_varijabla naziv="DomainObject.Predmet.SudioniciListNaziv_1">
      <item>Textile City j.d.o.o. za trgovinu</item>
      <item>FINA Regionalni centar Zagreb</item>
    </derivirana_varijabla>
  </DomainObject.Predmet.SudioniciListNaziv>
  <DomainObject.Predmet.SudioniciListAdressOIB>
    <izvorni_sadrzaj>
      <item>Textile City j.d.o.o. za trgovinu, OIB 19878244402, Gradišće 26,10430 Samobor</item>
      <item>FINA Regionalni centar Zagreb, OIB 85821130368, Trg svibanjskih žrtava 1995. br. 1,10000 Zagreb</item>
    </izvorni_sadrzaj>
    <derivirana_varijabla naziv="DomainObject.Predmet.SudioniciListAdressOIB_1">
      <item>Textile City j.d.o.o. za trgovinu, OIB 19878244402, Gradišće 26,10430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253A4-D974-42F6-AF8E-4826093D1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2726</properties:Characters>
  <properties:Lines>59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