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2cc0f61" w14:paraId="2cc0f61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425899">
        <w:rPr>
          <w:rFonts w:hAnsi="Times New Roman" w:ascii="Times New Roman"/>
          <w:b/>
          <w:sz w:val="24"/>
          <w:szCs w:val="24"/>
        </w:rPr>
        <w:t>5443</w:t>
      </w:r>
      <w:r w:rsidR="00EF0553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r w:rsidR="00425899">
        <w:rPr>
          <w:rFonts w:hAnsi="Times New Roman" w:ascii="Times New Roman"/>
          <w:sz w:val="24"/>
          <w:szCs w:val="24"/>
        </w:rPr>
        <w:t>5443</w:t>
      </w:r>
      <w:r w:rsidR="00EF0553">
        <w:rPr>
          <w:rFonts w:hAnsi="Times New Roman" w:ascii="Times New Roman"/>
          <w:sz w:val="24"/>
          <w:szCs w:val="24"/>
        </w:rPr>
        <w:t>/2015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631D3D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425899" w:rsidRPr="00425899">
        <w:rPr>
          <w:rFonts w:hAnsi="Times New Roman" w:ascii="Times New Roman"/>
          <w:sz w:val="24"/>
          <w:szCs w:val="24"/>
        </w:rPr>
        <w:t>UDRUGA ZA OKUPLJANJE I ZAŠTITU DJECE, MLADEŽI I OBITELJI - DJEČJI CENTAR POPPINS</w:t>
      </w:r>
      <w:r w:rsidR="00425899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057AAC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425899" w:rsidRPr="00425899">
        <w:rPr>
          <w:rFonts w:hAnsi="Times New Roman" w:ascii="Times New Roman"/>
          <w:sz w:val="24"/>
          <w:szCs w:val="24"/>
        </w:rPr>
        <w:t>89316187135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57AAC"/>
    <w:rsid w:val="00074FEA"/>
    <w:rsid w:val="00083D07"/>
    <w:rsid w:val="00090E5B"/>
    <w:rsid w:val="00092F93"/>
    <w:rsid w:val="000971B6"/>
    <w:rsid w:val="000A2722"/>
    <w:rsid w:val="000A3FF1"/>
    <w:rsid w:val="000A569A"/>
    <w:rsid w:val="000A6BC0"/>
    <w:rsid w:val="000B1D70"/>
    <w:rsid w:val="000B6BDE"/>
    <w:rsid w:val="000C5DCC"/>
    <w:rsid w:val="000C7238"/>
    <w:rsid w:val="000D4B78"/>
    <w:rsid w:val="000D4C52"/>
    <w:rsid w:val="000E4C24"/>
    <w:rsid w:val="00107148"/>
    <w:rsid w:val="00112F0B"/>
    <w:rsid w:val="001169B6"/>
    <w:rsid w:val="001202E3"/>
    <w:rsid w:val="001230A1"/>
    <w:rsid w:val="00133603"/>
    <w:rsid w:val="00141ACB"/>
    <w:rsid w:val="00164B8D"/>
    <w:rsid w:val="00190299"/>
    <w:rsid w:val="001A2A25"/>
    <w:rsid w:val="001A2DA0"/>
    <w:rsid w:val="001A78ED"/>
    <w:rsid w:val="001A7DB1"/>
    <w:rsid w:val="001B2D4B"/>
    <w:rsid w:val="001B488D"/>
    <w:rsid w:val="001B5718"/>
    <w:rsid w:val="001D17F3"/>
    <w:rsid w:val="001D3751"/>
    <w:rsid w:val="001E4EE9"/>
    <w:rsid w:val="001E5740"/>
    <w:rsid w:val="001E6169"/>
    <w:rsid w:val="00210C0B"/>
    <w:rsid w:val="00214596"/>
    <w:rsid w:val="00224FC2"/>
    <w:rsid w:val="00225C0E"/>
    <w:rsid w:val="00227229"/>
    <w:rsid w:val="002438BA"/>
    <w:rsid w:val="00256CA2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1AE5"/>
    <w:rsid w:val="002D3981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54A7C"/>
    <w:rsid w:val="00370371"/>
    <w:rsid w:val="00382C8B"/>
    <w:rsid w:val="003833A3"/>
    <w:rsid w:val="00387990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28B0"/>
    <w:rsid w:val="003E33F8"/>
    <w:rsid w:val="003E3CF3"/>
    <w:rsid w:val="003E798E"/>
    <w:rsid w:val="003F00C6"/>
    <w:rsid w:val="003F2E45"/>
    <w:rsid w:val="003F5B8E"/>
    <w:rsid w:val="00402391"/>
    <w:rsid w:val="00410ACE"/>
    <w:rsid w:val="00425899"/>
    <w:rsid w:val="00435791"/>
    <w:rsid w:val="004578FB"/>
    <w:rsid w:val="0046236E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1EE8"/>
    <w:rsid w:val="004E4A4C"/>
    <w:rsid w:val="004E5985"/>
    <w:rsid w:val="0051523E"/>
    <w:rsid w:val="00517D33"/>
    <w:rsid w:val="0052091C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B1FBC"/>
    <w:rsid w:val="005C090E"/>
    <w:rsid w:val="005C5424"/>
    <w:rsid w:val="005C6D57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3C8F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373EE"/>
    <w:rsid w:val="00745893"/>
    <w:rsid w:val="00756BCF"/>
    <w:rsid w:val="00760480"/>
    <w:rsid w:val="00762977"/>
    <w:rsid w:val="0077295E"/>
    <w:rsid w:val="0077309C"/>
    <w:rsid w:val="007A0A6D"/>
    <w:rsid w:val="007A2F91"/>
    <w:rsid w:val="007A6ADB"/>
    <w:rsid w:val="007B0AA8"/>
    <w:rsid w:val="007B421E"/>
    <w:rsid w:val="007B68D7"/>
    <w:rsid w:val="007C7C04"/>
    <w:rsid w:val="007D3904"/>
    <w:rsid w:val="007E15B0"/>
    <w:rsid w:val="00801482"/>
    <w:rsid w:val="008061AF"/>
    <w:rsid w:val="00810AB8"/>
    <w:rsid w:val="00810BA3"/>
    <w:rsid w:val="00814D96"/>
    <w:rsid w:val="008311CC"/>
    <w:rsid w:val="008468CA"/>
    <w:rsid w:val="0085663E"/>
    <w:rsid w:val="00867FE6"/>
    <w:rsid w:val="00887A36"/>
    <w:rsid w:val="008935A3"/>
    <w:rsid w:val="00894F33"/>
    <w:rsid w:val="00897505"/>
    <w:rsid w:val="008A1568"/>
    <w:rsid w:val="008A347D"/>
    <w:rsid w:val="008B1F33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7C3"/>
    <w:rsid w:val="00936B0D"/>
    <w:rsid w:val="00945A8B"/>
    <w:rsid w:val="0095255C"/>
    <w:rsid w:val="00974CC7"/>
    <w:rsid w:val="00976D36"/>
    <w:rsid w:val="0098543C"/>
    <w:rsid w:val="00990A30"/>
    <w:rsid w:val="009A695E"/>
    <w:rsid w:val="009B52C6"/>
    <w:rsid w:val="009C5E35"/>
    <w:rsid w:val="009E44CD"/>
    <w:rsid w:val="00A1463B"/>
    <w:rsid w:val="00A202EA"/>
    <w:rsid w:val="00A21C59"/>
    <w:rsid w:val="00A23573"/>
    <w:rsid w:val="00A31897"/>
    <w:rsid w:val="00A51D40"/>
    <w:rsid w:val="00A52A9E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4E56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62565"/>
    <w:rsid w:val="00C84F10"/>
    <w:rsid w:val="00C90406"/>
    <w:rsid w:val="00CA46B9"/>
    <w:rsid w:val="00CA55EA"/>
    <w:rsid w:val="00CA6353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C56"/>
    <w:rsid w:val="00D46164"/>
    <w:rsid w:val="00D61C91"/>
    <w:rsid w:val="00D8033B"/>
    <w:rsid w:val="00D9029A"/>
    <w:rsid w:val="00D9698D"/>
    <w:rsid w:val="00D97F28"/>
    <w:rsid w:val="00DD18B5"/>
    <w:rsid w:val="00E16475"/>
    <w:rsid w:val="00E1737F"/>
    <w:rsid w:val="00E40D2D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553"/>
    <w:rsid w:val="00EF0DAB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A7C22"/>
    <w:rsid w:val="00FB1D73"/>
    <w:rsid w:val="00FB56EE"/>
    <w:rsid w:val="00FC3763"/>
    <w:rsid w:val="00FC3B22"/>
    <w:rsid w:val="00FC7088"/>
    <w:rsid w:val="00FD2736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0C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0C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10C0B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10C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10C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0C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0C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10C0B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10C0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10C0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5443</izvorni_sadrzaj>
    <derivirana_varijabla naziv="DomainObject.Predmet.Broj_1">5443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St-5443/2015</izvorni_sadrzaj>
    <derivirana_varijabla naziv="DomainObject.Predmet.OznakaBroj_1">St-5443/2015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OKUPLJANJE I ZAŠTITU DJECE, MLADEŽI I OBITELJI - DJEČJI CENTAR POPPINS</izvorni_sadrzaj>
    <derivirana_varijabla naziv="DomainObject.Predmet.ProtustrankaFormated_1">  UDRUGA ZA OKUPLJANJE I ZAŠTITU DJECE, MLADEŽI I OBITELJI - DJEČJI CENTAR POPPINS</derivirana_varijabla>
  </DomainObject.Predmet.ProtustrankaFormated>
  <DomainObject.Predmet.ProtustrankaFormatedOIB>
    <izvorni_sadrzaj>  UDRUGA ZA OKUPLJANJE I ZAŠTITU DJECE, MLADEŽI I OBITELJI - DJEČJI CENTAR POPPINS, OIB 89316187135</izvorni_sadrzaj>
    <derivirana_varijabla naziv="DomainObject.Predmet.ProtustrankaFormatedOIB_1">  UDRUGA ZA OKUPLJANJE I ZAŠTITU DJECE, MLADEŽI I OBITELJI - DJEČJI CENTAR POPPINS, OIB 89316187135</derivirana_varijabla>
  </DomainObject.Predmet.ProtustrankaFormatedOIB>
  <DomainObject.Predmet.ProtustrankaFormatedWithAdress>
    <izvorni_sadrzaj> UDRUGA ZA OKUPLJANJE I ZAŠTITU DJECE, MLADEŽI I OBITELJI - DJEČJI CENTAR POPPINS, Čapljinska 14, 10000 Zagreb</izvorni_sadrzaj>
    <derivirana_varijabla naziv="DomainObject.Predmet.ProtustrankaFormatedWithAdress_1"> UDRUGA ZA OKUPLJANJE I ZAŠTITU DJECE, MLADEŽI I OBITELJI - DJEČJI CENTAR POPPINS, Čapljinska 14, 10000 Zagreb</derivirana_varijabla>
  </DomainObject.Predmet.ProtustrankaFormatedWithAdress>
  <DomainObject.Predmet.ProtustrankaFormatedWithAdressOIB>
    <izvorni_sadrzaj> UDRUGA ZA OKUPLJANJE I ZAŠTITU DJECE, MLADEŽI I OBITELJI - DJEČJI CENTAR POPPINS, OIB 89316187135, Čapljinska 14, 10000 Zagreb</izvorni_sadrzaj>
    <derivirana_varijabla naziv="DomainObject.Predmet.ProtustrankaFormatedWithAdressOIB_1"> UDRUGA ZA OKUPLJANJE I ZAŠTITU DJECE, MLADEŽI I OBITELJI - DJEČJI CENTAR POPPINS, OIB 89316187135, Čapljinska 14, 10000 Zagreb</derivirana_varijabla>
  </DomainObject.Predmet.ProtustrankaFormatedWithAdressOIB>
  <DomainObject.Predmet.ProtustrankaWithAdress>
    <izvorni_sadrzaj>UDRUGA ZA OKUPLJANJE I ZAŠTITU DJECE, MLADEŽI I OBITELJI - DJEČJI CENTAR POPPINS Čapljinska 14, 10000 Zagreb</izvorni_sadrzaj>
    <derivirana_varijabla naziv="DomainObject.Predmet.ProtustrankaWithAdress_1">UDRUGA ZA OKUPLJANJE I ZAŠTITU DJECE, MLADEŽI I OBITELJI - DJEČJI CENTAR POPPINS Čapljinska 14, 10000 Zagreb</derivirana_varijabla>
  </DomainObject.Predmet.ProtustrankaWithAdress>
  <DomainObject.Predmet.ProtustrankaWithAdressOIB>
    <izvorni_sadrzaj>UDRUGA ZA OKUPLJANJE I ZAŠTITU DJECE, MLADEŽI I OBITELJI - DJEČJI CENTAR POPPINS, OIB 89316187135, Čapljinska 14, 10000 Zagreb</izvorni_sadrzaj>
    <derivirana_varijabla naziv="DomainObject.Predmet.ProtustrankaWithAdressOIB_1">UDRUGA ZA OKUPLJANJE I ZAŠTITU DJECE, MLADEŽI I OBITELJI - DJEČJI CENTAR POPPINS, OIB 89316187135, Čapljinska 14, 10000 Zagreb</derivirana_varijabla>
  </DomainObject.Predmet.ProtustrankaWithAdressOIB>
  <DomainObject.Predmet.ProtustrankaNazivFormated>
    <izvorni_sadrzaj>UDRUGA ZA OKUPLJANJE I ZAŠTITU DJECE, MLADEŽI I OBITELJI - DJEČJI CENTAR POPPINS</izvorni_sadrzaj>
    <derivirana_varijabla naziv="DomainObject.Predmet.ProtustrankaNazivFormated_1">UDRUGA ZA OKUPLJANJE I ZAŠTITU DJECE, MLADEŽI I OBITELJI - DJEČJI CENTAR POPPINS</derivirana_varijabla>
  </DomainObject.Predmet.ProtustrankaNazivFormated>
  <DomainObject.Predmet.ProtustrankaNazivFormatedOIB>
    <izvorni_sadrzaj>UDRUGA ZA OKUPLJANJE I ZAŠTITU DJECE, MLADEŽI I OBITELJI - DJEČJI CENTAR POPPINS, OIB 89316187135</izvorni_sadrzaj>
    <derivirana_varijabla naziv="DomainObject.Predmet.ProtustrankaNazivFormatedOIB_1">UDRUGA ZA OKUPLJANJE I ZAŠTITU DJECE, MLADEŽI I OBITELJI - DJEČJI CENTAR POPPINS, OIB 89316187135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OKUPLJANJE I ZAŠTITU DJECE, MLADEŽI I OBITELJI - DJEČJI CENTAR POPPINS</item>
    </izvorni_sadrzaj>
    <derivirana_varijabla naziv="DomainObject.Predmet.ProtuStrankaListFormated_1">
      <item>UDRUGA ZA OKUPLJANJE I ZAŠTITU DJECE, MLADEŽI I OBITELJI - DJEČJI CENTAR POPPINS</item>
    </derivirana_varijabla>
  </DomainObject.Predmet.ProtuStrankaListFormated>
  <DomainObject.Predmet.ProtuStrankaListFormatedOIB>
    <izvorni_sadrzaj>
      <item>UDRUGA ZA OKUPLJANJE I ZAŠTITU DJECE, MLADEŽI I OBITELJI - DJEČJI CENTAR POPPINS, OIB 89316187135</item>
    </izvorni_sadrzaj>
    <derivirana_varijabla naziv="DomainObject.Predmet.ProtuStrankaListFormatedOIB_1">
      <item>UDRUGA ZA OKUPLJANJE I ZAŠTITU DJECE, MLADEŽI I OBITELJI - DJEČJI CENTAR POPPINS, OIB 89316187135</item>
    </derivirana_varijabla>
  </DomainObject.Predmet.ProtuStrankaListFormatedOIB>
  <DomainObject.Predmet.ProtuStrankaListFormatedWithAdress>
    <izvorni_sadrzaj>
      <item>UDRUGA ZA OKUPLJANJE I ZAŠTITU DJECE, MLADEŽI I OBITELJI - DJEČJI CENTAR POPPINS, Čapljinska 14, 10000 Zagreb</item>
    </izvorni_sadrzaj>
    <derivirana_varijabla naziv="DomainObject.Predmet.ProtuStrankaListFormatedWithAdress_1">
      <item>UDRUGA ZA OKUPLJANJE I ZAŠTITU DJECE, MLADEŽI I OBITELJI - DJEČJI CENTAR POPPINS, Čapljinska 14, 10000 Zagreb</item>
    </derivirana_varijabla>
  </DomainObject.Predmet.ProtuStrankaListFormatedWithAdress>
  <DomainObject.Predmet.ProtuStrankaListFormatedWithAdressOIB>
    <izvorni_sadrzaj>
      <item>UDRUGA ZA OKUPLJANJE I ZAŠTITU DJECE, MLADEŽI I OBITELJI - DJEČJI CENTAR POPPINS, OIB 89316187135, Čapljinska 14, 10000 Zagreb</item>
    </izvorni_sadrzaj>
    <derivirana_varijabla naziv="DomainObject.Predmet.ProtuStrankaListFormatedWithAdressOIB_1">
      <item>UDRUGA ZA OKUPLJANJE I ZAŠTITU DJECE, MLADEŽI I OBITELJI - DJEČJI CENTAR POPPINS, OIB 89316187135, Čapljinska 14, 10000 Zagreb</item>
    </derivirana_varijabla>
  </DomainObject.Predmet.ProtuStrankaListFormatedWithAdressOIB>
  <DomainObject.Predmet.ProtuStrankaListNazivFormated>
    <izvorni_sadrzaj>
      <item>UDRUGA ZA OKUPLJANJE I ZAŠTITU DJECE, MLADEŽI I OBITELJI - DJEČJI CENTAR POPPINS</item>
    </izvorni_sadrzaj>
    <derivirana_varijabla naziv="DomainObject.Predmet.ProtuStrankaListNazivFormated_1">
      <item>UDRUGA ZA OKUPLJANJE I ZAŠTITU DJECE, MLADEŽI I OBITELJI - DJEČJI CENTAR POPPINS</item>
    </derivirana_varijabla>
  </DomainObject.Predmet.ProtuStrankaListNazivFormated>
  <DomainObject.Predmet.ProtuStrankaListNazivFormatedOIB>
    <izvorni_sadrzaj>
      <item>UDRUGA ZA OKUPLJANJE I ZAŠTITU DJECE, MLADEŽI I OBITELJI - DJEČJI CENTAR POPPINS, OIB 89316187135</item>
    </izvorni_sadrzaj>
    <derivirana_varijabla naziv="DomainObject.Predmet.ProtuStrankaListNazivFormatedOIB_1">
      <item>UDRUGA ZA OKUPLJANJE I ZAŠTITU DJECE, MLADEŽI I OBITELJI - DJEČJI CENTAR POPPINS, OIB 89316187135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OKUPLJANJE I ZAŠTITU DJECE, MLADEŽI I OBITELJI - DJEČJI CENTAR POPPINS</izvorni_sadrzaj>
    <derivirana_varijabla naziv="DomainObject.Predmet.ProtustrankaIDrugi_1">UDRUGA ZA OKUPLJANJE I ZAŠTITU DJECE, MLADEŽI I OBITELJI - DJEČJI CENTAR POPPINS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UDRUGA ZA OKUPLJANJE I ZAŠTITU DJECE, MLADEŽI I OBITELJI - DJEČJI CENTAR POPPINS, OIB 89316187135, Čapljinska 14, 10000 Zagreb</izvorni_sadrzaj>
    <derivirana_varijabla naziv="DomainObject.Predmet.ProtustrankaIDrugiAdressOIB_1">UDRUGA ZA OKUPLJANJE I ZAŠTITU DJECE, MLADEŽI I OBITELJI - DJEČJI CENTAR POPPINS, OIB 89316187135, Čapljinska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OKUPLJANJE I ZAŠTITU DJECE, MLADEŽI I OBITELJI - DJEČJI CENTAR POPPINS</item>
    </izvorni_sadrzaj>
    <derivirana_varijabla naziv="DomainObject.Predmet.SudioniciListNaziv_1">
      <item>FINA Regionalni centar Zagreb</item>
      <item>UDRUGA ZA OKUPLJANJE I ZAŠTITU DJECE, MLADEŽI I OBITELJI - DJEČJI CENTAR POPPINS</item>
    </derivirana_varijabla>
  </DomainObject.Predmet.SudioniciListNaziv>
  <DomainObject.Predmet.SudioniciListAdressOIB>
    <izvorni_sadrzaj>
      <item>FINA Regionalni centar Zagreb, OIB 85821130368, Trg svibanjskih žrtava 1995.br 1,10000 Zagreb</item>
      <item>UDRUGA ZA OKUPLJANJE I ZAŠTITU DJECE, MLADEŽI I OBITELJI - DJEČJI CENTAR POPPINS, OIB 89316187135, Čapljinska 14,10000 Zagreb</item>
    </izvorni_sadrzaj>
    <derivirana_varijabla naziv="DomainObject.Predmet.SudioniciListAdressOIB_1">
      <item>FINA Regionalni centar Zagreb, OIB 85821130368, Trg svibanjskih žrtava 1995.br 1,10000 Zagreb</item>
      <item>UDRUGA ZA OKUPLJANJE I ZAŠTITU DJECE, MLADEŽI I OBITELJI - DJEČJI CENTAR POPPINS, OIB 89316187135, Čapljinska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89316187135</item>
    </izvorni_sadrzaj>
    <derivirana_varijabla naziv="DomainObject.Predmet.SudioniciListNazivOIB_1">
      <item>, OIB 85821130368</item>
      <item>, OIB 89316187135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144</properties:Words>
  <properties:Characters>832</properties:Characters>
  <properties:Lines>45</properties:Lines>
  <properties:Paragraphs>21</properties:Paragraphs>
  <properties:TotalTime>779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2016-04-19T07:51:00Z</cp:lastPrinted>
  <dcterms:modified xmlns:xsi="http://www.w3.org/2001/XMLSchema-instance" xsi:type="dcterms:W3CDTF">2016-04-19T07:52:00Z</dcterms:modified>
  <cp:revision>346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