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60b3" w14:paraId="1be60b3" w:rsidRDefault="003B777D" w:rsidP="003B777D" w:rsidR="003B777D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3B777D" w:rsidP="003B777D" w:rsidR="003B777D">
      <w:pPr>
        <w:spacing w:after="0"/>
        <w:jc w:val="both"/>
      </w:pPr>
      <w:r>
        <w:t xml:space="preserve">       REPUBLIKA HRVATSKA</w:t>
      </w:r>
    </w:p>
    <w:p w:rsidRDefault="003B777D" w:rsidP="003B777D" w:rsidR="003B777D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3B777D" w:rsidP="003B777D" w:rsidR="003B777D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3B777D" w:rsidP="003B777D" w:rsidR="003B777D">
      <w:pPr>
        <w:spacing w:after="0"/>
        <w:rPr>
          <w:bCs/>
        </w:rPr>
      </w:pPr>
    </w:p>
    <w:p w:rsidRDefault="003B777D" w:rsidP="003B777D" w:rsidR="003B777D">
      <w:pPr>
        <w:spacing w:after="0"/>
        <w:jc w:val="both"/>
      </w:pPr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    Poslovni broj: 3 St-809/16-3    </w:t>
      </w:r>
    </w:p>
    <w:p w:rsidRDefault="003B777D" w:rsidP="003B777D" w:rsidR="003B777D">
      <w:pPr>
        <w:spacing w:after="0"/>
        <w:jc w:val="both"/>
      </w:pPr>
    </w:p>
    <w:p w:rsidRDefault="003B777D" w:rsidP="003B777D" w:rsidR="003B777D">
      <w:pPr>
        <w:spacing w:after="0"/>
        <w:jc w:val="both"/>
      </w:pPr>
    </w:p>
    <w:p w:rsidRDefault="003B777D" w:rsidP="003B777D" w:rsidR="003B777D">
      <w:pPr>
        <w:spacing w:after="0"/>
      </w:pPr>
    </w:p>
    <w:p w:rsidRDefault="003B777D" w:rsidP="003B777D" w:rsidR="003B777D">
      <w:pPr>
        <w:spacing w:after="0"/>
        <w:jc w:val="both"/>
      </w:pPr>
      <w:r>
        <w:tab/>
        <w:t>Trgovački sud u Varaždinu, u ime Republike Hrvatske, po sucu toga suda Jasni Lekić, u pravnoj stvari dužnika kao predlagatelja OPRUGA metalni proizvodi d.d. Varaždinske Toplice, Ludbreška cesta 5, OIB: 78169139805, radi sklapanja predstečajne nagodbe, dana 31. svibnja 2016. godine donio je slijedeći</w:t>
      </w:r>
    </w:p>
    <w:p w:rsidRDefault="003B777D" w:rsidP="003B777D" w:rsidR="003B777D">
      <w:pPr>
        <w:spacing w:after="0"/>
        <w:jc w:val="both"/>
      </w:pPr>
    </w:p>
    <w:p w:rsidRDefault="003B777D" w:rsidP="003B777D" w:rsidR="003B777D">
      <w:pPr>
        <w:spacing w:after="0"/>
        <w:jc w:val="both"/>
      </w:pPr>
    </w:p>
    <w:p w:rsidRDefault="003B777D" w:rsidP="003B777D" w:rsidR="003B777D">
      <w:pPr>
        <w:spacing w:after="0"/>
        <w:jc w:val="center"/>
      </w:pPr>
      <w:r>
        <w:rPr>
          <w:sz w:val="32"/>
          <w:szCs w:val="32"/>
        </w:rPr>
        <w:t xml:space="preserve">O G L A S </w:t>
      </w:r>
    </w:p>
    <w:p w:rsidRDefault="003B777D" w:rsidP="003B777D" w:rsidR="003B777D">
      <w:pPr>
        <w:spacing w:after="0"/>
        <w:jc w:val="center"/>
      </w:pPr>
    </w:p>
    <w:p w:rsidRDefault="003B777D" w:rsidP="003B777D" w:rsidR="003B777D">
      <w:pPr>
        <w:spacing w:after="0"/>
        <w:jc w:val="both"/>
      </w:pPr>
      <w:r>
        <w:tab/>
      </w:r>
    </w:p>
    <w:p w:rsidRDefault="003B777D" w:rsidP="003B777D" w:rsidR="003B777D">
      <w:pPr>
        <w:spacing w:after="0"/>
        <w:jc w:val="both"/>
      </w:pPr>
      <w:r>
        <w:tab/>
        <w:t>I/ Određuje se ročište radi sklapanja predstečajne nagodbe nad dužnikom OPRUGA metalni proizvodi d.d. Varaždinske Toplice, Ludbreška cesta 5, OIB: 78169139805, kod ovog suda u Varaždinu, Ulica Braće Radića 2, soba 226/II  kat, za dan</w:t>
      </w:r>
    </w:p>
    <w:p w:rsidRDefault="003B777D" w:rsidP="003B777D" w:rsidR="003B777D">
      <w:pPr>
        <w:spacing w:after="0"/>
        <w:jc w:val="both"/>
      </w:pPr>
    </w:p>
    <w:p w:rsidRDefault="003B777D" w:rsidP="003B777D" w:rsidR="003B777D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15. srpnja 2016. godine u 09,00 sati</w:t>
      </w:r>
    </w:p>
    <w:p w:rsidRDefault="003B777D" w:rsidP="003B777D" w:rsidR="003B777D">
      <w:pPr>
        <w:spacing w:after="0"/>
        <w:rPr>
          <w:b/>
          <w:i/>
          <w:u w:val="single"/>
        </w:rPr>
      </w:pPr>
    </w:p>
    <w:p w:rsidRDefault="003B777D" w:rsidP="003B777D" w:rsidR="003B777D">
      <w:pPr>
        <w:spacing w:after="0"/>
      </w:pPr>
      <w:r>
        <w:tab/>
        <w:t>II/ Na ročište se pozivaju:</w:t>
      </w:r>
    </w:p>
    <w:p w:rsidRDefault="003B777D" w:rsidP="003B777D" w:rsidR="003B777D">
      <w:pPr>
        <w:spacing w:after="0"/>
      </w:pPr>
    </w:p>
    <w:p w:rsidRDefault="003B777D" w:rsidP="003B777D" w:rsidR="003B777D">
      <w:pPr>
        <w:numPr>
          <w:ilvl w:val="0"/>
          <w:numId w:val="47"/>
        </w:numPr>
        <w:spacing w:after="0"/>
      </w:pPr>
      <w:r>
        <w:t>predlagatelj-dužnik OPRUGA metalni proizvodi d.d. Varaždinske Toplice, Ludbreška cesta 5</w:t>
      </w:r>
    </w:p>
    <w:p w:rsidRDefault="003B777D" w:rsidP="003B777D" w:rsidR="003B777D">
      <w:pPr>
        <w:numPr>
          <w:ilvl w:val="0"/>
          <w:numId w:val="47"/>
        </w:numPr>
        <w:spacing w:after="0"/>
      </w:pPr>
      <w:r>
        <w:t xml:space="preserve">svi vjerovnici koji su prihvatili plan financijskog restrukturiranja  </w:t>
      </w:r>
    </w:p>
    <w:p w:rsidRDefault="003B777D" w:rsidP="003B777D" w:rsidR="003B777D">
      <w:pPr>
        <w:numPr>
          <w:ilvl w:val="0"/>
          <w:numId w:val="48"/>
        </w:numPr>
        <w:spacing w:after="0"/>
        <w:jc w:val="both"/>
      </w:pPr>
      <w:r>
        <w:t>ŽDO Varaždin, građansko-upravni odjel</w:t>
      </w:r>
    </w:p>
    <w:p w:rsidRDefault="003B777D" w:rsidP="003B777D" w:rsidR="003B777D">
      <w:pPr>
        <w:spacing w:after="0"/>
        <w:jc w:val="both"/>
      </w:pPr>
    </w:p>
    <w:p w:rsidRDefault="003B777D" w:rsidP="003B777D" w:rsidR="003B777D">
      <w:pPr>
        <w:spacing w:after="0"/>
        <w:ind w:firstLine="708"/>
        <w:jc w:val="both"/>
      </w:pPr>
      <w:r>
        <w:t>III/ Novčanom kaznom od 10.000,00 kn do 1.000.000,00 kn kazniti će se za prekršaj poduzetnici koji ne pristupe ročištu za sklapanje predstečajne nagodbe pred sudom, a prihvatili su plan financijskog restrukturiranja (čl. 88. st. 1. toč. 6. ZFPPN)</w:t>
      </w:r>
    </w:p>
    <w:p w:rsidRDefault="003B777D" w:rsidP="003B777D" w:rsidR="003B777D">
      <w:pPr>
        <w:spacing w:after="0"/>
        <w:jc w:val="both"/>
      </w:pPr>
    </w:p>
    <w:p w:rsidRDefault="003B777D" w:rsidP="003B777D" w:rsidR="003B777D">
      <w:pPr>
        <w:spacing w:after="0"/>
        <w:jc w:val="both"/>
      </w:pPr>
    </w:p>
    <w:p w:rsidRDefault="003B777D" w:rsidP="003B777D" w:rsidR="003B777D">
      <w:pPr>
        <w:spacing w:after="0"/>
        <w:jc w:val="both"/>
      </w:pPr>
    </w:p>
    <w:p w:rsidRDefault="003B777D" w:rsidP="003B777D" w:rsidR="003B777D">
      <w:pPr>
        <w:spacing w:after="0"/>
        <w:jc w:val="both"/>
      </w:pPr>
      <w:r>
        <w:tab/>
      </w:r>
      <w:r>
        <w:tab/>
      </w:r>
      <w:r>
        <w:tab/>
      </w:r>
      <w:r>
        <w:tab/>
      </w:r>
    </w:p>
    <w:p w:rsidRDefault="003B777D" w:rsidP="003B777D" w:rsidR="003B777D">
      <w:pPr>
        <w:spacing w:after="0"/>
        <w:ind w:firstLine="708"/>
        <w:jc w:val="both"/>
      </w:pPr>
      <w:r>
        <w:tab/>
      </w:r>
      <w:r>
        <w:tab/>
        <w:t>U Varaždinu, 31. svibnja 2016. godine</w:t>
      </w:r>
    </w:p>
    <w:p w:rsidRDefault="003B777D" w:rsidP="003B777D" w:rsidR="003B777D">
      <w:pPr>
        <w:spacing w:after="0"/>
        <w:ind w:firstLine="708"/>
        <w:jc w:val="both"/>
      </w:pPr>
    </w:p>
    <w:p w:rsidRDefault="003B777D" w:rsidP="003B777D" w:rsidR="003B777D">
      <w:pPr>
        <w:spacing w:after="0"/>
        <w:ind w:firstLine="708"/>
        <w:jc w:val="both"/>
      </w:pPr>
    </w:p>
    <w:p w:rsidRDefault="003B777D" w:rsidP="003B777D" w:rsidR="003B777D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SUDAC:</w:t>
      </w:r>
    </w:p>
    <w:p w:rsidRDefault="003B777D" w:rsidP="003B777D" w:rsidR="003B777D">
      <w:pPr>
        <w:spacing w:after="0"/>
        <w:ind w:firstLine="708"/>
        <w:jc w:val="both"/>
      </w:pPr>
    </w:p>
    <w:p w:rsidRDefault="003B777D" w:rsidP="003B777D" w:rsidR="003B777D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Jasna Lekić</w:t>
      </w:r>
    </w:p>
    <w:p w:rsidRDefault="003D44E8" w:rsidP="003B777D" w:rsidR="00DA0242">
      <w:pPr>
        <w:spacing w:after="0"/>
        <w:jc w:val="both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44E8" w:rsidP="00537B78" w:rsidR="003D44E8">
      <w:r>
        <w:separator/>
      </w:r>
    </w:p>
  </w:endnote>
  <w:endnote w:id="0" w:type="continuationSeparator">
    <w:p w:rsidRDefault="003D44E8" w:rsidP="00537B78" w:rsidR="003D4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44E8" w:rsidP="00537B78" w:rsidR="003D44E8">
      <w:r>
        <w:separator/>
      </w:r>
    </w:p>
  </w:footnote>
  <w:footnote w:id="0" w:type="continuationSeparator">
    <w:p w:rsidRDefault="003D44E8" w:rsidP="00537B78" w:rsidR="003D4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5E7B6D"/>
    <w:multiLevelType w:val="hybridMultilevel"/>
    <w:tmpl w:val="EA98816A"/>
    <w:lvl w:tplc="0D4C82A2" w:ilvl="0">
      <w:start w:val="2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4"/>
  </w:num>
  <w:num w:numId="48">
    <w:abstractNumId w:val="2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77D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4E8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1DE2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63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St-809/2016-3</izvorni_sadrzaj>
    <derivirana_varijabla naziv="DomainObject.Oznaka_1">St-809/2016-3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</izvorni_sadrzaj>
    <derivirana_varijabla naziv="DomainObject.Predmet.Broj_1">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St-809/2016</izvorni_sadrzaj>
    <derivirana_varijabla naziv="DomainObject.Predmet.OznakaBroj_1">St-809/2016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Povjerenik Tomislav Đuričin</izvorni_sadrzaj>
    <derivirana_varijabla naziv="DomainObject.Predmet.PrimjedbaSuca_1">Povjerenik Tomislav Đuričin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OPRUGA metalni proizvodi d.d.</izvorni_sadrzaj>
    <derivirana_varijabla naziv="DomainObject.Predmet.StrankaFormated_1">  OPRUGA metalni proizvodi d.d.</derivirana_varijabla>
  </DomainObject.Predmet.StrankaFormated>
  <DomainObject.Predmet.StrankaFormatedOIB>
    <izvorni_sadrzaj>  OPRUGA metalni proizvodi d.d., OIB 78169139805</izvorni_sadrzaj>
    <derivirana_varijabla naziv="DomainObject.Predmet.StrankaFormatedOIB_1">  OPRUGA metalni proizvodi d.d., OIB 78169139805</derivirana_varijabla>
  </DomainObject.Predmet.StrankaFormatedOIB>
  <DomainObject.Predmet.StrankaFormatedWithAdress>
    <izvorni_sadrzaj> OPRUGA metalni proizvodi d.d., Ludbreška cesta 5, 42223 Varaždinske Toplice</izvorni_sadrzaj>
    <derivirana_varijabla naziv="DomainObject.Predmet.StrankaFormatedWithAdress_1"> OPRUGA metalni proizvodi d.d., Ludbreška cesta 5, 42223 Varaždinske Toplice</derivirana_varijabla>
  </DomainObject.Predmet.StrankaFormatedWithAdress>
  <DomainObject.Predmet.StrankaFormatedWithAdressOIB>
    <izvorni_sadrzaj> OPRUGA metalni proizvodi d.d., OIB 78169139805, Ludbreška cesta 5, 42223 Varaždinske Toplice</izvorni_sadrzaj>
    <derivirana_varijabla naziv="DomainObject.Predmet.StrankaFormatedWithAdressOIB_1"> OPRUGA metalni proizvodi d.d., OIB 78169139805, Ludbreška cesta 5, 42223 Varaždinske Toplice</derivirana_varijabla>
  </DomainObject.Predmet.StrankaFormatedWithAdressOIB>
  <DomainObject.Predmet.StrankaWithAdress>
    <izvorni_sadrzaj>OPRUGA metalni proizvodi d.d. Ludbreška cesta 5,42223 Varaždinske Toplice</izvorni_sadrzaj>
    <derivirana_varijabla naziv="DomainObject.Predmet.StrankaWithAdress_1">OPRUGA metalni proizvodi d.d. Ludbreška cesta 5,42223 Varaždinske Toplice</derivirana_varijabla>
  </DomainObject.Predmet.StrankaWithAdress>
  <DomainObject.Predmet.StrankaWithAdressOIB>
    <izvorni_sadrzaj>OPRUGA metalni proizvodi d.d., OIB 78169139805, Ludbreška cesta 5,42223 Varaždinske Toplice</izvorni_sadrzaj>
    <derivirana_varijabla naziv="DomainObject.Predmet.StrankaWithAdressOIB_1">OPRUGA metalni proizvodi d.d., OIB 78169139805, Ludbreška cesta 5,42223 Varaždinske Toplice</derivirana_varijabla>
  </DomainObject.Predmet.StrankaWithAdressOIB>
  <DomainObject.Predmet.StrankaNazivFormated>
    <izvorni_sadrzaj>OPRUGA metalni proizvodi d.d.</izvorni_sadrzaj>
    <derivirana_varijabla naziv="DomainObject.Predmet.StrankaNazivFormated_1">OPRUGA metalni proizvodi d.d.</derivirana_varijabla>
  </DomainObject.Predmet.StrankaNazivFormated>
  <DomainObject.Predmet.StrankaNazivFormatedOIB>
    <izvorni_sadrzaj>OPRUGA metalni proizvodi d.d., OIB 78169139805</izvorni_sadrzaj>
    <derivirana_varijabla naziv="DomainObject.Predmet.StrankaNazivFormatedOIB_1">OPRUGA metalni proizvodi d.d., OIB 78169139805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12822473.86</izvorni_sadrzaj>
    <derivirana_varijabla naziv="DomainObject.Predmet.TrenutnaVrijednost_1">12822473.86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OPRUGA metalni proizvodi d.d.</item>
    </izvorni_sadrzaj>
    <derivirana_varijabla naziv="DomainObject.Predmet.StrankaListFormated_1">
      <item>OPRUGA metalni proizvodi d.d.</item>
    </derivirana_varijabla>
  </DomainObject.Predmet.StrankaListFormated>
  <DomainObject.Predmet.StrankaListFormatedOIB>
    <izvorni_sadrzaj>
      <item>OPRUGA metalni proizvodi d.d., OIB 78169139805</item>
    </izvorni_sadrzaj>
    <derivirana_varijabla naziv="DomainObject.Predmet.StrankaListFormatedOIB_1">
      <item>OPRUGA metalni proizvodi d.d., OIB 78169139805</item>
    </derivirana_varijabla>
  </DomainObject.Predmet.StrankaListFormatedOIB>
  <DomainObject.Predmet.StrankaListFormatedWithAdress>
    <izvorni_sadrzaj>
      <item>OPRUGA metalni proizvodi d.d., Ludbreška cesta 5, 42223 Varaždinske Toplice</item>
    </izvorni_sadrzaj>
    <derivirana_varijabla naziv="DomainObject.Predmet.StrankaListFormatedWithAdress_1">
      <item>OPRUGA metalni proizvodi d.d., Ludbreška cesta 5, 42223 Varaždinske Toplice</item>
    </derivirana_varijabla>
  </DomainObject.Predmet.StrankaListFormatedWithAdress>
  <DomainObject.Predmet.StrankaListFormatedWithAdressOIB>
    <izvorni_sadrzaj>
      <item>OPRUGA metalni proizvodi d.d., OIB 78169139805, Ludbreška cesta 5, 42223 Varaždinske Toplice</item>
    </izvorni_sadrzaj>
    <derivirana_varijabla naziv="DomainObject.Predmet.StrankaListFormatedWithAdressOIB_1">
      <item>OPRUGA metalni proizvodi d.d., OIB 78169139805, Ludbreška cesta 5, 42223 Varaždinske Toplice</item>
    </derivirana_varijabla>
  </DomainObject.Predmet.StrankaListFormatedWithAdressOIB>
  <DomainObject.Predmet.StrankaListNazivFormated>
    <izvorni_sadrzaj>
      <item>OPRUGA metalni proizvodi d.d.</item>
    </izvorni_sadrzaj>
    <derivirana_varijabla naziv="DomainObject.Predmet.StrankaListNazivFormated_1">
      <item>OPRUGA metalni proizvodi d.d.</item>
    </derivirana_varijabla>
  </DomainObject.Predmet.StrankaListNazivFormated>
  <DomainObject.Predmet.StrankaListNazivFormatedOIB>
    <izvorni_sadrzaj>
      <item>OPRUGA metalni proizvodi d.d., OIB 78169139805</item>
    </izvorni_sadrzaj>
    <derivirana_varijabla naziv="DomainObject.Predmet.StrankaListNazivFormatedOIB_1">
      <item>OPRUGA metalni proizvodi d.d., OIB 78169139805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Tomislav Đuričin</item>
      <item>AGLab društvo s ograničenom odgovornošću, laboratorij za atestaciju zavarivača, operatera i postupaka zavarivanja, proizvod</item>
      <item>ALU-M.E.C. GmbH</item>
      <item>ALU - MAR metalne konstrukcije d.o.o.</item>
      <item>ARSENAL-IVEZIĆ društvo s ograničenom odgovornošću za usluge privatne zaštite</item>
      <item>ATLAS COPCO d.o.o. za usluge</item>
      <item>Antun Novačić</item>
      <item>AWS STAHLHANDEL GmbH Neonkirchner str.49, Puchbereg am Schneeberg, Austrija</item>
    </izvorni_sadrzaj>
    <derivirana_varijabla naziv="DomainObject.Predmet.OstaliListFormated_1">
      <item>Financijska agencija</item>
      <item>Sudski registar</item>
      <item>Tomislav Đuričin</item>
      <item>AGLab društvo s ograničenom odgovornošću, laboratorij za atestaciju zavarivača, operatera i postupaka zavarivanja, proizvod</item>
      <item>ALU-M.E.C. GmbH</item>
      <item>ALU - MAR metalne konstrukcije d.o.o.</item>
      <item>ARSENAL-IVEZIĆ društvo s ograničenom odgovornošću za usluge privatne zaštite</item>
      <item>ATLAS COPCO d.o.o. za usluge</item>
      <item>Antun Novačić</item>
      <item>AWS STAHLHANDEL GmbH Neonkirchner str.49, Puchbereg am Schneeberg, Austrija</item>
    </derivirana_varijabla>
  </DomainObject.Predmet.OstaliListFormated>
  <DomainObject.Predmet.OstaliListFormatedOIB>
    <izvorni_sadrzaj>
      <item>Financijska agencija, OIB 85821130368</item>
      <item>Sudski registar</item>
      <item>Tomislav Đuričin, OIB 01733609458</item>
      <item>AGLab društvo s ograničenom odgovornošću, laboratorij za atestaciju zavarivača, operatera i postupaka zavarivanja, proizvod, OIB 28531305404</item>
      <item>ALU-M.E.C. GmbH</item>
      <item>ALU - MAR metalne konstrukcije d.o.o., OIB 54215935007</item>
      <item>ARSENAL-IVEZIĆ društvo s ograničenom odgovornošću za usluge privatne zaštite, OIB 18109390092</item>
      <item>ATLAS COPCO d.o.o. za usluge, OIB 80829168312</item>
      <item>Antun Novačić, OIB 73435780580</item>
      <item>AWS STAHLHANDEL GmbH Neonkirchner str.49, Puchbereg am Schneeberg, Austrija</item>
    </izvorni_sadrzaj>
    <derivirana_varijabla naziv="DomainObject.Predmet.OstaliListFormatedOIB_1">
      <item>Financijska agencija, OIB 85821130368</item>
      <item>Sudski registar</item>
      <item>Tomislav Đuričin, OIB 01733609458</item>
      <item>AGLab društvo s ograničenom odgovornošću, laboratorij za atestaciju zavarivača, operatera i postupaka zavarivanja, proizvod, OIB 28531305404</item>
      <item>ALU-M.E.C. GmbH</item>
      <item>ALU - MAR metalne konstrukcije d.o.o., OIB 54215935007</item>
      <item>ARSENAL-IVEZIĆ društvo s ograničenom odgovornošću za usluge privatne zaštite, OIB 18109390092</item>
      <item>ATLAS COPCO d.o.o. za usluge, OIB 80829168312</item>
      <item>Antun Novačić, OIB 73435780580</item>
      <item>AWS STAHLHANDEL GmbH Neonkirchner str.49, Puchbereg am Schneeberg, Austrija</item>
    </derivirana_varijabla>
  </DomainObject.Predmet.OstaliListFormatedOIB>
  <DomainObject.Predmet.OstaliListFormatedWithAdress>
    <izvorni_sadrzaj>
      <item>Financijska agencija, Ulica grada Vukovara 70, 10000 Zagreb</item>
      <item>Sudski registar, B. Radića 2, 42000 Varaždin</item>
      <item>Tomislav Đuričin, Dravska Poljana 1, 42000 Varaždin</item>
      <item>AGLab društvo s ograničenom odgovornošću, laboratorij za atestaciju zavarivača, operatera i postupaka zavarivanja, proizvod, Bana Jelačića 6 H, 42204 Gornji Kneginec</item>
      <item>ALU-M.E.C. GmbH</item>
      <item>ALU - MAR metalne konstrukcije d.o.o., Ludbreška cesta 5, 42223 Varaždinske Toplice</item>
      <item>ARSENAL-IVEZIĆ društvo s ograničenom odgovornošću za usluge privatne zaštite, Pavlinska 5, 42000 Varaždin</item>
      <item>ATLAS COPCO d.o.o. za usluge, Slavonska avenija 19, 10000 Zagreb</item>
      <item>Antun Novačić, Leskovec Toplički 98, 42223 Leskovec Toplički</item>
      <item>AWS STAHLHANDEL GmbH Neonkirchner str.49, Puchbereg am Schneeberg, Austrija</item>
    </izvorni_sadrzaj>
    <derivirana_varijabla naziv="DomainObject.Predmet.OstaliListFormatedWithAdress_1">
      <item>Financijska agencija, Ulica grada Vukovara 70, 10000 Zagreb</item>
      <item>Sudski registar, B. Radića 2, 42000 Varaždin</item>
      <item>Tomislav Đuričin, Dravska Poljana 1, 42000 Varaždin</item>
      <item>AGLab društvo s ograničenom odgovornošću, laboratorij za atestaciju zavarivača, operatera i postupaka zavarivanja, proizvod, Bana Jelačića 6 H, 42204 Gornji Kneginec</item>
      <item>ALU-M.E.C. GmbH</item>
      <item>ALU - MAR metalne konstrukcije d.o.o., Ludbreška cesta 5, 42223 Varaždinske Toplice</item>
      <item>ARSENAL-IVEZIĆ društvo s ograničenom odgovornošću za usluge privatne zaštite, Pavlinska 5, 42000 Varaždin</item>
      <item>ATLAS COPCO d.o.o. za usluge, Slavonska avenija 19, 10000 Zagreb</item>
      <item>Antun Novačić, Leskovec Toplički 98, 42223 Leskovec Toplički</item>
      <item>AWS STAHLHANDEL GmbH Neonkirchner str.49, Puchbereg am Schneeberg, Austrija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registar, B. Radića 2, 42000 Varaždin</item>
      <item>Tomislav Đuričin, OIB 01733609458, Dravska Poljana 1, 42000 Varaždin</item>
      <item>AGLab društvo s ograničenom odgovornošću, laboratorij za atestaciju zavarivača, operatera i postupaka zavarivanja, proizvod, OIB 28531305404, Bana Jelačića 6 H, 42204 Gornji Kneginec</item>
      <item>ALU-M.E.C. GmbH</item>
      <item>ALU - MAR metalne konstrukcije d.o.o., OIB 54215935007, Ludbreška cesta 5, 42223 Varaždinske Toplice</item>
      <item>ARSENAL-IVEZIĆ društvo s ograničenom odgovornošću za usluge privatne zaštite, OIB 18109390092, Pavlinska 5, 42000 Varaždin</item>
      <item>ATLAS COPCO d.o.o. za usluge, OIB 80829168312, Slavonska avenija 19, 10000 Zagreb</item>
      <item>Antun Novačić, OIB 73435780580, Leskovec Toplički 98, 42223 Leskovec Toplički</item>
      <item>AWS STAHLHANDEL GmbH Neonkirchner str.49, Puchbereg am Schneeberg, Austrija</item>
    </izvorni_sadrzaj>
    <derivirana_varijabla naziv="DomainObject.Predmet.OstaliListFormatedWithAdressOIB_1">
      <item>Financijska agencija, OIB 85821130368, Ulica grada Vukovara 70, 10000 Zagreb</item>
      <item>Sudski registar, B. Radića 2, 42000 Varaždin</item>
      <item>Tomislav Đuričin, OIB 01733609458, Dravska Poljana 1, 42000 Varaždin</item>
      <item>AGLab društvo s ograničenom odgovornošću, laboratorij za atestaciju zavarivača, operatera i postupaka zavarivanja, proizvod, OIB 28531305404, Bana Jelačića 6 H, 42204 Gornji Kneginec</item>
      <item>ALU-M.E.C. GmbH</item>
      <item>ALU - MAR metalne konstrukcije d.o.o., OIB 54215935007, Ludbreška cesta 5, 42223 Varaždinske Toplice</item>
      <item>ARSENAL-IVEZIĆ društvo s ograničenom odgovornošću za usluge privatne zaštite, OIB 18109390092, Pavlinska 5, 42000 Varaždin</item>
      <item>ATLAS COPCO d.o.o. za usluge, OIB 80829168312, Slavonska avenija 19, 10000 Zagreb</item>
      <item>Antun Novačić, OIB 73435780580, Leskovec Toplički 98, 42223 Leskovec Toplički</item>
      <item>AWS STAHLHANDEL GmbH Neonkirchner str.49, Puchbereg am Schneeberg, Austrija</item>
    </derivirana_varijabla>
  </DomainObject.Predmet.OstaliListFormatedWithAdressOIB>
  <DomainObject.Predmet.OstaliListNazivFormated>
    <izvorni_sadrzaj>
      <item>Financijska agencija</item>
      <item>Sudski registar</item>
      <item>Tomislav Đuričin</item>
      <item>AGLab društvo s ograničenom odgovornošću, laboratorij za atestaciju zavarivača, operatera i postupaka zavarivanja, proizvod</item>
      <item>ALU-M.E.C. GmbH</item>
      <item>ALU - MAR metalne konstrukcije d.o.o.</item>
      <item>ARSENAL-IVEZIĆ društvo s ograničenom odgovornošću za usluge privatne zaštite</item>
      <item>ATLAS COPCO d.o.o. za usluge</item>
      <item>Antun Novačić</item>
      <item>AWS STAHLHANDEL GmbH Neonkirchner str.49, Puchbereg am Schneeberg, Austrija</item>
    </izvorni_sadrzaj>
    <derivirana_varijabla naziv="DomainObject.Predmet.OstaliListNazivFormated_1">
      <item>Financijska agencija</item>
      <item>Sudski registar</item>
      <item>Tomislav Đuričin</item>
      <item>AGLab društvo s ograničenom odgovornošću, laboratorij za atestaciju zavarivača, operatera i postupaka zavarivanja, proizvod</item>
      <item>ALU-M.E.C. GmbH</item>
      <item>ALU - MAR metalne konstrukcije d.o.o.</item>
      <item>ARSENAL-IVEZIĆ društvo s ograničenom odgovornošću za usluge privatne zaštite</item>
      <item>ATLAS COPCO d.o.o. za usluge</item>
      <item>Antun Novačić</item>
      <item>AWS STAHLHANDEL GmbH Neonkirchner str.49, Puchbereg am Schneeberg, Austrija</item>
    </derivirana_varijabla>
  </DomainObject.Predmet.OstaliListNazivFormated>
  <DomainObject.Predmet.OstaliListNazivFormatedOIB>
    <izvorni_sadrzaj>
      <item>Financijska agencija, OIB 85821130368</item>
      <item>Sudski registar</item>
      <item>Tomislav Đuričin, OIB 01733609458</item>
      <item>AGLab društvo s ograničenom odgovornošću, laboratorij za atestaciju zavarivača, operatera i postupaka zavarivanja, proizvod, OIB 28531305404</item>
      <item>ALU-M.E.C. GmbH</item>
      <item>ALU - MAR metalne konstrukcije d.o.o., OIB 54215935007</item>
      <item>ARSENAL-IVEZIĆ društvo s ograničenom odgovornošću za usluge privatne zaštite, OIB 18109390092</item>
      <item>ATLAS COPCO d.o.o. za usluge, OIB 80829168312</item>
      <item>Antun Novačić, OIB 73435780580</item>
      <item>AWS STAHLHANDEL GmbH Neonkirchner str.49, Puchbereg am Schneeberg, Austrija</item>
    </izvorni_sadrzaj>
    <derivirana_varijabla naziv="DomainObject.Predmet.OstaliListNazivFormatedOIB_1">
      <item>Financijska agencija, OIB 85821130368</item>
      <item>Sudski registar</item>
      <item>Tomislav Đuričin, OIB 01733609458</item>
      <item>AGLab društvo s ograničenom odgovornošću, laboratorij za atestaciju zavarivača, operatera i postupaka zavarivanja, proizvod, OIB 28531305404</item>
      <item>ALU-M.E.C. GmbH</item>
      <item>ALU - MAR metalne konstrukcije d.o.o., OIB 54215935007</item>
      <item>ARSENAL-IVEZIĆ društvo s ograničenom odgovornošću za usluge privatne zaštite, OIB 18109390092</item>
      <item>ATLAS COPCO d.o.o. za usluge, OIB 80829168312</item>
      <item>Antun Novačić, OIB 73435780580</item>
      <item>AWS STAHLHANDEL GmbH Neonkirchner str.49, Puchbereg am Schneeberg, Austrija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>St-809/2016-3</izvorni_sadrzaj>
    <derivirana_varijabla naziv="DomainObject.PoslovniBrojDokumenta_1">St-809/2016-3</derivirana_varijabla>
  </DomainObject.PoslovniBrojDokumenta>
  <DomainObject.Predmet.StrankaIDrugi>
    <izvorni_sadrzaj>OPRUGA metalni proizvodi d.d.</izvorni_sadrzaj>
    <derivirana_varijabla naziv="DomainObject.Predmet.StrankaIDrugi_1">OPRUGA metalni proizvodi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OPRUGA metalni proizvodi d.d., OIB 78169139805, Ludbreška cesta 5, 42223 Varaždinske Toplice</izvorni_sadrzaj>
    <derivirana_varijabla naziv="DomainObject.Predmet.StrankaIDrugiAdressOIB_1">OPRUGA metalni proizvodi d.d., OIB 78169139805, Ludbreška cesta 5, 42223 Varaždinske Toplice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OPRUGA metalni proizvodi d.d.</item>
      <item>Financijska agencija</item>
      <item>Sudski registar</item>
      <item>Tomislav Đuričin</item>
      <item>AGLab društvo s ograničenom odgovornošću, laboratorij za atestaciju zavarivača, operatera i postupaka zavarivanja, proizvod</item>
      <item>ALU-M.E.C. GmbH</item>
      <item>ALU - MAR metalne konstrukcije d.o.o.</item>
      <item>ARSENAL-IVEZIĆ društvo s ograničenom odgovornošću za usluge privatne zaštite</item>
      <item>ATLAS COPCO d.o.o. za usluge</item>
      <item>Antun Novačić</item>
      <item>AWS STAHLHANDEL GmbH Neonkirchner str.49, Puchbereg am Schneeberg, Austrija</item>
    </izvorni_sadrzaj>
    <derivirana_varijabla naziv="DomainObject.Predmet.SudioniciListNaziv_1">
      <item>OPRUGA metalni proizvodi d.d.</item>
      <item>Financijska agencija</item>
      <item>Sudski registar</item>
      <item>Tomislav Đuričin</item>
      <item>AGLab društvo s ograničenom odgovornošću, laboratorij za atestaciju zavarivača, operatera i postupaka zavarivanja, proizvod</item>
      <item>ALU-M.E.C. GmbH</item>
      <item>ALU - MAR metalne konstrukcije d.o.o.</item>
      <item>ARSENAL-IVEZIĆ društvo s ograničenom odgovornošću za usluge privatne zaštite</item>
      <item>ATLAS COPCO d.o.o. za usluge</item>
      <item>Antun Novačić</item>
      <item>AWS STAHLHANDEL GmbH Neonkirchner str.49, Puchbereg am Schneeberg, Austrija</item>
    </derivirana_varijabla>
  </DomainObject.Predmet.SudioniciListNaziv>
  <DomainObject.Predmet.SudioniciListAdressOIB>
    <izvorni_sadrzaj>
      <item>OPRUGA metalni proizvodi d.d., OIB 78169139805, Ludbreška cesta 5,42223 Varaždinske Toplice</item>
      <item>Financijska agencija, OIB 85821130368, Ulica grada Vukovara 70,10000 Zagreb</item>
      <item>Sudski registar, B. Radića 2,42000 Varaždin</item>
      <item>Tomislav Đuričin, OIB 01733609458, Dravska Poljana 1,42000 Varaždin</item>
      <item>AGLab društvo s ograničenom odgovornošću, laboratorij za atestaciju zavarivača, operatera i postupaka zavarivanja, proizvod, OIB 28531305404, Bana Jelačića 6 H,42204 Gornji Kneginec</item>
      <item>ALU-M.E.C. GmbH</item>
      <item>ALU - MAR metalne konstrukcije d.o.o., OIB 54215935007, Ludbreška cesta 5,42223 Varaždinske Toplice</item>
      <item>ARSENAL-IVEZIĆ društvo s ograničenom odgovornošću za usluge privatne zaštite, OIB 18109390092, Pavlinska 5,42000 Varaždin</item>
      <item>ATLAS COPCO d.o.o. za usluge, OIB 80829168312, Slavonska avenija 19,10000 Zagreb</item>
      <item>Antun Novačić, OIB 73435780580, Leskovec Toplički 98,42223 Leskovec Toplički</item>
      <item>AWS STAHLHANDEL GmbH Neonkirchner str.49, Puchbereg am Schneeberg, Austrija</item>
    </izvorni_sadrzaj>
    <derivirana_varijabla naziv="DomainObject.Predmet.SudioniciListAdressOIB_1">
      <item>OPRUGA metalni proizvodi d.d., OIB 78169139805, Ludbreška cesta 5,42223 Varaždinske Toplice</item>
      <item>Financijska agencija, OIB 85821130368, Ulica grada Vukovara 70,10000 Zagreb</item>
      <item>Sudski registar, B. Radića 2,42000 Varaždin</item>
      <item>Tomislav Đuričin, OIB 01733609458, Dravska Poljana 1,42000 Varaždin</item>
      <item>AGLab društvo s ograničenom odgovornošću, laboratorij za atestaciju zavarivača, operatera i postupaka zavarivanja, proizvod, OIB 28531305404, Bana Jelačića 6 H,42204 Gornji Kneginec</item>
      <item>ALU-M.E.C. GmbH</item>
      <item>ALU - MAR metalne konstrukcije d.o.o., OIB 54215935007, Ludbreška cesta 5,42223 Varaždinske Toplice</item>
      <item>ARSENAL-IVEZIĆ društvo s ograničenom odgovornošću za usluge privatne zaštite, OIB 18109390092, Pavlinska 5,42000 Varaždin</item>
      <item>ATLAS COPCO d.o.o. za usluge, OIB 80829168312, Slavonska avenija 19,10000 Zagreb</item>
      <item>Antun Novačić, OIB 73435780580, Leskovec Toplički 98,42223 Leskovec Toplički</item>
      <item>AWS STAHLHANDEL GmbH Neonkirchner str.49, Puchbereg am Schneeberg, Austrija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557D8B-19E2-4CDB-A720-56A8352CE2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180</properties:Words>
  <properties:Characters>1020</properties:Characters>
  <properties:Lines>45</properties:Lines>
  <properties:Paragraphs>16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2016-05-31T10:00:00Z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St-809/2016-3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