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c3ed" w14:paraId="ecbc3ed" w:rsidRDefault="001F237E" w:rsidP="00591F85" w:rsidR="00591F85" w:rsidRPr="00D25BAB">
      <w:pPr>
        <w:ind w:firstLine="426"/>
        <w15:collapsed w:val="false"/>
      </w:pPr>
      <w:bookmarkStart w:name="_GoBack" w:id="0"/>
      <w:bookmarkEnd w:id="0"/>
      <w:r w:rsidRPr="00D25BA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D25BA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D25BAB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8B1121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932F52" w:rsidRPr="00D25BA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8D19D7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932F52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0A526B" w:rsidRPr="00D25BA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>66 St-</w:t>
      </w:r>
      <w:r w:rsidR="008B1121">
        <w:rPr>
          <w:rFonts w:hAnsi="Times New Roman" w:ascii="Times New Roman"/>
          <w:b w:val="false"/>
          <w:color w:val="auto"/>
          <w:szCs w:val="24"/>
        </w:rPr>
        <w:t>59</w:t>
      </w:r>
      <w:r w:rsidR="00504A9E">
        <w:rPr>
          <w:rFonts w:hAnsi="Times New Roman" w:ascii="Times New Roman"/>
          <w:b w:val="false"/>
          <w:color w:val="auto"/>
          <w:szCs w:val="24"/>
        </w:rPr>
        <w:t>/1</w:t>
      </w:r>
      <w:r w:rsidR="008B1121">
        <w:rPr>
          <w:rFonts w:hAnsi="Times New Roman" w:ascii="Times New Roman"/>
          <w:b w:val="false"/>
          <w:color w:val="auto"/>
          <w:szCs w:val="24"/>
        </w:rPr>
        <w:t>2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D25BAB">
      <w:pPr>
        <w:jc w:val="center"/>
      </w:pPr>
      <w:r w:rsidRPr="00D25BAB">
        <w:t>R E P U B L I K A   H R V A T S K A</w:t>
      </w:r>
    </w:p>
    <w:p w:rsidRDefault="00690661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23A0B" w:rsidP="00B73156" w:rsidR="00210798" w:rsidRPr="00D25BA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>S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U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G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L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A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S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N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O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S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T</w:t>
      </w:r>
    </w:p>
    <w:p w:rsidRDefault="00D25BAB" w:rsidP="00B73156" w:rsidR="00D25BAB" w:rsidRPr="00D25BA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I </w:t>
      </w:r>
    </w:p>
    <w:p w:rsidRDefault="00D25BAB" w:rsidP="00B73156" w:rsidR="00D25BAB" w:rsidRPr="00D25BA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Z A K </w:t>
      </w:r>
      <w:proofErr w:type="spellStart"/>
      <w:r w:rsidRPr="00D25BAB">
        <w:rPr>
          <w:rFonts w:hAnsi="Times New Roman" w:ascii="Times New Roman"/>
          <w:b w:val="false"/>
          <w:color w:val="auto"/>
          <w:szCs w:val="24"/>
        </w:rPr>
        <w:t>LJ</w:t>
      </w:r>
      <w:proofErr w:type="spellEnd"/>
      <w:r w:rsidRPr="00D25BAB">
        <w:rPr>
          <w:rFonts w:hAnsi="Times New Roman" w:ascii="Times New Roman"/>
          <w:b w:val="false"/>
          <w:color w:val="auto"/>
          <w:szCs w:val="24"/>
        </w:rPr>
        <w:t xml:space="preserve"> U Č A K</w:t>
      </w:r>
    </w:p>
    <w:p w:rsidRDefault="00210798" w:rsidP="00210798" w:rsidR="00210798" w:rsidRPr="00D25BA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D25BA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11101A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8B1121" w:rsidRPr="008B1121">
        <w:rPr>
          <w:rFonts w:hAnsi="Times New Roman" w:ascii="Times New Roman"/>
          <w:b w:val="false"/>
          <w:color w:val="auto"/>
          <w:szCs w:val="24"/>
        </w:rPr>
        <w:t>AUTOMEHANIKA</w:t>
      </w:r>
      <w:proofErr w:type="spellEnd"/>
      <w:r w:rsidR="008B1121" w:rsidRPr="008B1121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8B1121" w:rsidRPr="008B1121">
        <w:rPr>
          <w:rFonts w:hAnsi="Times New Roman" w:ascii="Times New Roman"/>
          <w:b w:val="false"/>
          <w:color w:val="auto"/>
          <w:szCs w:val="24"/>
        </w:rPr>
        <w:t>JAKOVIĆ</w:t>
      </w:r>
      <w:proofErr w:type="spellEnd"/>
      <w:r w:rsidR="008B1121" w:rsidRPr="008B1121">
        <w:rPr>
          <w:rFonts w:hAnsi="Times New Roman" w:ascii="Times New Roman"/>
          <w:b w:val="false"/>
          <w:color w:val="auto"/>
          <w:szCs w:val="24"/>
        </w:rPr>
        <w:t xml:space="preserve"> d.o.o. u stečaju, Krapina, Zagrebačka cesta 26/c, </w:t>
      </w:r>
      <w:proofErr w:type="spellStart"/>
      <w:r w:rsidR="008B1121" w:rsidRPr="008B1121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8B1121" w:rsidRPr="008B1121">
        <w:rPr>
          <w:rFonts w:hAnsi="Times New Roman" w:ascii="Times New Roman"/>
          <w:b w:val="false"/>
          <w:color w:val="auto"/>
          <w:szCs w:val="24"/>
        </w:rPr>
        <w:t xml:space="preserve">:080435440, </w:t>
      </w:r>
      <w:proofErr w:type="spellStart"/>
      <w:r w:rsidR="008B1121" w:rsidRPr="008B1121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8B1121" w:rsidRPr="008B1121">
        <w:rPr>
          <w:rFonts w:hAnsi="Times New Roman" w:ascii="Times New Roman"/>
          <w:b w:val="false"/>
          <w:color w:val="auto"/>
          <w:szCs w:val="24"/>
        </w:rPr>
        <w:t>:18789630476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8B1121">
        <w:rPr>
          <w:rFonts w:hAnsi="Times New Roman" w:ascii="Times New Roman"/>
          <w:b w:val="false"/>
          <w:color w:val="auto"/>
          <w:szCs w:val="24"/>
        </w:rPr>
        <w:t>20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360A5A">
        <w:rPr>
          <w:rFonts w:hAnsi="Times New Roman" w:ascii="Times New Roman"/>
          <w:b w:val="false"/>
          <w:color w:val="auto"/>
          <w:szCs w:val="24"/>
        </w:rPr>
        <w:t>srpnja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360A5A">
        <w:rPr>
          <w:rFonts w:hAnsi="Times New Roman" w:ascii="Times New Roman"/>
          <w:b w:val="false"/>
          <w:color w:val="auto"/>
          <w:szCs w:val="24"/>
        </w:rPr>
        <w:t>8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 w:rsidRPr="00D25BA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79CF" w:rsidP="001679CF" w:rsidR="00210798" w:rsidRPr="00D25BAB">
      <w:pPr>
        <w:jc w:val="center"/>
      </w:pPr>
      <w:r w:rsidRPr="00D25BAB">
        <w:t xml:space="preserve">d a j e </w:t>
      </w:r>
      <w:r w:rsidR="005F4DEF" w:rsidRPr="00D25BAB">
        <w:t xml:space="preserve">  </w:t>
      </w:r>
      <w:r w:rsidRPr="00D25BAB">
        <w:t xml:space="preserve"> s e </w:t>
      </w:r>
      <w:r w:rsidR="005F4DEF" w:rsidRPr="00D25BAB">
        <w:t xml:space="preserve">  </w:t>
      </w:r>
      <w:r w:rsidRPr="00D25BAB">
        <w:t xml:space="preserve"> s u g l a s n o s t</w:t>
      </w:r>
    </w:p>
    <w:p w:rsidRDefault="001679CF" w:rsidP="00FA20FF" w:rsidR="001679CF" w:rsidRPr="00D25BAB"/>
    <w:p w:rsidRDefault="00834828" w:rsidP="00834828" w:rsidR="00C57E2E" w:rsidRPr="00D25BAB">
      <w:pPr>
        <w:ind w:firstLine="708"/>
        <w:jc w:val="both"/>
      </w:pPr>
      <w:r w:rsidRPr="00D25BAB">
        <w:t>stečajnom upravitelju za</w:t>
      </w:r>
      <w:r w:rsidR="00AA4E5F">
        <w:t xml:space="preserve"> završnu</w:t>
      </w:r>
      <w:r w:rsidR="00C57E2E" w:rsidRPr="00D25BAB">
        <w:t xml:space="preserve"> diobu</w:t>
      </w:r>
      <w:r w:rsidR="00CE2CBB" w:rsidRPr="00D25BAB">
        <w:t xml:space="preserve"> prema diobnom popisu od </w:t>
      </w:r>
      <w:r w:rsidR="008B1121">
        <w:t>19</w:t>
      </w:r>
      <w:r w:rsidR="00CE2CBB" w:rsidRPr="00D25BAB">
        <w:t xml:space="preserve">. </w:t>
      </w:r>
      <w:r w:rsidR="008B1121">
        <w:t>srpnja</w:t>
      </w:r>
      <w:r w:rsidR="00CE2CBB" w:rsidRPr="00D25BAB">
        <w:t xml:space="preserve"> 201</w:t>
      </w:r>
      <w:r w:rsidR="008B07F1">
        <w:t>8</w:t>
      </w:r>
      <w:r w:rsidR="00CE2CBB" w:rsidRPr="00D25BAB">
        <w:t>.</w:t>
      </w:r>
    </w:p>
    <w:p w:rsidRDefault="008B07F1" w:rsidP="008B07F1" w:rsidR="008B07F1"/>
    <w:p w:rsidRDefault="00D25BAB" w:rsidP="00D25BAB" w:rsidR="00D25BAB" w:rsidRPr="00D25BAB">
      <w:pPr>
        <w:jc w:val="center"/>
      </w:pPr>
      <w:r w:rsidRPr="00D25BAB">
        <w:t xml:space="preserve">z a k </w:t>
      </w:r>
      <w:proofErr w:type="spellStart"/>
      <w:r w:rsidRPr="00D25BAB">
        <w:t>lj</w:t>
      </w:r>
      <w:proofErr w:type="spellEnd"/>
      <w:r w:rsidRPr="00D25BAB">
        <w:t xml:space="preserve"> u č i o    j e</w:t>
      </w:r>
    </w:p>
    <w:p w:rsidRDefault="00D25BAB" w:rsidP="00D25BAB" w:rsidR="00D25BAB" w:rsidRPr="00D25BAB">
      <w:pPr>
        <w:jc w:val="both"/>
      </w:pPr>
    </w:p>
    <w:p w:rsidRDefault="00BA6C46" w:rsidP="00C136CB" w:rsidR="00D25BAB">
      <w:pPr>
        <w:ind w:left="360"/>
        <w:jc w:val="both"/>
      </w:pPr>
      <w:r>
        <w:t xml:space="preserve">    </w:t>
      </w:r>
      <w:r w:rsidR="00D25BAB">
        <w:t>I</w:t>
      </w:r>
      <w:r w:rsidR="00D25BAB">
        <w:tab/>
      </w:r>
      <w:r>
        <w:t xml:space="preserve">  </w:t>
      </w:r>
      <w:r w:rsidR="00AA4E5F">
        <w:tab/>
      </w:r>
      <w:r w:rsidR="00D25BAB">
        <w:t xml:space="preserve">Određuje se </w:t>
      </w:r>
      <w:r w:rsidR="005273D1">
        <w:t>završno ročište vjerovnika za</w:t>
      </w:r>
      <w:r w:rsidR="00D25BAB">
        <w:t xml:space="preserve">; </w:t>
      </w:r>
    </w:p>
    <w:p w:rsidRDefault="005F5C1E" w:rsidP="00D25BAB" w:rsidR="00D25BAB">
      <w:pPr>
        <w:ind w:left="360"/>
        <w:jc w:val="center"/>
      </w:pPr>
      <w:r>
        <w:t>2</w:t>
      </w:r>
      <w:r w:rsidR="00C136CB">
        <w:t>8</w:t>
      </w:r>
      <w:r w:rsidR="00D25BAB">
        <w:t xml:space="preserve">. </w:t>
      </w:r>
      <w:r w:rsidR="00C136CB">
        <w:t>kolovoza</w:t>
      </w:r>
      <w:r w:rsidR="00D25BAB">
        <w:t xml:space="preserve"> 2018. u 10,</w:t>
      </w:r>
      <w:r w:rsidR="003459E6">
        <w:t>0</w:t>
      </w:r>
      <w:r w:rsidR="00D25BAB">
        <w:t>0 sati</w:t>
      </w:r>
    </w:p>
    <w:p w:rsidRDefault="00D05A52" w:rsidP="00D25BAB" w:rsidR="00D25BAB">
      <w:pPr>
        <w:ind w:left="360"/>
        <w:jc w:val="center"/>
      </w:pPr>
      <w:r>
        <w:t xml:space="preserve">        </w:t>
      </w:r>
      <w:r w:rsidR="00D25BAB">
        <w:t>u Trgovačkom sudu u Zagrebu, Petrinjska 8, soba 88/II (ulična zgrada).</w:t>
      </w:r>
    </w:p>
    <w:p w:rsidRDefault="00D05A52" w:rsidP="00D25BAB" w:rsidR="00D05A52">
      <w:pPr>
        <w:ind w:left="360"/>
        <w:jc w:val="center"/>
      </w:pPr>
    </w:p>
    <w:p w:rsidRDefault="00D05A52" w:rsidP="00C136CB" w:rsidR="00CF0B4A" w:rsidRPr="00D25BAB">
      <w:pPr>
        <w:ind w:left="360"/>
        <w:jc w:val="both"/>
      </w:pPr>
      <w:r>
        <w:t xml:space="preserve">    </w:t>
      </w:r>
      <w:r w:rsidR="00D25BAB">
        <w:t>II</w:t>
      </w:r>
      <w:r w:rsidR="00D25BAB">
        <w:tab/>
        <w:t>Na Skupštinu se pozivaju pristupiti stečajni upravitelj i stečajni vjerovnici.</w:t>
      </w:r>
    </w:p>
    <w:p w:rsidRDefault="005273D1" w:rsidP="00210798" w:rsidR="005273D1">
      <w:pPr>
        <w:ind w:left="360"/>
        <w:jc w:val="center"/>
      </w:pPr>
    </w:p>
    <w:p w:rsidRDefault="00210798" w:rsidP="00210798" w:rsidR="00210798" w:rsidRPr="00D25BAB">
      <w:pPr>
        <w:ind w:left="360"/>
        <w:jc w:val="center"/>
      </w:pPr>
      <w:r w:rsidRPr="00D25BAB">
        <w:t xml:space="preserve">U </w:t>
      </w:r>
      <w:r w:rsidR="00690661" w:rsidRPr="00D25BAB">
        <w:t>Zagrebu</w:t>
      </w:r>
      <w:r w:rsidR="000A526B" w:rsidRPr="00D25BAB">
        <w:t xml:space="preserve"> </w:t>
      </w:r>
      <w:r w:rsidR="008B1121">
        <w:t>20</w:t>
      </w:r>
      <w:r w:rsidR="00690661" w:rsidRPr="00D25BAB">
        <w:t xml:space="preserve">. </w:t>
      </w:r>
      <w:r w:rsidR="00360A5A">
        <w:t>srpnja</w:t>
      </w:r>
      <w:r w:rsidR="0027235A" w:rsidRPr="00D25BAB">
        <w:t xml:space="preserve"> </w:t>
      </w:r>
      <w:r w:rsidR="00690661" w:rsidRPr="00D25BAB">
        <w:t>201</w:t>
      </w:r>
      <w:r w:rsidR="00360A5A">
        <w:t>8</w:t>
      </w:r>
      <w:r w:rsidR="00690661" w:rsidRPr="00D25BAB">
        <w:t>.</w:t>
      </w:r>
    </w:p>
    <w:p w:rsidRDefault="00210798" w:rsidP="00210798" w:rsidR="00210798" w:rsidRPr="00D25BAB">
      <w:pPr>
        <w:ind w:left="360"/>
        <w:jc w:val="center"/>
      </w:pPr>
    </w:p>
    <w:p w:rsidRDefault="00210798" w:rsidP="00210798" w:rsidR="00210798" w:rsidRPr="00D25BAB">
      <w:pPr>
        <w:ind w:left="4956"/>
        <w:jc w:val="center"/>
      </w:pPr>
      <w:r w:rsidRPr="00D25BAB">
        <w:t>Stečajni sudac</w:t>
      </w:r>
    </w:p>
    <w:p w:rsidRDefault="00690661" w:rsidP="00BA6C46" w:rsidR="00210798" w:rsidRPr="00D25BAB">
      <w:pPr>
        <w:ind w:left="4956"/>
        <w:jc w:val="center"/>
      </w:pPr>
      <w:r w:rsidRPr="00D25BAB">
        <w:t>Mislav Kolakušić</w:t>
      </w:r>
      <w:r w:rsidR="001516AC">
        <w:t xml:space="preserve"> v.r.</w:t>
      </w:r>
    </w:p>
    <w:p w:rsidRDefault="00210798" w:rsidP="00210798" w:rsidR="00210798" w:rsidRPr="00D25BAB">
      <w:pPr>
        <w:ind w:left="360"/>
        <w:jc w:val="center"/>
      </w:pPr>
    </w:p>
    <w:p w:rsidRDefault="001516AC" w:rsidR="001516AC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1516AC" w:rsidR="001516AC" w:rsidRPr="000504A6">
      <w:r>
        <w:tab/>
        <w:t xml:space="preserve">      </w:t>
      </w:r>
      <w:r w:rsidRPr="000E6531">
        <w:t>Ivana Stampf</w:t>
      </w:r>
    </w:p>
    <w:p w:rsidRDefault="00867C17" w:rsidP="001516AC" w:rsidR="00867C17" w:rsidRPr="00D25BAB"/>
    <w:sectPr w:rsidSect="00BA6C46" w:rsidR="00867C17" w:rsidRPr="00D25BAB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6807A9"/>
    <w:multiLevelType w:val="hybridMultilevel"/>
    <w:tmpl w:val="46A6DFC0"/>
    <w:lvl w:tplc="FECC837A" w:ilvl="0">
      <w:start w:val="2"/>
      <w:numFmt w:val="bullet"/>
      <w:lvlText w:val="-"/>
      <w:lvlJc w:val="left"/>
      <w:pPr>
        <w:ind w:hanging="360" w:left="89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0"/>
      </w:pPr>
      <w:rPr>
        <w:rFonts w:hAnsi="Wingdings" w:ascii="Wingdings" w:hint="default"/>
      </w:rPr>
    </w:lvl>
  </w:abstractNum>
  <w:abstractNum w:abstractNumId="2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84EFC"/>
    <w:rsid w:val="000A429C"/>
    <w:rsid w:val="000A526B"/>
    <w:rsid w:val="001040EA"/>
    <w:rsid w:val="0011101A"/>
    <w:rsid w:val="001516AC"/>
    <w:rsid w:val="001676BC"/>
    <w:rsid w:val="001679CF"/>
    <w:rsid w:val="001752D7"/>
    <w:rsid w:val="001F237E"/>
    <w:rsid w:val="00210798"/>
    <w:rsid w:val="00240EBF"/>
    <w:rsid w:val="0025206B"/>
    <w:rsid w:val="0027235A"/>
    <w:rsid w:val="002E16DE"/>
    <w:rsid w:val="002F7E60"/>
    <w:rsid w:val="003459E6"/>
    <w:rsid w:val="00360A5A"/>
    <w:rsid w:val="003B36B4"/>
    <w:rsid w:val="003F5068"/>
    <w:rsid w:val="00412716"/>
    <w:rsid w:val="00427CFA"/>
    <w:rsid w:val="00450562"/>
    <w:rsid w:val="004A5217"/>
    <w:rsid w:val="004C2742"/>
    <w:rsid w:val="00504A9E"/>
    <w:rsid w:val="00506EE3"/>
    <w:rsid w:val="005273D1"/>
    <w:rsid w:val="00562967"/>
    <w:rsid w:val="00591F85"/>
    <w:rsid w:val="005C107A"/>
    <w:rsid w:val="005F4DEF"/>
    <w:rsid w:val="005F5C1E"/>
    <w:rsid w:val="005F6433"/>
    <w:rsid w:val="00623A0B"/>
    <w:rsid w:val="006823A1"/>
    <w:rsid w:val="00690661"/>
    <w:rsid w:val="007E0964"/>
    <w:rsid w:val="00834828"/>
    <w:rsid w:val="00867C17"/>
    <w:rsid w:val="008B07F1"/>
    <w:rsid w:val="008B1121"/>
    <w:rsid w:val="008D19D7"/>
    <w:rsid w:val="00922F9C"/>
    <w:rsid w:val="00932F52"/>
    <w:rsid w:val="009C79D7"/>
    <w:rsid w:val="00A04249"/>
    <w:rsid w:val="00A82166"/>
    <w:rsid w:val="00A91E11"/>
    <w:rsid w:val="00AA4E5F"/>
    <w:rsid w:val="00AB58A5"/>
    <w:rsid w:val="00B32B6B"/>
    <w:rsid w:val="00B73156"/>
    <w:rsid w:val="00BA6C46"/>
    <w:rsid w:val="00C136CB"/>
    <w:rsid w:val="00C57E2E"/>
    <w:rsid w:val="00C746BA"/>
    <w:rsid w:val="00CE2CBB"/>
    <w:rsid w:val="00CF0B4A"/>
    <w:rsid w:val="00D05A52"/>
    <w:rsid w:val="00D25BAB"/>
    <w:rsid w:val="00D26C29"/>
    <w:rsid w:val="00D516F2"/>
    <w:rsid w:val="00E545C9"/>
    <w:rsid w:val="00E5533B"/>
    <w:rsid w:val="00EC31BC"/>
    <w:rsid w:val="00ED01CA"/>
    <w:rsid w:val="00F34C3A"/>
    <w:rsid w:val="00F76D90"/>
    <w:rsid w:val="00F97246"/>
    <w:rsid w:val="00FA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5BAB"/>
    <w:pPr>
      <w:spacing w:lineRule="auto" w:line="276"/>
      <w:ind w:left="720"/>
      <w:contextualSpacing/>
    </w:pPr>
    <w:rPr>
      <w:rFonts w:cstheme="minorBidi" w:eastAsiaTheme="minorHAnsi" w:hAnsiTheme="minorHAnsi" w:asciiTheme="minorHAnsi"/>
      <w:lang w:eastAsia="en-US"/>
    </w:rPr>
  </w:style>
  <w:style w:styleId="Reetkatablice" w:type="table">
    <w:name w:val="Table Grid"/>
    <w:basedOn w:val="Obinatablica"/>
    <w:rsid w:val="00D25BA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1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6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6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6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6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5BAB"/>
    <w:pPr>
      <w:spacing w:line="276" w:lineRule="auto"/>
      <w:ind w:left="720"/>
      <w:contextualSpacing/>
    </w:pPr>
    <w:rPr>
      <w:rFonts w:asciiTheme="minorHAnsi" w:cstheme="minorBidi" w:eastAsiaTheme="minorHAnsi" w:hAnsiTheme="minorHAnsi"/>
      <w:lang w:eastAsia="en-US"/>
    </w:rPr>
  </w:style>
  <w:style w:styleId="Reetkatablice" w:type="table">
    <w:name w:val="Table Grid"/>
    <w:basedOn w:val="Obinatablica"/>
    <w:rsid w:val="00D25BA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1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6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6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6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6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98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suglasnost</izvorni_sadrzaj>
    <derivirana_varijabla naziv="DomainObject.Primjedba_1">i suglasnost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St-59/2012</izvorni_sadrzaj>
    <derivirana_varijabla naziv="DomainObject.Predmet.OznakaBroj_1">St-59/2012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AUTOMEHANIKA JAKOVIĆ d.o.o.</izvorni_sadrzaj>
    <derivirana_varijabla naziv="DomainObject.Predmet.ProtustrankaFormated_1">  AUTOMEHANIKA JAKOVIĆ d.o.o.</derivirana_varijabla>
  </DomainObject.Predmet.ProtustrankaFormated>
  <DomainObject.Predmet.ProtustrankaFormatedOIB>
    <izvorni_sadrzaj>  AUTOMEHANIKA JAKOVIĆ d.o.o., OIB 18789630476</izvorni_sadrzaj>
    <derivirana_varijabla naziv="DomainObject.Predmet.ProtustrankaFormatedOIB_1">  AUTOMEHANIKA JAKOVIĆ d.o.o., OIB 18789630476</derivirana_varijabla>
  </DomainObject.Predmet.ProtustrankaFormatedOIB>
  <DomainObject.Predmet.ProtustrankaFormatedWithAdress>
    <izvorni_sadrzaj> AUTOMEHANIKA JAKOVIĆ d.o.o., ZAGREBAČKA CESTA 26/C, Krapina</izvorni_sadrzaj>
    <derivirana_varijabla naziv="DomainObject.Predmet.ProtustrankaFormatedWithAdress_1"> AUTOMEHANIKA JAKOVIĆ d.o.o., ZAGREBAČKA CESTA 26/C, Krapina</derivirana_varijabla>
  </DomainObject.Predmet.ProtustrankaFormatedWithAdress>
  <DomainObject.Predmet.ProtustrankaFormatedWithAdressOIB>
    <izvorni_sadrzaj> AUTOMEHANIKA JAKOVIĆ d.o.o., OIB 18789630476, ZAGREBAČKA CESTA 26/C, Krapina</izvorni_sadrzaj>
    <derivirana_varijabla naziv="DomainObject.Predmet.ProtustrankaFormatedWithAdressOIB_1"> AUTOMEHANIKA JAKOVIĆ d.o.o., OIB 18789630476, ZAGREBAČKA CESTA 26/C, Krapina</derivirana_varijabla>
  </DomainObject.Predmet.ProtustrankaFormatedWithAdressOIB>
  <DomainObject.Predmet.ProtustrankaWithAdress>
    <izvorni_sadrzaj>AUTOMEHANIKA JAKOVIĆ d.o.o. ZAGREBAČKA CESTA 26/C, Krapina</izvorni_sadrzaj>
    <derivirana_varijabla naziv="DomainObject.Predmet.ProtustrankaWithAdress_1">AUTOMEHANIKA JAKOVIĆ d.o.o. ZAGREBAČKA CESTA 26/C, Krapina</derivirana_varijabla>
  </DomainObject.Predmet.ProtustrankaWithAdress>
  <DomainObject.Predmet.ProtustrankaWithAdressOIB>
    <izvorni_sadrzaj>AUTOMEHANIKA JAKOVIĆ d.o.o., OIB 18789630476, ZAGREBAČKA CESTA 26/C, Krapina</izvorni_sadrzaj>
    <derivirana_varijabla naziv="DomainObject.Predmet.ProtustrankaWithAdressOIB_1">AUTOMEHANIKA JAKOVIĆ d.o.o., OIB 18789630476, ZAGREBAČKA CESTA 26/C, Krapina</derivirana_varijabla>
  </DomainObject.Predmet.ProtustrankaWithAdressOIB>
  <DomainObject.Predmet.ProtustrankaNazivFormated>
    <izvorni_sadrzaj>AUTOMEHANIKA JAKOVIĆ d.o.o.</izvorni_sadrzaj>
    <derivirana_varijabla naziv="DomainObject.Predmet.ProtustrankaNazivFormated_1">AUTOMEHANIKA JAKOVIĆ d.o.o.</derivirana_varijabla>
  </DomainObject.Predmet.ProtustrankaNazivFormated>
  <DomainObject.Predmet.ProtustrankaNazivFormatedOIB>
    <izvorni_sadrzaj>AUTOMEHANIKA JAKOVIĆ d.o.o., OIB 18789630476</izvorni_sadrzaj>
    <derivirana_varijabla naziv="DomainObject.Predmet.ProtustrankaNazivFormatedOIB_1">AUTOMEHANIKA JAKOVIĆ d.o.o., OIB 18789630476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AUTOCENTAR MUŽAR</izvorni_sadrzaj>
    <derivirana_varijabla naziv="DomainObject.Predmet.StrankaFormated_1">  REPUBLIKA HRVATSKA, MINISTARSTVO FINANCIJA, POREZNA UPRAVA, PODRUČNI URED KRAPINA zastupanog po punomoćniku ŽUPANIJSKO DRŽAVNO ODVJETNIŠTVO U ZAGREBU; AUTOCENTAR MUŽAR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AUTOCENTAR MUŽAR, OIB 06934399821</izvorni_sadrzaj>
    <derivirana_varijabla naziv="DomainObject.Predmet.StrankaFormatedOIB_1">  REPUBLIKA HRVATSKA, MINISTARSTVO FINANCIJA, POREZNA UPRAVA, PODRUČNI URED KRAPINA, OIB 18683136487 zastupanog po punomoćniku ŽUPANIJSKO DRŽAVNO ODVJETNIŠTVO U ZAGREBU; AUTOCENTAR MUŽAR, OIB 06934399821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AUTOCENTAR MUŽAR, Švaljkovec 29/A, 49223 Sveti Križ Začretje</izvorni_sadrzaj>
    <derivirana_varijabla naziv="DomainObject.Predmet.StrankaFormatedWithAdress_1"> REPUBLIKA HRVATSKA, MINISTARSTVO FINANCIJA, POREZNA UPRAVA, PODRUČNI URED KRAPINA zastupanog po punomoćniku ŽUPANIJSKO DRŽAVNO ODVJETNIŠTVO U ZAGREBU; AUTOCENTAR MUŽAR, Švaljkovec 29/A, 49223 Sveti Križ Začretje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AUTOCENTAR MUŽAR, OIB 06934399821, Švaljkovec 29/A, 49223 Sveti Križ Začretje</izvorni_sadrzaj>
    <derivirana_varijabla naziv="DomainObject.Predmet.StrankaFormatedWithAdressOIB_1"> REPUBLIKA HRVATSKA, MINISTARSTVO FINANCIJA, POREZNA UPRAVA, PODRUČNI URED KRAPINA, OIB 18683136487 zastupanog po punomoćniku ŽUPANIJSKO DRŽAVNO ODVJETNIŠTVO U ZAGREBU; AUTOCENTAR MUŽAR, OIB 06934399821, Švaljkovec 29/A, 49223 Sveti Križ Začretje</derivirana_varijabla>
  </DomainObject.Predmet.StrankaFormatedWithAdressOIB>
  <DomainObject.Predmet.StrankaWithAdress>
    <izvorni_sadrzaj>REPUBLIKA HRVATSKA, MINISTARSTVO FINANCIJA, POREZNA UPRAVA, PODRUČNI URED KRAPINA ,AUTOCENTAR MUŽAR Švaljkovec 29/A,49223 Sveti Križ Začretje</izvorni_sadrzaj>
    <derivirana_varijabla naziv="DomainObject.Predmet.StrankaWithAdress_1">REPUBLIKA HRVATSKA, MINISTARSTVO FINANCIJA, POREZNA UPRAVA, PODRUČNI URED KRAPINA ,AUTOCENTAR MUŽAR Švaljkovec 29/A,49223 Sveti Križ Začretje</derivirana_varijabla>
  </DomainObject.Predmet.StrankaWithAdress>
  <DomainObject.Predmet.StrankaWithAdressOIB>
    <izvorni_sadrzaj>REPUBLIKA HRVATSKA, MINISTARSTVO FINANCIJA, POREZNA UPRAVA, PODRUČNI URED KRAPINA, OIB 18683136487,AUTOCENTAR MUŽAR, OIB 06934399821, Švaljkovec 29/A,49223 Sveti Križ Začretje</izvorni_sadrzaj>
    <derivirana_varijabla naziv="DomainObject.Predmet.StrankaWithAdressOIB_1">REPUBLIKA HRVATSKA, MINISTARSTVO FINANCIJA, POREZNA UPRAVA, PODRUČNI URED KRAPINA, OIB 18683136487,AUTOCENTAR MUŽAR, OIB 06934399821, Švaljkovec 29/A,49223 Sveti Križ Začretje</derivirana_varijabla>
  </DomainObject.Predmet.StrankaWithAdressOIB>
  <DomainObject.Predmet.StrankaNazivFormated>
    <izvorni_sadrzaj>REPUBLIKA HRVATSKA, MINISTARSTVO FINANCIJA, POREZNA UPRAVA, PODRUČNI URED KRAPINA,AUTOCENTAR MUŽAR</izvorni_sadrzaj>
    <derivirana_varijabla naziv="DomainObject.Predmet.StrankaNazivFormated_1">REPUBLIKA HRVATSKA, MINISTARSTVO FINANCIJA, POREZNA UPRAVA, PODRUČNI URED KRAPINA,AUTOCENTAR MUŽAR</derivirana_varijabla>
  </DomainObject.Predmet.StrankaNazivFormated>
  <DomainObject.Predmet.StrankaNazivFormatedOIB>
    <izvorni_sadrzaj>REPUBLIKA HRVATSKA, MINISTARSTVO FINANCIJA, POREZNA UPRAVA, PODRUČNI URED KRAPINA, OIB 18683136487,AUTOCENTAR MUŽAR, OIB 06934399821</izvorni_sadrzaj>
    <derivirana_varijabla naziv="DomainObject.Predmet.StrankaNazivFormatedOIB_1">REPUBLIKA HRVATSKA, MINISTARSTVO FINANCIJA, POREZNA UPRAVA, PODRUČNI URED KRAPINA, OIB 18683136487,AUTOCENTAR MUŽAR, OIB 06934399821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AUTOCENTAR MUŽAR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AUTOCENTAR MUŽAR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AUTOCENTAR MUŽAR, OIB 06934399821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AUTOCENTAR MUŽAR, OIB 06934399821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AUTOCENTAR MUŽAR, Švaljkovec 29/A, 49223 Sveti Križ Začretje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AUTOCENTAR MUŽAR, Švaljkovec 29/A, 49223 Sveti Križ Začretje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AUTOCENTAR MUŽAR, OIB 06934399821, Švaljkovec 29/A, 49223 Sveti Križ Začretje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AUTOCENTAR MUŽAR, OIB 06934399821, Švaljkovec 29/A, 49223 Sveti Križ Začretje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AUTOCENTAR MUŽAR</item>
    </izvorni_sadrzaj>
    <derivirana_varijabla naziv="DomainObject.Predmet.StrankaListNazivFormated_1">
      <item>REPUBLIKA HRVATSKA, MINISTARSTVO FINANCIJA, POREZNA UPRAVA, PODRUČNI URED KRAPINA</item>
      <item>AUTOCENTAR MUŽAR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AUTOCENTAR MUŽAR, OIB 06934399821</item>
    </izvorni_sadrzaj>
    <derivirana_varijabla naziv="DomainObject.Predmet.StrankaListNazivFormatedOIB_1">
      <item>REPUBLIKA HRVATSKA, MINISTARSTVO FINANCIJA, POREZNA UPRAVA, PODRUČNI URED KRAPINA, OIB 18683136487</item>
      <item>AUTOCENTAR MUŽAR, OIB 06934399821</item>
    </derivirana_varijabla>
  </DomainObject.Predmet.StrankaListNazivFormatedOIB>
  <DomainObject.Predmet.ProtuStrankaListFormated>
    <izvorni_sadrzaj>
      <item>AUTOMEHANIKA JAKOVIĆ d.o.o.</item>
    </izvorni_sadrzaj>
    <derivirana_varijabla naziv="DomainObject.Predmet.ProtuStrankaListFormated_1">
      <item>AUTOMEHANIKA JAKOVIĆ d.o.o.</item>
    </derivirana_varijabla>
  </DomainObject.Predmet.ProtuStrankaListFormated>
  <DomainObject.Predmet.ProtuStrankaListFormatedOIB>
    <izvorni_sadrzaj>
      <item>AUTOMEHANIKA JAKOVIĆ d.o.o., OIB 18789630476</item>
    </izvorni_sadrzaj>
    <derivirana_varijabla naziv="DomainObject.Predmet.ProtuStrankaListFormatedOIB_1">
      <item>AUTOMEHANIKA JAKOVIĆ d.o.o., OIB 18789630476</item>
    </derivirana_varijabla>
  </DomainObject.Predmet.ProtuStrankaListFormatedOIB>
  <DomainObject.Predmet.ProtuStrankaListFormatedWithAdress>
    <izvorni_sadrzaj>
      <item>AUTOMEHANIKA JAKOVIĆ d.o.o., ZAGREBAČKA CESTA 26/C, Krapina</item>
    </izvorni_sadrzaj>
    <derivirana_varijabla naziv="DomainObject.Predmet.ProtuStrankaListFormatedWithAdress_1">
      <item>AUTOMEHANIKA JAKOVIĆ d.o.o., ZAGREBAČKA CESTA 26/C, Krapina</item>
    </derivirana_varijabla>
  </DomainObject.Predmet.ProtuStrankaListFormatedWithAdress>
  <DomainObject.Predmet.ProtuStrankaListFormatedWithAdressOIB>
    <izvorni_sadrzaj>
      <item>AUTOMEHANIKA JAKOVIĆ d.o.o., OIB 18789630476, ZAGREBAČKA CESTA 26/C, Krapina</item>
    </izvorni_sadrzaj>
    <derivirana_varijabla naziv="DomainObject.Predmet.ProtuStrankaListFormatedWithAdressOIB_1">
      <item>AUTOMEHANIKA JAKOVIĆ d.o.o., OIB 18789630476, ZAGREBAČKA CESTA 26/C, Krapina</item>
    </derivirana_varijabla>
  </DomainObject.Predmet.ProtuStrankaListFormatedWithAdressOIB>
  <DomainObject.Predmet.ProtuStrankaListNazivFormated>
    <izvorni_sadrzaj>
      <item>AUTOMEHANIKA JAKOVIĆ d.o.o.</item>
    </izvorni_sadrzaj>
    <derivirana_varijabla naziv="DomainObject.Predmet.ProtuStrankaListNazivFormated_1">
      <item>AUTOMEHANIKA JAKOVIĆ d.o.o.</item>
    </derivirana_varijabla>
  </DomainObject.Predmet.ProtuStrankaListNazivFormated>
  <DomainObject.Predmet.ProtuStrankaListNazivFormatedOIB>
    <izvorni_sadrzaj>
      <item>AUTOMEHANIKA JAKOVIĆ d.o.o., OIB 18789630476</item>
    </izvorni_sadrzaj>
    <derivirana_varijabla naziv="DomainObject.Predmet.ProtuStrankaListNazivFormatedOIB_1">
      <item>AUTOMEHANIKA JAKOVIĆ d.o.o., OIB 18789630476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derivirana_varijabla>
  </DomainObject.Predmet.OstaliListFormatedWithAdressOIB>
  <DomainObject.Predmet.OstaliListNazivFormated>
    <izvorni_sadrzaj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NazivFormated_1"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NazivFormated>
  <DomainObject.Predmet.OstaliListNazivFormatedOIB>
    <izvorni_sadrzaj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NazivFormatedOIB_1"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AUTOMEHANIKA JAKOVIĆ d.o.o.</izvorni_sadrzaj>
    <derivirana_varijabla naziv="DomainObject.Predmet.ProtustrankaIDrugi_1">AUTOMEHANIKA JAKOVIĆ d.o.o.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AUTOMEHANIKA JAKOVIĆ d.o.o., OIB 18789630476, ZAGREBAČKA CESTA 26/C, Krapina</izvorni_sadrzaj>
    <derivirana_varijabla naziv="DomainObject.Predmet.ProtustrankaIDrugiAdressOIB_1">AUTOMEHANIKA JAKOVIĆ d.o.o., OIB 18789630476, ZAGREBAČKA CESTA 26/C,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AUTOMEHANIKA JAKOVIĆ d.o.o.</item>
      <item>ŽUPANIJSKO DRŽAVNO ODVJETNIŠTVO U ZAGREBU</item>
      <item>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  <item>AUTOCENTAR MUŽAR</item>
    </izvorni_sadrzaj>
    <derivirana_varijabla naziv="DomainObject.Predmet.SudioniciListNaziv_1">
      <item>AUTOMEHANIKA JAKOVIĆ d.o.o.</item>
      <item>ŽUPANIJSKO DRŽAVNO ODVJETNIŠTVO U ZAGREBU</item>
      <item>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  <item>AUTOCENTAR MUŽAR</item>
    </derivirana_varijabla>
  </DomainObject.Predmet.SudioniciListNaziv>
  <DomainObject.Predmet.SudioniciListAdressOIB>
    <izvorni_sadrzaj>
      <item>AUTOMEHANIKA JAKOVIĆ d.o.o., OIB 18789630476, ZAGREBAČKA CESTA 26/C,Krapina</item>
      <item>ŽUPANIJSKO DRŽAVNO ODVJETNIŠTVO U ZAGREBU</item>
      <item>REPUBLIKA HRVATSKA, MINISTARSTVO FINANCIJA, POREZNA UPRAVA, PODRUČNI URED KRAPINA, OIB 18683136487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  <item>AUTOCENTAR MUŽAR, OIB 06934399821, Švaljkovec 29/A,49223 Sveti Križ Začretje</item>
    </izvorni_sadrzaj>
    <derivirana_varijabla naziv="DomainObject.Predmet.SudioniciListAdressOIB_1">
      <item>AUTOMEHANIKA JAKOVIĆ d.o.o., OIB 18789630476, ZAGREBAČKA CESTA 26/C,Krapina</item>
      <item>ŽUPANIJSKO DRŽAVNO ODVJETNIŠTVO U ZAGREBU</item>
      <item>REPUBLIKA HRVATSKA, MINISTARSTVO FINANCIJA, POREZNA UPRAVA, PODRUČNI URED KRAPINA, OIB 18683136487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  <item>AUTOCENTAR MUŽAR, OIB 06934399821, Švaljkovec 29/A,49223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18789630476</item>
      <item>, OIB null</item>
      <item>, OIB 18683136487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  <item>, OIB 06934399821</item>
    </izvorni_sadrzaj>
    <derivirana_varijabla naziv="DomainObject.Predmet.SudioniciListNazivOIB_1">
      <item>, OIB 18789630476</item>
      <item>, OIB null</item>
      <item>, OIB 18683136487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  <item>, OIB 06934399821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168</properties:Words>
  <properties:Characters>691</properties:Characters>
  <properties:Lines>33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2018-07-20T10:15:00Z</dcterms:created>
  <dc:creator>RH-TDU</dc:creator>
  <cp:lastModifiedBy>Ivana Stampf</cp:lastModifiedBy>
  <cp:lastPrinted>2013-03-01T09:51:00Z</cp:lastPrinted>
  <dcterms:modified xmlns:xsi="http://www.w3.org/2001/XMLSchema-instance" xsi:type="dcterms:W3CDTF">2018-07-20T11:01:00Z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(61 St-59-127 suglasnost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