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308e" w14:paraId="99f308e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8179F5">
        <w:t>301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C35B7E" w:rsidRPr="00C35B7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8179F5">
        <w:t xml:space="preserve">ALPINA </w:t>
      </w:r>
      <w:r w:rsidR="008179F5" w:rsidRPr="0082401E">
        <w:t xml:space="preserve">d.o.o., </w:t>
      </w:r>
      <w:r w:rsidR="008179F5">
        <w:t>Šenkovec, Josipa Bedekovića 2</w:t>
      </w:r>
      <w:r w:rsidR="008179F5" w:rsidRPr="0082401E">
        <w:t xml:space="preserve">, OIB: </w:t>
      </w:r>
      <w:r w:rsidR="008179F5" w:rsidRPr="00411DDC">
        <w:t>95947350082</w:t>
      </w:r>
      <w:r w:rsidR="00C35B7E" w:rsidRPr="0082401E">
        <w:t>,  dana 2</w:t>
      </w:r>
      <w:r w:rsidR="008179F5">
        <w:t>6</w:t>
      </w:r>
      <w:r w:rsidR="00C35B7E" w:rsidRPr="0082401E">
        <w:t xml:space="preserve">. veljače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179F5">
        <w:t xml:space="preserve">ALPINA </w:t>
      </w:r>
      <w:r w:rsidR="008179F5" w:rsidRPr="0082401E">
        <w:t xml:space="preserve">d.o.o., </w:t>
      </w:r>
      <w:r w:rsidR="008179F5">
        <w:t>Šenkovec, Josipa Bedekovića 2</w:t>
      </w:r>
      <w:r w:rsidR="008179F5" w:rsidRPr="0082401E">
        <w:t xml:space="preserve">, OIB: </w:t>
      </w:r>
      <w:r w:rsidR="008179F5" w:rsidRPr="00411DDC">
        <w:t>95947350082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04790" w:rsidP="00804BB0" w:rsidR="00804BB0" w:rsidRPr="00C35B7E">
      <w:pPr>
        <w:spacing w:lineRule="auto" w:line="240" w:after="0"/>
        <w:jc w:val="center"/>
        <w:rPr>
          <w:b/>
          <w:u w:val="single"/>
        </w:rPr>
      </w:pPr>
      <w:r w:rsidRPr="00C35B7E">
        <w:rPr>
          <w:b/>
          <w:u w:val="single"/>
        </w:rPr>
        <w:t>3</w:t>
      </w:r>
      <w:r w:rsidR="00C35B7E" w:rsidRPr="00C35B7E"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 w:rsidRPr="00C35B7E">
        <w:rPr>
          <w:b/>
          <w:u w:val="single"/>
        </w:rPr>
        <w:t>ožujka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8179F5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 w:rsidR="008179F5">
        <w:rPr>
          <w:b/>
          <w:u w:val="single"/>
        </w:rPr>
        <w:t>0</w:t>
      </w:r>
      <w:r w:rsidR="00C35B7E" w:rsidRPr="00C35B7E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8179F5">
        <w:t>Filip Potkonjak, Šenkovec, Valenta Morandinija 9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8179F5">
        <w:t>23</w:t>
      </w:r>
      <w:r w:rsidRPr="00C35B7E">
        <w:t xml:space="preserve">. </w:t>
      </w:r>
      <w:r w:rsidR="00C35B7E" w:rsidRPr="00C35B7E">
        <w:t>veljače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8179F5">
        <w:t>19</w:t>
      </w:r>
      <w:r w:rsidR="00CC2EF9" w:rsidRPr="00C35B7E">
        <w:t xml:space="preserve">. </w:t>
      </w:r>
      <w:r w:rsidR="00C35B7E" w:rsidRPr="00C35B7E">
        <w:t>veljače</w:t>
      </w:r>
      <w:r w:rsidR="00CC2EF9" w:rsidRPr="00C35B7E">
        <w:t xml:space="preserve"> 201</w:t>
      </w:r>
      <w:r w:rsidR="00C35B7E" w:rsidRPr="00C35B7E">
        <w:t>6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8179F5">
        <w:t>13.316,10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35B7E" w:rsidRPr="00C35B7E">
        <w:t>2</w:t>
      </w:r>
      <w:r w:rsidR="008179F5">
        <w:t>6</w:t>
      </w:r>
      <w:r w:rsidR="00066C4E" w:rsidRPr="00C35B7E">
        <w:t xml:space="preserve">. </w:t>
      </w:r>
      <w:r w:rsidR="00C35B7E" w:rsidRPr="00C35B7E">
        <w:t>veljače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B17AC8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  <w:r w:rsidR="00C35B7E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8179F5">
        <w:t xml:space="preserve">ALPINA </w:t>
      </w:r>
      <w:r w:rsidR="008179F5" w:rsidRPr="0082401E">
        <w:t xml:space="preserve">d.o.o., </w:t>
      </w:r>
      <w:r w:rsidR="008179F5">
        <w:t>Šenkovec, Josipa Bedekovića 2</w:t>
      </w:r>
      <w:r w:rsidR="008179F5" w:rsidRPr="0082401E">
        <w:t xml:space="preserve">, OIB: </w:t>
      </w:r>
      <w:r w:rsidR="008179F5" w:rsidRPr="00411DDC">
        <w:t>95947350082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8179F5">
        <w:t>Filip Potkonjak, Šenkovec, Valenta Morandinija 9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AC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8179F5">
      <w:t>301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C35B7E" w:rsidRPr="00C35B7E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17AC8"/>
    <w:rsid w:val="00B23A1B"/>
    <w:rsid w:val="00B64216"/>
    <w:rsid w:val="00B9161C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</izvorni_sadrzaj>
    <derivirana_varijabla naziv="DomainObject.Predmet.ProtustrankaFormated_1">  ALPINA društvo s ograničenom odgovornošću za proizvodnju, trgovinu i usluge</derivirana_varijabla>
  </DomainObject.Predmet.ProtustrankaFormated>
  <DomainObject.Predmet.ProtustrankaFormatedOIB>
    <izvorni_sadrzaj>  ALPINA društvo s ograničenom odgovornošću za proizvodnju, trgovinu i usluge, OIB 95947350082</izvorni_sadrzaj>
    <derivirana_varijabla naziv="DomainObject.Predmet.ProtustrankaFormatedOIB_1">  ALPINA društvo s ograničenom odgovornošću za proizvodnju, trgovinu i usluge, OIB 95947350082</derivirana_varijabla>
  </DomainObject.Predmet.ProtustrankaFormatedOIB>
  <DomainObject.Predmet.ProtustrankaFormatedWithAdress>
    <izvorni_sadrzaj> ALPINA društvo s ograničenom odgovornošću za proizvodnju, trgovinu i usluge, Josipa Bedekovića 2, 40000 Šenkovec</izvorni_sadrzaj>
    <derivirana_varijabla naziv="DomainObject.Predmet.ProtustrankaFormatedWithAdress_1"> ALPINA društvo s ograničenom odgovornošću za proizvodnju, trgovinu i usluge, Josipa Bedekovića 2, 40000 Šenkovec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</izvorni_sadrzaj>
    <derivirana_varijabla naziv="DomainObject.Predmet.ProtustrankaFormatedWithAdressOIB_1"> ALPINA društvo s ograničenom odgovornošću za proizvodnju, trgovinu i usluge, OIB 95947350082, Josipa Bedekovića 2, 40000 Šenkovec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13316.10</izvorni_sadrzaj>
    <derivirana_varijabla naziv="DomainObject.Predmet.TrenutnaVrijednost_1">13316.10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</item>
    </izvorni_sadrzaj>
    <derivirana_varijabla naziv="DomainObject.Predmet.ProtuStrankaListFormated_1">
      <item>ALPINA društvo s ograničenom odgovornošću za proizvodnju, trgovinu i usluge</item>
    </derivirana_varijabla>
  </DomainObject.Predmet.ProtuStrankaListFormated>
  <DomainObject.Predmet.ProtuStrankaListFormatedOIB>
    <izvorni_sadrzaj>
      <item>ALPINA društvo s ograničenom odgovornošću za proizvodnju, trgovinu i usluge, OIB 95947350082</item>
    </izvorni_sadrzaj>
    <derivirana_varijabla naziv="DomainObject.Predmet.ProtuStrankaListFormatedOIB_1">
      <item>ALPINA društvo s ograničenom odgovornošću za proizvodnju, trgovinu i usluge, OIB 95947350082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</item>
    </izvorni_sadrzaj>
    <derivirana_varijabla naziv="DomainObject.Predmet.ProtuStrankaListFormatedWithAdress_1">
      <item>ALPINA društvo s ograničenom odgovornošću za proizvodnju, trgovinu i usluge, Josipa Bedekovića 2, 40000 Šenkovec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</item>
    </izvorni_sadrzaj>
    <derivirana_varijabla naziv="DomainObject.Predmet.ProtuStrankaListFormatedWithAdressOIB_1">
      <item>ALPINA društvo s ograničenom odgovornošću za proizvodnju, trgovinu i usluge, OIB 95947350082, Josipa Bedekovića 2, 40000 Šenkovec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</item>
      <item>Županijsko državno odvjetništvo</item>
    </izvorni_sadrzaj>
    <derivirana_varijabla naziv="DomainObject.Predmet.OstaliListFormated_1">
      <item>Sudski registar</item>
      <item>Filip Potkonjak</item>
      <item>Županijsko državno odvjetništvo</item>
    </derivirana_varijabla>
  </DomainObject.Predmet.OstaliListFormated>
  <DomainObject.Predmet.OstaliListFormatedOIB>
    <izvorni_sadrzaj>
      <item>Sudski registar</item>
      <item>Filip Potkonjak, OIB 16779396919</item>
      <item>Županijsko državno odvjetništvo</item>
    </izvorni_sadrzaj>
    <derivirana_varijabla naziv="DomainObject.Predmet.OstaliListFormatedOIB_1">
      <item>Sudski registar</item>
      <item>Filip Potkonjak, OIB 16779396919</item>
      <item>Županijsko državno odvjetništvo</item>
    </derivirana_varijabla>
  </DomainObject.Predmet.OstaliListFormatedOIB>
  <DomainObject.Predmet.OstaliListFormatedWithAdress>
    <izvorni_sadrzaj>
      <item>Sudski registar</item>
      <item>Filip Potkonjak, Valenta Morandinija 9, 40000 Šenkovec</item>
      <item>Županijsko državno odvjetništvo</item>
    </izvorni_sadrzaj>
    <derivirana_varijabla naziv="DomainObject.Predmet.OstaliListFormatedWithAdress_1">
      <item>Sudski registar</item>
      <item>Filip Potkonjak, Valenta Morandinija 9,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Filip Potkonjak, OIB 16779396919, Valenta Morandinija 9, 40000 Šenkovec</item>
      <item>Županijsko državno odvjetništvo</item>
    </izvorni_sadrzaj>
    <derivirana_varijabla naziv="DomainObject.Predmet.OstaliListFormatedWithAdressOIB_1">
      <item>Sudski registar</item>
      <item>Filip Potkonjak, OIB 16779396919, Valenta Morandinija 9,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Filip Potkonjak</item>
      <item>Županijsko državno odvjetništvo</item>
    </izvorni_sadrzaj>
    <derivirana_varijabla naziv="DomainObject.Predmet.OstaliListNazivFormated_1">
      <item>Sudski registar</item>
      <item>Filip Potkonjak</item>
      <item>Županijsko državno odvjetništvo</item>
    </derivirana_varijabla>
  </DomainObject.Predmet.OstaliListNazivFormated>
  <DomainObject.Predmet.OstaliListNazivFormatedOIB>
    <izvorni_sadrzaj>
      <item>Sudski registar</item>
      <item>Filip Potkonjak, OIB 16779396919</item>
      <item>Županijsko državno odvjetništvo</item>
    </izvorni_sadrzaj>
    <derivirana_varijabla naziv="DomainObject.Predmet.OstaliListNazivFormatedOIB_1">
      <item>Sudski registar</item>
      <item>Filip Potkonjak, OIB 16779396919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Županijsko državno odvjetništvo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95947350082</item>
      <item>, OIB null</item>
      <item>, OIB 16779396919</item>
      <item>, OIB null</item>
    </izvorni_sadrzaj>
    <derivirana_varijabla naziv="DomainObject.Predmet.SudioniciListNazivOIB_1">
      <item>, OIB 85821130368</item>
      <item>, OIB 95947350082</item>
      <item>, OIB null</item>
      <item>, OIB 16779396919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C10C7-6EB7-4C71-9CDF-E43A21DE5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2436</properties:Characters>
  <properties:Lines>79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2016-02-26T08:33:00Z</dcterms:created>
  <dc:creator>Maja Valušnig</dc:creator>
  <cp:lastModifiedBy>Nevenka Vuković</cp:lastModifiedBy>
  <cp:lastPrinted>2016-02-26T08:44:00Z</cp:lastPrinted>
  <dcterms:modified xmlns:xsi="http://www.w3.org/2001/XMLSchema-instance" xsi:type="dcterms:W3CDTF">2016-02-26T08:45:00Z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