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9ab6" w14:paraId="6619ab6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9E6F97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9E6F97">
        <w:t>BOŽICA DOM j.d.o.o. za usluge socijalne skrbi, Zadar, Marina Getaldića 16, OIB: 40933492439</w:t>
      </w:r>
      <w:r w:rsidR="00C947ED">
        <w:t xml:space="preserve">, povodom zahtjeva Financijske agencije, Regionalnog centra Split, Podružnice Zadar, Ivana Danila 4, OIB: 85821130368 od </w:t>
      </w:r>
      <w:r w:rsidR="009E6F97">
        <w:t>7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9E6F97">
        <w:t>25</w:t>
      </w:r>
      <w:r w:rsidR="00572FB9">
        <w:t xml:space="preserve">. </w:t>
      </w:r>
      <w:r w:rsidR="00FF2D35">
        <w:t>siječnja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9E6F97">
        <w:t>BOŽICA DOM j.d.o.o. za usluge socijalne skrbi, Zadar, Marina Getaldića 16, OIB: 40933492439</w:t>
      </w:r>
      <w:r w:rsidR="00A57491">
        <w:t>,</w:t>
      </w:r>
      <w:r>
        <w:t xml:space="preserve"> na temelju neizvršenih osnova za plaćanje iznosi </w:t>
      </w:r>
      <w:r w:rsidR="009E6F97">
        <w:t>57.218,99</w:t>
      </w:r>
      <w:r w:rsidR="00D82541">
        <w:t xml:space="preserve"> </w:t>
      </w:r>
      <w:r>
        <w:t xml:space="preserve">kn.  </w:t>
      </w:r>
    </w:p>
    <w:p w:rsidRDefault="006A7F78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            </w:t>
      </w:r>
      <w:r w:rsidR="00C947ED">
        <w:t xml:space="preserve">2.  Poziva se osoba ovlaštena za zastupanje dužnika po zakonu </w:t>
      </w:r>
      <w:r w:rsidR="009E6F97">
        <w:t xml:space="preserve">Božica </w:t>
      </w:r>
      <w:proofErr w:type="spellStart"/>
      <w:r w:rsidR="009E6F97">
        <w:t>Tičić</w:t>
      </w:r>
      <w:proofErr w:type="spellEnd"/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E6F97">
        <w:t>25</w:t>
      </w:r>
      <w:r w:rsidR="00572FB9">
        <w:t xml:space="preserve">. </w:t>
      </w:r>
      <w:r w:rsidR="00FF2D35">
        <w:t>siječnja</w:t>
      </w:r>
      <w:r>
        <w:t xml:space="preserve"> 201</w:t>
      </w:r>
      <w:r w:rsidR="00FF2D35">
        <w:t>9</w:t>
      </w:r>
      <w:r>
        <w:t>.</w:t>
      </w:r>
    </w:p>
    <w:p w:rsidRDefault="002210FA" w:rsidP="006E3223" w:rsidR="002210FA">
      <w:pPr>
        <w:jc w:val="center"/>
      </w:pPr>
    </w:p>
    <w:p w:rsidRDefault="002210FA" w:rsidP="002210FA" w:rsidR="002210FA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2210FA" w:rsidP="002210FA" w:rsidR="002210FA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2210FA" w:rsidP="002210FA" w:rsidR="002210FA"/>
    <w:p w:rsidRDefault="002210FA" w:rsidP="002210FA" w:rsidR="002210FA"/>
    <w:p w:rsidRDefault="002210FA" w:rsidP="002210FA" w:rsidR="002210FA"/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2210FA" w:rsidR="00BD1275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2210FA">
      <w:rPr>
        <w:bCs/>
      </w:rPr>
      <w:t>Poslovni broj: 6 St-13/2019-5</w:t>
    </w: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St-13/2019-5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210FA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8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9024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538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St-13/2019</izvorni_sadrzaj>
    <derivirana_varijabla naziv="DomainObject.Predmet.OznakaBroj_1">St-13/2019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BOŽICA DOM j.d.o.o. za usluge socijalne skrbi</izvorni_sadrzaj>
    <derivirana_varijabla naziv="DomainObject.Predmet.ProtustrankaFormated_1">  BOŽICA DOM j.d.o.o. za usluge socijalne skrbi</derivirana_varijabla>
  </DomainObject.Predmet.ProtustrankaFormated>
  <DomainObject.Predmet.ProtustrankaFormatedOIB>
    <izvorni_sadrzaj>  BOŽICA DOM j.d.o.o. za usluge socijalne skrbi, OIB 40933492439</izvorni_sadrzaj>
    <derivirana_varijabla naziv="DomainObject.Predmet.ProtustrankaFormatedOIB_1">  BOŽICA DOM j.d.o.o. za usluge socijalne skrbi, OIB 40933492439</derivirana_varijabla>
  </DomainObject.Predmet.ProtustrankaFormatedOIB>
  <DomainObject.Predmet.ProtustrankaFormatedWithAdress>
    <izvorni_sadrzaj> BOŽICA DOM j.d.o.o. za usluge socijalne skrbi, Marina Getaldića 16, 23000 Zadar</izvorni_sadrzaj>
    <derivirana_varijabla naziv="DomainObject.Predmet.ProtustrankaFormatedWithAdress_1"> BOŽICA DOM j.d.o.o. za usluge socijalne skrbi, Marina Getaldića 16, 23000 Zadar</derivirana_varijabla>
  </DomainObject.Predmet.ProtustrankaFormatedWithAdress>
  <DomainObject.Predmet.ProtustrankaFormatedWithAdressOIB>
    <izvorni_sadrzaj> BOŽICA DOM j.d.o.o. za usluge socijalne skrbi, OIB 40933492439, Marina Getaldića 16, 23000 Zadar</izvorni_sadrzaj>
    <derivirana_varijabla naziv="DomainObject.Predmet.ProtustrankaFormatedWithAdressOIB_1"> BOŽICA DOM j.d.o.o. za usluge socijalne skrbi, OIB 40933492439, Marina Getaldića 16, 23000 Zadar</derivirana_varijabla>
  </DomainObject.Predmet.ProtustrankaFormatedWithAdressOIB>
  <DomainObject.Predmet.ProtustrankaWithAdress>
    <izvorni_sadrzaj>BOŽICA DOM j.d.o.o. za usluge socijalne skrbi Marina Getaldića 16, 23000 Zadar</izvorni_sadrzaj>
    <derivirana_varijabla naziv="DomainObject.Predmet.ProtustrankaWithAdress_1">BOŽICA DOM j.d.o.o. za usluge socijalne skrbi Marina Getaldića 16, 23000 Zadar</derivirana_varijabla>
  </DomainObject.Predmet.ProtustrankaWithAdress>
  <DomainObject.Predmet.ProtustrankaWithAdressOIB>
    <izvorni_sadrzaj>BOŽICA DOM j.d.o.o. za usluge socijalne skrbi, OIB 40933492439, Marina Getaldića 16, 23000 Zadar</izvorni_sadrzaj>
    <derivirana_varijabla naziv="DomainObject.Predmet.ProtustrankaWithAdressOIB_1">BOŽICA DOM j.d.o.o. za usluge socijalne skrbi, OIB 40933492439, Marina Getaldića 16, 23000 Zadar</derivirana_varijabla>
  </DomainObject.Predmet.ProtustrankaWithAdressOIB>
  <DomainObject.Predmet.ProtustrankaNazivFormated>
    <izvorni_sadrzaj>BOŽICA DOM j.d.o.o. za usluge socijalne skrbi</izvorni_sadrzaj>
    <derivirana_varijabla naziv="DomainObject.Predmet.ProtustrankaNazivFormated_1">BOŽICA DOM j.d.o.o. za usluge socijalne skrbi</derivirana_varijabla>
  </DomainObject.Predmet.ProtustrankaNazivFormated>
  <DomainObject.Predmet.ProtustrankaNazivFormatedOIB>
    <izvorni_sadrzaj>BOŽICA DOM j.d.o.o. za usluge socijalne skrbi, OIB 40933492439</izvorni_sadrzaj>
    <derivirana_varijabla naziv="DomainObject.Predmet.ProtustrankaNazivFormatedOIB_1">BOŽICA DOM j.d.o.o. za usluge socijalne skrbi, OIB 40933492439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BOŽICA DOM j.d.o.o. za usluge socijalne skrbi</item>
    </izvorni_sadrzaj>
    <derivirana_varijabla naziv="DomainObject.Predmet.ProtuStrankaListFormated_1">
      <item>BOŽICA DOM j.d.o.o. za usluge socijalne skrbi</item>
    </derivirana_varijabla>
  </DomainObject.Predmet.ProtuStrankaListFormated>
  <DomainObject.Predmet.ProtuStrankaListFormatedOIB>
    <izvorni_sadrzaj>
      <item>BOŽICA DOM j.d.o.o. za usluge socijalne skrbi, OIB 40933492439</item>
    </izvorni_sadrzaj>
    <derivirana_varijabla naziv="DomainObject.Predmet.ProtuStrankaListFormatedOIB_1">
      <item>BOŽICA DOM j.d.o.o. za usluge socijalne skrbi, OIB 40933492439</item>
    </derivirana_varijabla>
  </DomainObject.Predmet.ProtuStrankaListFormatedOIB>
  <DomainObject.Predmet.ProtuStrankaListFormatedWithAdress>
    <izvorni_sadrzaj>
      <item>BOŽICA DOM j.d.o.o. za usluge socijalne skrbi, Marina Getaldića 16, 23000 Zadar</item>
    </izvorni_sadrzaj>
    <derivirana_varijabla naziv="DomainObject.Predmet.ProtuStrankaListFormatedWithAdress_1">
      <item>BOŽICA DOM j.d.o.o. za usluge socijalne skrbi, Marina Getaldića 16, 23000 Zadar</item>
    </derivirana_varijabla>
  </DomainObject.Predmet.ProtuStrankaListFormatedWithAdress>
  <DomainObject.Predmet.ProtuStrankaListFormatedWithAdressOIB>
    <izvorni_sadrzaj>
      <item>BOŽICA DOM j.d.o.o. za usluge socijalne skrbi, OIB 40933492439, Marina Getaldića 16, 23000 Zadar</item>
    </izvorni_sadrzaj>
    <derivirana_varijabla naziv="DomainObject.Predmet.ProtuStrankaListFormatedWithAdressOIB_1">
      <item>BOŽICA DOM j.d.o.o. za usluge socijalne skrbi, OIB 40933492439, Marina Getaldića 16, 23000 Zadar</item>
    </derivirana_varijabla>
  </DomainObject.Predmet.ProtuStrankaListFormatedWithAdressOIB>
  <DomainObject.Predmet.ProtuStrankaListNazivFormated>
    <izvorni_sadrzaj>
      <item>BOŽICA DOM j.d.o.o. za usluge socijalne skrbi</item>
    </izvorni_sadrzaj>
    <derivirana_varijabla naziv="DomainObject.Predmet.ProtuStrankaListNazivFormated_1">
      <item>BOŽICA DOM j.d.o.o. za usluge socijalne skrbi</item>
    </derivirana_varijabla>
  </DomainObject.Predmet.ProtuStrankaListNazivFormated>
  <DomainObject.Predmet.ProtuStrankaListNazivFormatedOIB>
    <izvorni_sadrzaj>
      <item>BOŽICA DOM j.d.o.o. za usluge socijalne skrbi, OIB 40933492439</item>
    </izvorni_sadrzaj>
    <derivirana_varijabla naziv="DomainObject.Predmet.ProtuStrankaListNazivFormatedOIB_1">
      <item>BOŽICA DOM j.d.o.o. za usluge socijalne skrbi, OIB 40933492439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BOŽICA DOM j.d.o.o. za usluge socijalne skrbi</izvorni_sadrzaj>
    <derivirana_varijabla naziv="DomainObject.Predmet.ProtustrankaIDrugi_1">BOŽICA DOM j.d.o.o. za usluge socijalne skrbi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BOŽICA DOM j.d.o.o. za usluge socijalne skrbi, OIB 40933492439, Marina Getaldića 16, 23000 Zadar</izvorni_sadrzaj>
    <derivirana_varijabla naziv="DomainObject.Predmet.ProtustrankaIDrugiAdressOIB_1">BOŽICA DOM j.d.o.o. za usluge socijalne skrbi, OIB 40933492439, Marina Getaldića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BOŽICA DOM j.d.o.o. za usluge socijalne skrbi</item>
    </izvorni_sadrzaj>
    <derivirana_varijabla naziv="DomainObject.Predmet.SudioniciListNaziv_1">
      <item>FINA</item>
      <item>BOŽICA DOM j.d.o.o. za usluge socijalne skrbi</item>
    </derivirana_varijabla>
  </DomainObject.Predmet.SudioniciListNaziv>
  <DomainObject.Predmet.SudioniciListAdressOIB>
    <izvorni_sadrzaj>
      <item>FINA, OIB 85821130368, Ivana Danila 4,23000 Zadar</item>
      <item>BOŽICA DOM j.d.o.o. za usluge socijalne skrbi, OIB 40933492439, Marina Getaldića 16,23000 Zadar</item>
    </izvorni_sadrzaj>
    <derivirana_varijabla naziv="DomainObject.Predmet.SudioniciListAdressOIB_1">
      <item>FINA, OIB 85821130368, Ivana Danila 4,23000 Zadar</item>
      <item>BOŽICA DOM j.d.o.o. za usluge socijalne skrbi, OIB 40933492439, Marina Getaldića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40933492439</item>
    </izvorni_sadrzaj>
    <derivirana_varijabla naziv="DomainObject.Predmet.SudioniciListNazivOIB_1">
      <item>, OIB 85821130368</item>
      <item>, OIB 40933492439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St-13/2019-2</izvorni_sadrzaj>
    <derivirana_varijabla naziv="DomainObject.PredzadnjaOdlukaIzPredmeta.Oznaka_1">St-13/2019-2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2066</properties:Characters>
  <properties:Lines>52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2019-01-25T08:35:00Z</dcterms:created>
  <dc:creator>mklismanic</dc:creator>
  <cp:lastModifiedBy>Kristina Njegovan</cp:lastModifiedBy>
  <cp:lastPrinted>2019-01-25T08:34:00Z</cp:lastPrinted>
  <dcterms:modified xmlns:xsi="http://www.w3.org/2001/XMLSchema-instance" xsi:type="dcterms:W3CDTF">2019-01-25T10:18:00Z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