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265f" w14:paraId="da7265f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F8266C">
        <w:rPr>
          <w:lang w:val="hr-HR"/>
        </w:rPr>
        <w:t>St-429</w:t>
      </w:r>
      <w:r w:rsidR="00802B00">
        <w:rPr>
          <w:lang w:val="hr-HR"/>
        </w:rPr>
        <w:t>/16</w:t>
      </w:r>
      <w:r w:rsidR="00F8266C">
        <w:rPr>
          <w:lang w:val="hr-HR"/>
        </w:rPr>
        <w:t>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F8266C">
        <w:t xml:space="preserve"> HORUS HOSTING</w:t>
      </w:r>
      <w:r w:rsidR="00C25AC8">
        <w:t xml:space="preserve"> </w:t>
      </w:r>
      <w:r w:rsidR="00F8266C">
        <w:t>j.d.o.o., OIB: 08047109737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F8266C">
        <w:t>štem u Gačice 41</w:t>
      </w:r>
      <w:r w:rsidR="002F24AF">
        <w:t>,</w:t>
      </w:r>
      <w:r w:rsidR="00F8266C">
        <w:t xml:space="preserve"> 42242 Gačice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C25AC8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F8266C">
        <w:t>HORUS HOSTING j.d.o.o., OIB: 08047109737 sa sjedištem u Gačice 41, 42242 Gačice</w:t>
      </w:r>
      <w:r w:rsidR="00F8266C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F8266C">
        <w:rPr>
          <w:lang w:val="hr-HR"/>
        </w:rPr>
        <w:t>15</w:t>
      </w:r>
      <w:r w:rsidR="00C25AC8">
        <w:rPr>
          <w:lang w:val="hr-HR"/>
        </w:rPr>
        <w:t>. ožujka 2016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F8266C">
        <w:t xml:space="preserve">8.891,63 </w:t>
      </w:r>
      <w:r w:rsidR="004828BF"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F8266C" w:rsidRPr="00F8266C">
        <w:t xml:space="preserve"> </w:t>
      </w:r>
      <w:r w:rsidR="00F8266C">
        <w:t>HORUS HOSTING j.d.o.o., OIB: 08047109737 sa sjedištem u Gačice 41, 42242 Gačice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942481">
        <w:rPr>
          <w:lang w:val="hr-HR"/>
        </w:rPr>
        <w:t>ana 17</w:t>
      </w:r>
      <w:r w:rsidR="00802B00">
        <w:rPr>
          <w:lang w:val="hr-HR"/>
        </w:rPr>
        <w:t>.0</w:t>
      </w:r>
      <w:r w:rsidR="00942481">
        <w:rPr>
          <w:lang w:val="hr-HR"/>
        </w:rPr>
        <w:t>3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F8266C">
        <w:t>HORUS HOSTING j.d.o.o., OIB: 08047109737 sa sjedištem u Gačice 41, 42242 Gačice</w:t>
      </w:r>
      <w:r w:rsidR="00942481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F8266C">
        <w:rPr>
          <w:lang w:val="hr-HR"/>
        </w:rPr>
        <w:t>15</w:t>
      </w:r>
      <w:r w:rsidR="00C25AC8">
        <w:rPr>
          <w:lang w:val="hr-HR"/>
        </w:rPr>
        <w:t>. ožujka 2016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4828BF">
        <w:t>izno</w:t>
      </w:r>
      <w:r w:rsidR="00F8266C">
        <w:t>su od 8.891,63</w:t>
      </w:r>
      <w:r w:rsidR="001213EC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25AC8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42481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14C" w:rsidP="007F64E0" w:rsidR="00F2714C">
      <w:r>
        <w:separator/>
      </w:r>
    </w:p>
  </w:endnote>
  <w:endnote w:id="0" w:type="continuationSeparator">
    <w:p w:rsidRDefault="00F2714C" w:rsidP="007F64E0" w:rsidR="00F27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14C" w:rsidP="007F64E0" w:rsidR="00F2714C">
      <w:r>
        <w:separator/>
      </w:r>
    </w:p>
  </w:footnote>
  <w:footnote w:id="0" w:type="continuationSeparator">
    <w:p w:rsidRDefault="00F2714C" w:rsidP="007F64E0" w:rsidR="00F27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F8266C">
      <w:rPr>
        <w:lang w:val="hr-HR"/>
      </w:rPr>
      <w:t>St-429</w:t>
    </w:r>
    <w:r w:rsidR="00802B00">
      <w:rPr>
        <w:lang w:val="hr-HR"/>
      </w:rPr>
      <w:t>/16</w:t>
    </w:r>
    <w:r w:rsidR="00C25AC8">
      <w:rPr>
        <w:lang w:val="hr-HR"/>
      </w:rPr>
      <w:t>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2D1C" w:rsidRPr="00512D1C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67B0B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28BF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2D1C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BB1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01A4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44B8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36C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2481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25AC8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14C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266C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12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12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HORUS HOSTING jednostavno društvo s ograničenom odgovornošću za usluge i trgovinu</izvorni_sadrzaj>
    <derivirana_varijabla naziv="DomainObject.Predmet.ProtustrankaFormated_1">  HORUS HOSTING jednostavno društvo s ograničenom odgovornošću za usluge i trgovinu</derivirana_varijabla>
  </DomainObject.Predmet.ProtustrankaFormated>
  <DomainObject.Predmet.ProtustrankaFormatedOIB>
    <izvorni_sadrzaj>  HORUS HOSTING jednostavno društvo s ograničenom odgovornošću za usluge i trgovinu, OIB 08047109737</izvorni_sadrzaj>
    <derivirana_varijabla naziv="DomainObject.Predmet.ProtustrankaFormatedOIB_1">  HORUS HOSTING jednostavno društvo s ograničenom odgovornošću za usluge i trgovinu, OIB 08047109737</derivirana_varijabla>
  </DomainObject.Predmet.ProtustrankaFormatedOIB>
  <DomainObject.Predmet.ProtustrankaFormatedWithAdress>
    <izvorni_sadrzaj> HORUS HOSTING jednostavno društvo s ograničenom odgovornošću za usluge i trgovinu, Gačice 41, 42242 Gačice</izvorni_sadrzaj>
    <derivirana_varijabla naziv="DomainObject.Predmet.ProtustrankaFormatedWithAdress_1"> HORUS HOSTING jednostavno društvo s ograničenom odgovornošću za usluge i trgovinu, Gačice 41, 42242 Gačice</derivirana_varijabla>
  </DomainObject.Predmet.ProtustrankaFormatedWithAdress>
  <DomainObject.Predmet.ProtustrankaFormatedWithAdressOIB>
    <izvorni_sadrzaj> HORUS HOSTING jednostavno društvo s ograničenom odgovornošću za usluge i trgovinu, OIB 08047109737, Gačice 41, 42242 Gačice</izvorni_sadrzaj>
    <derivirana_varijabla naziv="DomainObject.Predmet.ProtustrankaFormatedWithAdressOIB_1"> HORUS HOSTING jednostavno društvo s ograničenom odgovornošću za usluge i trgovinu, OIB 08047109737, Gačice 41, 42242 Gačice</derivirana_varijabla>
  </DomainObject.Predmet.ProtustrankaFormatedWithAdressOIB>
  <DomainObject.Predmet.ProtustrankaWithAdress>
    <izvorni_sadrzaj>HORUS HOSTING jednostavno društvo s ograničenom odgovornošću za usluge i trgovinu Gačice 41, 42242 Gačice</izvorni_sadrzaj>
    <derivirana_varijabla naziv="DomainObject.Predmet.ProtustrankaWithAdress_1">HORUS HOSTING jednostavno društvo s ograničenom odgovornošću za usluge i trgovinu Gačice 41, 42242 Gačice</derivirana_varijabla>
  </DomainObject.Predmet.ProtustrankaWithAdress>
  <DomainObject.Predmet.ProtustrankaWithAdressOIB>
    <izvorni_sadrzaj>HORUS HOSTING jednostavno društvo s ograničenom odgovornošću za usluge i trgovinu, OIB 08047109737, Gačice 41, 42242 Gačice</izvorni_sadrzaj>
    <derivirana_varijabla naziv="DomainObject.Predmet.ProtustrankaWithAdressOIB_1">HORUS HOSTING jednostavno društvo s ograničenom odgovornošću za usluge i trgovinu, OIB 08047109737, Gačice 41, 42242 Gačice</derivirana_varijabla>
  </DomainObject.Predmet.ProtustrankaWithAdressOIB>
  <DomainObject.Predmet.ProtustrankaNazivFormated>
    <izvorni_sadrzaj>HORUS HOSTING jednostavno društvo s ograničenom odgovornošću za usluge i trgovinu</izvorni_sadrzaj>
    <derivirana_varijabla naziv="DomainObject.Predmet.ProtustrankaNazivFormated_1">HORUS HOSTING jednostavno društvo s ograničenom odgovornošću za usluge i trgovinu</derivirana_varijabla>
  </DomainObject.Predmet.ProtustrankaNazivFormated>
  <DomainObject.Predmet.ProtustrankaNazivFormatedOIB>
    <izvorni_sadrzaj>HORUS HOSTING jednostavno društvo s ograničenom odgovornošću za usluge i trgovinu, OIB 08047109737</izvorni_sadrzaj>
    <derivirana_varijabla naziv="DomainObject.Predmet.ProtustrankaNazivFormatedOIB_1">HORUS HOSTING jednostavno društvo s ograničenom odgovornošću za usluge i trgovinu, OIB 08047109737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8891.63</izvorni_sadrzaj>
    <derivirana_varijabla naziv="DomainObject.Predmet.TrenutnaVrijednost_1">8891.63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HORUS HOSTING jednostavno društvo s ograničenom odgovornošću za usluge i trgovinu</item>
    </izvorni_sadrzaj>
    <derivirana_varijabla naziv="DomainObject.Predmet.ProtuStrankaListFormated_1">
      <item>HORUS HOSTING jednostavno društvo s ograničenom odgovornošću za usluge i trgovinu</item>
    </derivirana_varijabla>
  </DomainObject.Predmet.ProtuStrankaListFormated>
  <DomainObject.Predmet.ProtuStrankaListFormatedOIB>
    <izvorni_sadrzaj>
      <item>HORUS HOSTING jednostavno društvo s ograničenom odgovornošću za usluge i trgovinu, OIB 08047109737</item>
    </izvorni_sadrzaj>
    <derivirana_varijabla naziv="DomainObject.Predmet.ProtuStrankaListFormatedOIB_1">
      <item>HORUS HOSTING jednostavno društvo s ograničenom odgovornošću za usluge i trgovinu, OIB 08047109737</item>
    </derivirana_varijabla>
  </DomainObject.Predmet.ProtuStrankaListFormatedOIB>
  <DomainObject.Predmet.ProtuStrankaListFormatedWithAdress>
    <izvorni_sadrzaj>
      <item>HORUS HOSTING jednostavno društvo s ograničenom odgovornošću za usluge i trgovinu, Gačice 41, 42242 Gačice</item>
    </izvorni_sadrzaj>
    <derivirana_varijabla naziv="DomainObject.Predmet.ProtuStrankaListFormatedWithAdress_1">
      <item>HORUS HOSTING jednostavno društvo s ograničenom odgovornošću za usluge i trgovinu, Gačice 41, 42242 Gačice</item>
    </derivirana_varijabla>
  </DomainObject.Predmet.ProtuStrankaListFormatedWithAdress>
  <DomainObject.Predmet.ProtuStrankaListFormatedWithAdressOIB>
    <izvorni_sadrzaj>
      <item>HORUS HOSTING jednostavno društvo s ograničenom odgovornošću za usluge i trgovinu, OIB 08047109737, Gačice 41, 42242 Gačice</item>
    </izvorni_sadrzaj>
    <derivirana_varijabla naziv="DomainObject.Predmet.ProtuStrankaListFormatedWithAdressOIB_1">
      <item>HORUS HOSTING jednostavno društvo s ograničenom odgovornošću za usluge i trgovinu, OIB 08047109737, Gačice 41, 42242 Gačice</item>
    </derivirana_varijabla>
  </DomainObject.Predmet.ProtuStrankaListFormatedWithAdressOIB>
  <DomainObject.Predmet.ProtuStrankaListNazivFormated>
    <izvorni_sadrzaj>
      <item>HORUS HOSTING jednostavno društvo s ograničenom odgovornošću za usluge i trgovinu</item>
    </izvorni_sadrzaj>
    <derivirana_varijabla naziv="DomainObject.Predmet.ProtuStrankaListNazivFormated_1">
      <item>HORUS HOSTING jednostavno društvo s ograničenom odgovornošću za usluge i trgovinu</item>
    </derivirana_varijabla>
  </DomainObject.Predmet.ProtuStrankaListNazivFormated>
  <DomainObject.Predmet.ProtuStrankaListNazivFormatedOIB>
    <izvorni_sadrzaj>
      <item>HORUS HOSTING jednostavno društvo s ograničenom odgovornošću za usluge i trgovinu, OIB 08047109737</item>
    </izvorni_sadrzaj>
    <derivirana_varijabla naziv="DomainObject.Predmet.ProtuStrankaListNazivFormatedOIB_1">
      <item>HORUS HOSTING jednostavno društvo s ograničenom odgovornošću za usluge i trgovinu, OIB 08047109737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HORUS HOSTING jednostavno društvo s ograničenom odgovornošću za usluge i trgovinu</izvorni_sadrzaj>
    <derivirana_varijabla naziv="DomainObject.Predmet.ProtustrankaIDrugi_1">HORUS HOSTING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HORUS HOSTING jednostavno društvo s ograničenom odgovornošću za usluge i trgovinu, OIB 08047109737, Gačice 41, 42242 Gačice</izvorni_sadrzaj>
    <derivirana_varijabla naziv="DomainObject.Predmet.ProtustrankaIDrugiAdressOIB_1">HORUS HOSTING jednostavno društvo s ograničenom odgovornošću za usluge i trgovinu, OIB 08047109737, Gačice 41, 42242 Gačice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HORUS HOSTING jednostavno društvo s ograničenom odgovornošću za usluge i trgovinu</item>
      <item>Sudski registar</item>
    </izvorni_sadrzaj>
    <derivirana_varijabla naziv="DomainObject.Predmet.SudioniciListNaziv_1">
      <item>Financijska agencija</item>
      <item>HORUS HOSTING jednostavno društvo s ograničenom odgovornošću za usluge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HORUS HOSTING jednostavno društvo s ograničenom odgovornošću za usluge i trgovinu, OIB 08047109737, Gačice 41,42242 Gačice</item>
      <item>Sudski registar</item>
    </izvorni_sadrzaj>
    <derivirana_varijabla naziv="DomainObject.Predmet.SudioniciListAdressOIB_1">
      <item>Financijska agencija, OIB 85821130368, A. Cesarca 2,42000 Varaždin</item>
      <item>HORUS HOSTING jednostavno društvo s ograničenom odgovornošću za usluge i trgovinu, OIB 08047109737, Gačice 41,42242 Gačice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08047109737</item>
      <item>, OIB null</item>
    </izvorni_sadrzaj>
    <derivirana_varijabla naziv="DomainObject.Predmet.SudioniciListNazivOIB_1">
      <item>, OIB 85821130368</item>
      <item>, OIB 08047109737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1F6B56-F3FC-468A-B475-A6A4E07F6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2284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2016-03-24T12:43:00Z</dcterms:created>
  <dc:creator>user</dc:creator>
  <cp:lastModifiedBy>Maja Marčec</cp:lastModifiedBy>
  <cp:lastPrinted>2016-03-29T06:33:00Z</cp:lastPrinted>
  <dcterms:modified xmlns:xsi="http://www.w3.org/2001/XMLSchema-instance" xsi:type="dcterms:W3CDTF">2016-03-29T10:29:00Z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