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6db5" w14:paraId="6bd6db5" w:rsidRDefault="00AE649C" w:rsidP="00FA5B5E" w:rsidR="00AE649C" w:rsidRPr="00B76F3C">
      <w:pPr>
        <w:pStyle w:val="Naslov3"/>
        <w15:collapsed w:val="false"/>
      </w:pPr>
    </w:p>
    <w:p w:rsidRDefault="00D62D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           5 St-255/2015-4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TRGOSLATINA društvo s ograničenom odgovornošću za građevinarstvo i trgovinu, Slatina, Industrijska 4, OIB: 46951401651, dana 29. prosinca 2015. 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Spis St-255/2015 spaja se na spis St-95/2014, radi provođenja jedinstvenog postupka i donošenja zajedničke odluke.  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Financijska agencija, RC Zagreb, Podružnica Bjelovar, podnijela je ovom sudu dana 30. listopada 2015. zahtjev za provedbu skraćenog stečajnog postupka nad dužnikom TRGOSLATINA d.o.o. Slatina.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Uvidom u upisnik za stečajeve utvrđeno je da je za istog dužnika Ministarstvo financija – Porezna uprava, Područni ured Virovitica, temeljem čl.335.a Stečajnog zakona (Narodne novine br. 44/96, 29/99, 123/03, 82/06, 116/10, 25/12 i 133/12) podnijela 5. prosinca 2014. zahtjev za pokretanje skraćenog stečajnog postupka. Predmet se vodi pod brojem St-95/2014.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Kako su podnesena dva zahtjeva za provedbu skraćenog stečajnog postupka nad istim dužnikom, sud je temeljem odredbe čl.16. st.6. Stečajnog zakona (Narodne novine br. 71/15) riješio je kao u izreci.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U Bjelovaru, 29. prosinca 2015.  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D62DEE">
        <w:rPr>
          <w:rFonts w:cs="Times New Roman" w:eastAsia="Times New Roman"/>
          <w:szCs w:val="20"/>
          <w:lang w:eastAsia="hr-HR" w:val="en-GB"/>
        </w:rPr>
        <w:lastRenderedPageBreak/>
        <w:t xml:space="preserve">POUKA O PRAVNOM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LIJEKU</w:t>
      </w:r>
      <w:proofErr w:type="gramStart"/>
      <w:r w:rsidRPr="00D62DEE">
        <w:rPr>
          <w:rFonts w:cs="Times New Roman" w:eastAsia="Times New Roman"/>
          <w:b/>
          <w:szCs w:val="20"/>
          <w:lang w:eastAsia="hr-HR" w:val="en-GB"/>
        </w:rPr>
        <w:t>:</w:t>
      </w:r>
      <w:r w:rsidRPr="00D62DEE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proofErr w:type="gram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(čl.278. st.2.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parničnom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, </w:t>
      </w:r>
      <w:r w:rsidRPr="00D62DEE">
        <w:rPr>
          <w:rFonts w:cs="Times New Roman" w:eastAsia="Times New Roman"/>
          <w:noProof/>
          <w:szCs w:val="20"/>
          <w:lang w:eastAsia="hr-HR" w:val="en-GB"/>
        </w:rPr>
        <w:t>Narodne novine br. 53/91, 91/92, 112/99, 117/03, 84/08, 123/08, 57/11 i 25/13,</w:t>
      </w:r>
      <w:r w:rsidRPr="00D62DEE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vezi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62DEE">
        <w:rPr>
          <w:rFonts w:cs="Times New Roman" w:eastAsia="Times New Roman"/>
          <w:szCs w:val="20"/>
          <w:lang w:eastAsia="hr-HR" w:val="en-GB"/>
        </w:rPr>
        <w:t>sa</w:t>
      </w:r>
      <w:proofErr w:type="spellEnd"/>
      <w:proofErr w:type="gramEnd"/>
      <w:r w:rsidRPr="00D62DEE">
        <w:rPr>
          <w:rFonts w:cs="Times New Roman" w:eastAsia="Times New Roman"/>
          <w:szCs w:val="20"/>
          <w:lang w:eastAsia="hr-HR" w:val="en-GB"/>
        </w:rPr>
        <w:t xml:space="preserve"> čl.10. </w:t>
      </w:r>
      <w:proofErr w:type="spellStart"/>
      <w:proofErr w:type="gramStart"/>
      <w:r w:rsidRPr="00D62DEE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2DEE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D62DEE">
        <w:rPr>
          <w:rFonts w:cs="Times New Roman" w:eastAsia="Times New Roman"/>
          <w:szCs w:val="20"/>
          <w:lang w:eastAsia="hr-HR" w:val="en-GB"/>
        </w:rPr>
        <w:t>).</w:t>
      </w:r>
      <w:proofErr w:type="gramEnd"/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1. predlagatelju putem e-oglasne ploče suda 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D62DEE">
        <w:rPr>
          <w:rFonts w:cs="Times New Roman" w:eastAsia="Times New Roman"/>
          <w:noProof/>
          <w:szCs w:val="20"/>
          <w:lang w:eastAsia="hr-HR" w:val="en-GB"/>
        </w:rPr>
        <w:t>Bj.29.12.2015.</w:t>
      </w:r>
    </w:p>
    <w:p w:rsidRDefault="00D62DEE" w:rsidP="00D62DEE" w:rsidR="00D62DEE" w:rsidRPr="00D62DEE">
      <w:pPr>
        <w:keepNext/>
        <w:spacing w:after="480" w:before="480"/>
        <w:jc w:val="center"/>
        <w:rPr>
          <w:rFonts w:cs="Times New Roman" w:eastAsia="Calibri" w:hAnsi="Calibri" w:ascii="Calibri"/>
          <w:b/>
          <w:caps/>
          <w:spacing w:val="100"/>
          <w:lang w:val="en-US"/>
        </w:rPr>
      </w:pPr>
    </w:p>
    <w:p w:rsidRDefault="00D62DEE" w:rsidP="00D62DEE" w:rsidR="00D62DEE" w:rsidRPr="00D62DEE">
      <w:pPr>
        <w:spacing w:before="480"/>
        <w:jc w:val="both"/>
        <w:rPr>
          <w:rFonts w:cs="Times New Roman" w:eastAsia="Calibri" w:hAnsi="Calibri" w:ascii="Calibri"/>
          <w:noProof/>
          <w:lang w:val="en-US"/>
        </w:rPr>
      </w:pPr>
    </w:p>
    <w:p w:rsidRDefault="00D62DEE" w:rsidP="00D62DEE" w:rsidR="00D62DEE" w:rsidRPr="00D62DEE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62DEE" w:rsidP="00D62DEE" w:rsidR="00D62DEE" w:rsidRPr="00D62D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DEE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9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St-255/2015-4</izvorni_sadrzaj>
    <derivirana_varijabla naziv="DomainObject.Oznaka_1">St-255/2015-4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TRGOSLATINA društvo s ograničenom odgovornošću za građevinarstvo i trgovinu, Slatina</izvorni_sadrzaj>
    <derivirana_varijabla naziv="DomainObject.Predmet.ProtustrankaFormated_1">  TRGOSLATINA društvo s ograničenom odgovornošću za građevinarstvo i trgovinu, Slatina</derivirana_varijabla>
  </DomainObject.Predmet.ProtustrankaFormated>
  <DomainObject.Predmet.ProtustrankaFormatedOIB>
    <izvorni_sadrzaj>  TRGOSLATINA društvo s ograničenom odgovornošću za građevinarstvo i trgovinu, Slatina, OIB 46951401651</izvorni_sadrzaj>
    <derivirana_varijabla naziv="DomainObject.Predmet.ProtustrankaFormatedOIB_1">  TRGOSLATINA društvo s ograničenom odgovornošću za građevinarstvo i trgovinu, Slatina, OIB 46951401651</derivirana_varijabla>
  </DomainObject.Predmet.ProtustrankaFormatedOIB>
  <DomainObject.Predmet.ProtustrankaFormatedWithAdress>
    <izvorni_sadrzaj> TRGOSLATINA društvo s ograničenom odgovornošću za građevinarstvo i trgovinu, Slatina, Industrijska 4, 33520 Slatina</izvorni_sadrzaj>
    <derivirana_varijabla naziv="DomainObject.Predmet.ProtustrankaFormatedWithAdress_1"> TRGOSLATINA društvo s ograničenom odgovornošću za građevinarstvo i trgovinu, Slatina, Industrijska 4, 33520 Slatina</derivirana_varijabla>
  </DomainObject.Predmet.ProtustrankaFormatedWithAdress>
  <DomainObject.Predmet.ProtustrankaFormatedWithAdressOIB>
    <izvorni_sadrzaj> TRGOSLATINA društvo s ograničenom odgovornošću za građevinarstvo i trgovinu, Slatina, OIB 46951401651, Industrijska 4, 33520 Slatina</izvorni_sadrzaj>
    <derivirana_varijabla naziv="DomainObject.Predmet.ProtustrankaFormatedWithAdressOIB_1"> TRGOSLATINA društvo s ograničenom odgovornošću za građevinarstvo i trgovinu, Slatina, OIB 46951401651, Industrijska 4, 33520 Slatina</derivirana_varijabla>
  </DomainObject.Predmet.ProtustrankaFormatedWithAdressOIB>
  <DomainObject.Predmet.ProtustrankaWithAdress>
    <izvorni_sadrzaj>TRGOSLATINA društvo s ograničenom odgovornošću za građevinarstvo i trgovinu, Slatina Industrijska 4, 33520 Slatina</izvorni_sadrzaj>
    <derivirana_varijabla naziv="DomainObject.Predmet.ProtustrankaWithAdress_1">TRGOSLATINA društvo s ograničenom odgovornošću za građevinarstvo i trgovinu, Slatina Industrijska 4, 33520 Slatina</derivirana_varijabla>
  </DomainObject.Predmet.ProtustrankaWithAdress>
  <DomainObject.Predmet.ProtustrankaWithAdressOIB>
    <izvorni_sadrzaj>TRGOSLATINA društvo s ograničenom odgovornošću za građevinarstvo i trgovinu, Slatina, OIB 46951401651, Industrijska 4, 33520 Slatina</izvorni_sadrzaj>
    <derivirana_varijabla naziv="DomainObject.Predmet.ProtustrankaWithAdressOIB_1">TRGOSLATINA društvo s ograničenom odgovornošću za građevinarstvo i trgovinu, Slatina, OIB 46951401651, Industrijska 4, 33520 Slatina</derivirana_varijabla>
  </DomainObject.Predmet.ProtustrankaWithAdressOIB>
  <DomainObject.Predmet.ProtustrankaNazivFormated>
    <izvorni_sadrzaj>TRGOSLATINA društvo s ograničenom odgovornošću za građevinarstvo i trgovinu, Slatina</izvorni_sadrzaj>
    <derivirana_varijabla naziv="DomainObject.Predmet.ProtustrankaNazivFormated_1">TRGOSLATINA društvo s ograničenom odgovornošću za građevinarstvo i trgovinu, Slatina</derivirana_varijabla>
  </DomainObject.Predmet.ProtustrankaNazivFormated>
  <DomainObject.Predmet.ProtustrankaNazivFormatedOIB>
    <izvorni_sadrzaj>TRGOSLATINA društvo s ograničenom odgovornošću za građevinarstvo i trgovinu, Slatina, OIB 46951401651</izvorni_sadrzaj>
    <derivirana_varijabla naziv="DomainObject.Predmet.ProtustrankaNazivFormatedOIB_1">TRGOSLATINA društvo s ograničenom odgovornošću za građevinarstvo i trgovinu, Slatina, OIB 46951401651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TRGOSLATINA društvo s ograničenom odgovornošću za građevinarstvo i trgovinu, Slatina</item>
    </izvorni_sadrzaj>
    <derivirana_varijabla naziv="DomainObject.Predmet.ProtuStrankaListFormated_1">
      <item>TRGOSLATINA društvo s ograničenom odgovornošću za građevinarstvo i trgovinu, Slatina</item>
    </derivirana_varijabla>
  </DomainObject.Predmet.ProtuStrankaListFormated>
  <DomainObject.Predmet.ProtuStrankaListFormatedOIB>
    <izvorni_sadrzaj>
      <item>TRGOSLATINA društvo s ograničenom odgovornošću za građevinarstvo i trgovinu, Slatina, OIB 46951401651</item>
    </izvorni_sadrzaj>
    <derivirana_varijabla naziv="DomainObject.Predmet.ProtuStrankaListFormatedOIB_1">
      <item>TRGOSLATINA društvo s ograničenom odgovornošću za građevinarstvo i trgovinu, Slatina, OIB 46951401651</item>
    </derivirana_varijabla>
  </DomainObject.Predmet.ProtuStrankaListFormatedOIB>
  <DomainObject.Predmet.ProtuStrankaListFormatedWithAdress>
    <izvorni_sadrzaj>
      <item>TRGOSLATINA društvo s ograničenom odgovornošću za građevinarstvo i trgovinu, Slatina, Industrijska 4, 33520 Slatina</item>
    </izvorni_sadrzaj>
    <derivirana_varijabla naziv="DomainObject.Predmet.ProtuStrankaListFormatedWithAdress_1">
      <item>TRGOSLATINA društvo s ograničenom odgovornošću za građevinarstvo i trgovinu, Slatina, Industrijska 4, 33520 Slatina</item>
    </derivirana_varijabla>
  </DomainObject.Predmet.ProtuStrankaListFormatedWithAdress>
  <DomainObject.Predmet.ProtuStrankaListFormatedWithAdressOIB>
    <izvorni_sadrzaj>
      <item>TRGOSLATINA društvo s ograničenom odgovornošću za građevinarstvo i trgovinu, Slatina, OIB 46951401651, Industrijska 4, 33520 Slatina</item>
    </izvorni_sadrzaj>
    <derivirana_varijabla naziv="DomainObject.Predmet.ProtuStrankaListFormatedWithAdressOIB_1">
      <item>TRGOSLATINA društvo s ograničenom odgovornošću za građevinarstvo i trgovinu, Slatina, OIB 46951401651, Industrijska 4, 33520 Slatina</item>
    </derivirana_varijabla>
  </DomainObject.Predmet.ProtuStrankaListFormatedWithAdressOIB>
  <DomainObject.Predmet.ProtuStrankaListNazivFormated>
    <izvorni_sadrzaj>
      <item>TRGOSLATINA društvo s ograničenom odgovornošću za građevinarstvo i trgovinu, Slatina</item>
    </izvorni_sadrzaj>
    <derivirana_varijabla naziv="DomainObject.Predmet.ProtuStrankaListNazivFormated_1">
      <item>TRGOSLATINA društvo s ograničenom odgovornošću za građevinarstvo i trgovinu, Slatina</item>
    </derivirana_varijabla>
  </DomainObject.Predmet.ProtuStrankaListNazivFormated>
  <DomainObject.Predmet.ProtuStrankaListNazivFormatedOIB>
    <izvorni_sadrzaj>
      <item>TRGOSLATINA društvo s ograničenom odgovornošću za građevinarstvo i trgovinu, Slatina, OIB 46951401651</item>
    </izvorni_sadrzaj>
    <derivirana_varijabla naziv="DomainObject.Predmet.ProtuStrankaListNazivFormatedOIB_1">
      <item>TRGOSLATINA društvo s ograničenom odgovornošću za građevinarstvo i trgovinu, Slatina, OIB 46951401651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St-255/2015-4</izvorni_sadrzaj>
    <derivirana_varijabla naziv="DomainObject.PoslovniBrojDokumenta_1">St-255/2015-4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TRGOSLATINA društvo s ograničenom odgovornošću za građevinarstvo i trgovinu, Slatina</izvorni_sadrzaj>
    <derivirana_varijabla naziv="DomainObject.Predmet.ProtustrankaIDrugi_1">TRGOSLATINA društvo s ograničenom odgovornošću za građevinarstvo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TRGOSLATINA društvo s ograničenom odgovornošću za građevinarstvo i trgovinu, Slatina, OIB 46951401651, Industrijska 4, 33520 Slatina</izvorni_sadrzaj>
    <derivirana_varijabla naziv="DomainObject.Predmet.ProtustrankaIDrugiAdressOIB_1">TRGOSLATINA društvo s ograničenom odgovornošću za građevinarstvo i trgovinu, Slatina, OIB 46951401651,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TRGOSLATINA društvo s ograničenom odgovornošću za građevinarstvo i trgovinu, Slatina</item>
    </izvorni_sadrzaj>
    <derivirana_varijabla naziv="DomainObject.Predmet.SudioniciListNaziv_1">
      <item>FINA, RC ZAGREB, Podružnica Bjelovar</item>
      <item>TRGOSLATINA društvo s ograničenom odgovornošću za građevinarstvo i trgovinu, Slatina</item>
    </derivirana_varijabla>
  </DomainObject.Predmet.SudioniciListNaziv>
  <DomainObject.Predmet.SudioniciListAdressOIB>
    <izvorni_sadrzaj>
      <item>FINA, RC ZAGREB, Podružnica Bjelovar, OIB 85821130368, F. Supila 4,43000 Bjelovar</item>
      <item>TRGOSLATINA društvo s ograničenom odgovornošću za građevinarstvo i trgovinu, Slatina, OIB 46951401651, Industrijska 4,33520 Slatina</item>
    </izvorni_sadrzaj>
    <derivirana_varijabla naziv="DomainObject.Predmet.SudioniciListAdressOIB_1">
      <item>FINA, RC ZAGREB, Podružnica Bjelovar, OIB 85821130368, F. Supila 4,43000 Bjelovar</item>
      <item>TRGOSLATINA društvo s ograničenom odgovornošću za građevinarstvo i trgovinu, Slatina, OIB 46951401651, Industrijska 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1141A-3E4C-4335-9664-11E1B3507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1375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2015-12-29T08:50:00Z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