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6ddf" w14:paraId="2ff6ddf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0D09C7">
        <w:t>TEOREMA GLOBAL d.o.o. Buje</w:t>
      </w:r>
      <w:r w:rsidR="00763AF9">
        <w:t xml:space="preserve">, </w:t>
      </w:r>
      <w:r w:rsidR="0057648D">
        <w:t>Digitronska 35</w:t>
      </w:r>
      <w:r w:rsidR="00DD6702">
        <w:t>,</w:t>
      </w:r>
      <w:r w:rsidR="007D7A8F">
        <w:t xml:space="preserve"> OIB: </w:t>
      </w:r>
      <w:r w:rsidR="0057648D" w:rsidRPr="0057648D">
        <w:t>98753951987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57648D">
        <w:t xml:space="preserve">TEOREMA GLOBAL d.o.o. Buje, Digitronska 35, OIB: </w:t>
      </w:r>
      <w:r w:rsidR="0057648D" w:rsidRPr="0057648D">
        <w:t>98753951987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A2868">
        <w:rPr>
          <w:b/>
          <w:lang w:val="pl-PL"/>
        </w:rPr>
        <w:t>4</w:t>
      </w:r>
      <w:r w:rsidR="00B17BB5">
        <w:rPr>
          <w:b/>
          <w:lang w:val="pl-PL"/>
        </w:rPr>
        <w:t xml:space="preserve">. </w:t>
      </w:r>
      <w:r w:rsidR="00CA2868">
        <w:rPr>
          <w:b/>
          <w:lang w:val="pl-PL"/>
        </w:rPr>
        <w:t>lipnja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CA2868">
        <w:rPr>
          <w:b/>
          <w:lang w:val="pl-PL"/>
        </w:rPr>
        <w:t>8:50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</w:p>
    <w:p w:rsidRDefault="00FB0B18" w:rsidP="005E3EB7" w:rsidR="00CA2868">
      <w:pPr>
        <w:jc w:val="both"/>
      </w:pPr>
      <w:r>
        <w:tab/>
      </w:r>
      <w:r>
        <w:tab/>
        <w:t xml:space="preserve">- dužnik </w:t>
      </w:r>
      <w:r w:rsidR="0057648D">
        <w:t>TEOREMA GLOBAL d.o.o. Buje,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CA2868">
        <w:rPr>
          <w:lang w:val="sv-SE"/>
        </w:rPr>
        <w:t>Luciano Cancian, iz Novigrad</w:t>
      </w:r>
      <w:r w:rsidR="00812FD9">
        <w:rPr>
          <w:lang w:val="sv-SE"/>
        </w:rPr>
        <w:t xml:space="preserve">a, Brolo 60. </w:t>
      </w:r>
      <w:r w:rsidR="00A744D8">
        <w:rPr>
          <w:lang w:val="sv-SE"/>
        </w:rPr>
        <w:t xml:space="preserve"> 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812FD9">
        <w:rPr>
          <w:lang w:val="sv-SE"/>
        </w:rPr>
        <w:t>Luciano Cancian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812FD9">
        <w:rPr>
          <w:lang w:val="sv-SE"/>
        </w:rPr>
        <w:t>Lucianu Cancianu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 w:rsidR="002C382E">
        <w:rPr>
          <w:lang w:val="sv-SE"/>
        </w:rPr>
        <w:t xml:space="preserve"> I</w:t>
      </w:r>
      <w:r>
        <w:rPr>
          <w:lang w:val="sv-SE"/>
        </w:rPr>
        <w:t>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12FD9">
        <w:t>4</w:t>
      </w:r>
      <w:r w:rsidR="003E00AF">
        <w:t xml:space="preserve">. </w:t>
      </w:r>
      <w:r w:rsidR="00812FD9">
        <w:t>svibnja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87312B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</w:p>
    <w:p w:rsidRDefault="009533B5" w:rsidP="009533B5" w:rsidR="003E00AF">
      <w:pPr>
        <w:jc w:val="both"/>
      </w:pPr>
      <w:r>
        <w:tab/>
      </w:r>
      <w:r w:rsidR="00FB0B18">
        <w:t xml:space="preserve">- dužnik </w:t>
      </w:r>
      <w:r w:rsidR="00CA2868">
        <w:t xml:space="preserve">TEOREMA GLOBAL d.o.o. Buje, Digitronska 35, OIB: </w:t>
      </w:r>
      <w:r w:rsidR="00CA2868" w:rsidRPr="0057648D">
        <w:t>98753951987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812FD9">
        <w:rPr>
          <w:lang w:val="sv-SE"/>
        </w:rPr>
        <w:t>Luciano Cancian, iz Novigrada, Brolo 60</w:t>
      </w:r>
      <w:r w:rsidR="00A744D8">
        <w:t xml:space="preserve">,  </w:t>
      </w:r>
    </w:p>
    <w:p w:rsidRDefault="00CC6BA5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</w:t>
      </w:r>
      <w:r w:rsidR="003E00AF">
        <w:rPr>
          <w:lang w:val="sv-SE"/>
        </w:rPr>
        <w:t>starska, Sektor upravnih i inspekcijskih poslova</w:t>
      </w:r>
      <w:r w:rsidR="002A3469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12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0D09C7">
      <w:t>Posl. broj: 4 St-59/2018-4</w:t>
    </w:r>
  </w:p>
  <w:p w:rsidRDefault="0087312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0D09C7">
      <w:t>59/2018-4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906D0"/>
    <w:rsid w:val="000959EB"/>
    <w:rsid w:val="000A7AEE"/>
    <w:rsid w:val="000C3E82"/>
    <w:rsid w:val="000D09C7"/>
    <w:rsid w:val="00105DB3"/>
    <w:rsid w:val="00107DA9"/>
    <w:rsid w:val="00121B0C"/>
    <w:rsid w:val="00134676"/>
    <w:rsid w:val="00163054"/>
    <w:rsid w:val="001B237E"/>
    <w:rsid w:val="001D3B56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FBA"/>
    <w:rsid w:val="00333A6A"/>
    <w:rsid w:val="00374410"/>
    <w:rsid w:val="00395F29"/>
    <w:rsid w:val="003B3E0F"/>
    <w:rsid w:val="003B74B1"/>
    <w:rsid w:val="003C5058"/>
    <w:rsid w:val="003E00AF"/>
    <w:rsid w:val="00412B9B"/>
    <w:rsid w:val="00423F69"/>
    <w:rsid w:val="00446090"/>
    <w:rsid w:val="004621C6"/>
    <w:rsid w:val="00480C26"/>
    <w:rsid w:val="0051365F"/>
    <w:rsid w:val="00554328"/>
    <w:rsid w:val="0057648D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4EB9"/>
    <w:rsid w:val="00814FDD"/>
    <w:rsid w:val="00822EB0"/>
    <w:rsid w:val="00832EE7"/>
    <w:rsid w:val="00835A5D"/>
    <w:rsid w:val="00844FE0"/>
    <w:rsid w:val="008650C6"/>
    <w:rsid w:val="0087312B"/>
    <w:rsid w:val="00894ED5"/>
    <w:rsid w:val="008E4F58"/>
    <w:rsid w:val="008F011A"/>
    <w:rsid w:val="009477AC"/>
    <w:rsid w:val="009533B5"/>
    <w:rsid w:val="00957A6F"/>
    <w:rsid w:val="00985388"/>
    <w:rsid w:val="00996153"/>
    <w:rsid w:val="009A76DB"/>
    <w:rsid w:val="00A0153D"/>
    <w:rsid w:val="00A560B4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6D89"/>
    <w:rsid w:val="00B84F02"/>
    <w:rsid w:val="00C34AB9"/>
    <w:rsid w:val="00C50881"/>
    <w:rsid w:val="00C658A3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F02356"/>
    <w:rsid w:val="00F12112"/>
    <w:rsid w:val="00F26397"/>
    <w:rsid w:val="00F32923"/>
    <w:rsid w:val="00F531AB"/>
    <w:rsid w:val="00F560F8"/>
    <w:rsid w:val="00FB0B18"/>
    <w:rsid w:val="00FC25F7"/>
    <w:rsid w:val="00FC45E6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12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12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12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12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3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12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12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12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12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TEOREMA GLOBAL d.o.o. BUJE zastupanog po punomoćniku Luciano Cancian</izvorni_sadrzaj>
    <derivirana_varijabla naziv="DomainObject.Predmet.ProtustrankaFormated_1">  TEOREMA GLOBAL d.o.o. BUJE zastupanog po punomoćniku Luciano Cancian</derivirana_varijabla>
  </DomainObject.Predmet.ProtustrankaFormated>
  <DomainObject.Predmet.ProtustrankaFormatedOIB>
    <izvorni_sadrzaj>  TEOREMA GLOBAL d.o.o. BUJE, OIB 98753951987 zastupanog po punomoćniku Luciano Cancian</izvorni_sadrzaj>
    <derivirana_varijabla naziv="DomainObject.Predmet.ProtustrankaFormatedOIB_1">  TEOREMA GLOBAL d.o.o. BUJE, OIB 98753951987 zastupanog po punomoćniku Luciano Cancian</derivirana_varijabla>
  </DomainObject.Predmet.ProtustrankaFormatedOIB>
  <DomainObject.Predmet.ProtustrankaFormatedWithAdress>
    <izvorni_sadrzaj> TEOREMA GLOBAL d.o.o. BUJE, Digitronska 35, 52460 Buje zastupanog po punomoćniku Luciano Cancian</izvorni_sadrzaj>
    <derivirana_varijabla naziv="DomainObject.Predmet.ProtustrankaFormatedWithAdress_1"> TEOREMA GLOBAL d.o.o. BUJE, Digitronska 35, 52460 Buje zastupanog po punomoćniku Luciano Cancian</derivirana_varijabla>
  </DomainObject.Predmet.ProtustrankaFormatedWithAdress>
  <DomainObject.Predmet.ProtustrankaFormatedWithAdressOIB>
    <izvorni_sadrzaj> TEOREMA GLOBAL d.o.o. BUJE, OIB 98753951987, Digitronska 35, 52460 Buje zastupanog po punomoćniku Luciano Cancian</izvorni_sadrzaj>
    <derivirana_varijabla naziv="DomainObject.Predmet.ProtustrankaFormatedWithAdressOIB_1"> TEOREMA GLOBAL d.o.o. BUJE, OIB 98753951987, Digitronska 35, 52460 Buje zastupanog po punomoćniku Luciano Cancian</derivirana_varijabla>
  </DomainObject.Predmet.ProtustrankaFormatedWithAdressOIB>
  <DomainObject.Predmet.ProtustrankaWithAdress>
    <izvorni_sadrzaj>TEOREMA GLOBAL d.o.o. BUJE Digitronska 35, 52460 Buje</izvorni_sadrzaj>
    <derivirana_varijabla naziv="DomainObject.Predmet.ProtustrankaWithAdress_1">TEOREMA GLOBAL d.o.o. BUJE Digitronska 35, 52460 Buje</derivirana_varijabla>
  </DomainObject.Predmet.ProtustrankaWithAdress>
  <DomainObject.Predmet.ProtustrankaWithAdressOIB>
    <izvorni_sadrzaj>TEOREMA GLOBAL d.o.o. BUJE, OIB 98753951987, Digitronska 35, 52460 Buje</izvorni_sadrzaj>
    <derivirana_varijabla naziv="DomainObject.Predmet.ProtustrankaWithAdressOIB_1">TEOREMA GLOBAL d.o.o. BUJE, OIB 98753951987, Digitronska 35, 52460 Buje</derivirana_varijabla>
  </DomainObject.Predmet.ProtustrankaWithAdressOIB>
  <DomainObject.Predmet.ProtustrankaNazivFormated>
    <izvorni_sadrzaj>TEOREMA GLOBAL d.o.o. BUJE</izvorni_sadrzaj>
    <derivirana_varijabla naziv="DomainObject.Predmet.ProtustrankaNazivFormated_1">TEOREMA GLOBAL d.o.o. BUJE</derivirana_varijabla>
  </DomainObject.Predmet.ProtustrankaNazivFormated>
  <DomainObject.Predmet.ProtustrankaNazivFormatedOIB>
    <izvorni_sadrzaj>TEOREMA GLOBAL d.o.o. BUJE, OIB 98753951987</izvorni_sadrzaj>
    <derivirana_varijabla naziv="DomainObject.Predmet.ProtustrankaNazivFormatedOIB_1">TEOREMA GLOBAL d.o.o. BUJE, OIB 98753951987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414172.14</izvorni_sadrzaj>
    <derivirana_varijabla naziv="DomainObject.Predmet.TrenutnaVrijednost_1">414172.14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TEOREMA GLOBAL d.o.o. BUJE zastupanog po punomoćniku Luciano Cancian</item>
    </izvorni_sadrzaj>
    <derivirana_varijabla naziv="DomainObject.Predmet.ProtuStrankaListFormated_1">
      <item>TEOREMA GLOBAL d.o.o. BUJE zastupanog po punomoćniku Luciano Cancian</item>
    </derivirana_varijabla>
  </DomainObject.Predmet.ProtuStrankaListFormated>
  <DomainObject.Predmet.ProtuStrankaListFormatedOIB>
    <izvorni_sadrzaj>
      <item>TEOREMA GLOBAL d.o.o. BUJE, OIB 98753951987 zastupanog po punomoćniku Luciano Cancian</item>
    </izvorni_sadrzaj>
    <derivirana_varijabla naziv="DomainObject.Predmet.ProtuStrankaListFormatedOIB_1">
      <item>TEOREMA GLOBAL d.o.o. BUJE, OIB 98753951987 zastupanog po punomoćniku Luciano Cancian</item>
    </derivirana_varijabla>
  </DomainObject.Predmet.ProtuStrankaListFormatedOIB>
  <DomainObject.Predmet.ProtuStrankaListFormatedWithAdress>
    <izvorni_sadrzaj>
      <item>TEOREMA GLOBAL d.o.o. BUJE, Digitronska 35, 52460 Buje zastupanog po punomoćniku Luciano Cancian</item>
    </izvorni_sadrzaj>
    <derivirana_varijabla naziv="DomainObject.Predmet.ProtuStrankaListFormatedWithAdress_1">
      <item>TEOREMA GLOBAL d.o.o. BUJE, Digitronska 35, 52460 Buje zastupanog po punomoćniku Luciano Cancian</item>
    </derivirana_varijabla>
  </DomainObject.Predmet.ProtuStrankaListFormatedWithAdress>
  <DomainObject.Predmet.ProtuStrankaListFormatedWithAdressOIB>
    <izvorni_sadrzaj>
      <item>TEOREMA GLOBAL d.o.o. BUJE, OIB 98753951987, Digitronska 35, 52460 Buje zastupanog po punomoćniku Luciano Cancian</item>
    </izvorni_sadrzaj>
    <derivirana_varijabla naziv="DomainObject.Predmet.ProtuStrankaListFormatedWithAdressOIB_1">
      <item>TEOREMA GLOBAL d.o.o. BUJE, OIB 98753951987, Digitronska 35, 52460 Buje zastupanog po punomoćniku Luciano Cancian</item>
    </derivirana_varijabla>
  </DomainObject.Predmet.ProtuStrankaListFormatedWithAdressOIB>
  <DomainObject.Predmet.ProtuStrankaListNazivFormated>
    <izvorni_sadrzaj>
      <item>TEOREMA GLOBAL d.o.o. BUJE</item>
    </izvorni_sadrzaj>
    <derivirana_varijabla naziv="DomainObject.Predmet.ProtuStrankaListNazivFormated_1">
      <item>TEOREMA GLOBAL d.o.o. BUJE</item>
    </derivirana_varijabla>
  </DomainObject.Predmet.ProtuStrankaListNazivFormated>
  <DomainObject.Predmet.ProtuStrankaListNazivFormatedOIB>
    <izvorni_sadrzaj>
      <item>TEOREMA GLOBAL d.o.o. BUJE, OIB 98753951987</item>
    </izvorni_sadrzaj>
    <derivirana_varijabla naziv="DomainObject.Predmet.ProtuStrankaListNazivFormatedOIB_1">
      <item>TEOREMA GLOBAL d.o.o. BUJE, OIB 98753951987</item>
    </derivirana_varijabla>
  </DomainObject.Predmet.ProtuStrankaListNazivFormatedOIB>
  <DomainObject.Predmet.OstaliListFormated>
    <izvorni_sadrzaj>
      <item>Luciano Cancian punomoćnik sudionika u postupku TEOREMA GLOBAL d.o.o. BUJE</item>
    </izvorni_sadrzaj>
    <derivirana_varijabla naziv="DomainObject.Predmet.OstaliListFormated_1">
      <item>Luciano Cancian punomoćnik sudionika u postupku TEOREMA GLOBAL d.o.o. BUJE</item>
    </derivirana_varijabla>
  </DomainObject.Predmet.OstaliListFormated>
  <DomainObject.Predmet.OstaliListFormatedOIB>
    <izvorni_sadrzaj>
      <item>Luciano Cancian, OIB 77974588409 punomoćnik sudionika u postupku TEOREMA GLOBAL d.o.o. BUJE</item>
    </izvorni_sadrzaj>
    <derivirana_varijabla naziv="DomainObject.Predmet.OstaliListFormatedOIB_1">
      <item>Luciano Cancian, OIB 77974588409 punomoćnik sudionika u postupku TEOREMA GLOBAL d.o.o. BUJE</item>
    </derivirana_varijabla>
  </DomainObject.Predmet.OstaliListFormatedOIB>
  <DomainObject.Predmet.OstaliListFormatedWithAdress>
    <izvorni_sadrzaj>
      <item>Luciano Cancian, Viale Eroi 5, Nervesa Della Battaglia punomoćnik sudionika u postupku TEOREMA GLOBAL d.o.o. BUJE</item>
    </izvorni_sadrzaj>
    <derivirana_varijabla naziv="DomainObject.Predmet.OstaliListFormatedWithAdress_1">
      <item>Luciano Cancian, Viale Eroi 5, Nervesa Della Battaglia punomoćnik sudionika u postupku TEOREMA GLOBAL d.o.o. BUJE</item>
    </derivirana_varijabla>
  </DomainObject.Predmet.OstaliListFormatedWithAdress>
  <DomainObject.Predmet.OstaliListFormatedWithAdressOIB>
    <izvorni_sadrzaj>
      <item>Luciano Cancian, OIB 77974588409, Viale Eroi 5, Nervesa Della Battaglia punomoćnik sudionika u postupku TEOREMA GLOBAL d.o.o. BUJE</item>
    </izvorni_sadrzaj>
    <derivirana_varijabla naziv="DomainObject.Predmet.OstaliListFormatedWithAdressOIB_1">
      <item>Luciano Cancian, OIB 77974588409, Viale Eroi 5, Nervesa Della Battaglia punomoćnik sudionika u postupku TEOREMA GLOBAL d.o.o. BUJE</item>
    </derivirana_varijabla>
  </DomainObject.Predmet.OstaliListFormatedWithAdressOIB>
  <DomainObject.Predmet.OstaliListNazivFormated>
    <izvorni_sadrzaj>
      <item>Luciano Cancian</item>
    </izvorni_sadrzaj>
    <derivirana_varijabla naziv="DomainObject.Predmet.OstaliListNazivFormated_1">
      <item>Luciano Cancian</item>
    </derivirana_varijabla>
  </DomainObject.Predmet.OstaliListNazivFormated>
  <DomainObject.Predmet.OstaliListNazivFormatedOIB>
    <izvorni_sadrzaj>
      <item>Luciano Cancian, OIB 77974588409</item>
    </izvorni_sadrzaj>
    <derivirana_varijabla naziv="DomainObject.Predmet.OstaliListNazivFormatedOIB_1">
      <item>Luciano Cancian, OIB 77974588409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TEOREMA GLOBAL d.o.o. BUJE</izvorni_sadrzaj>
    <derivirana_varijabla naziv="DomainObject.Predmet.ProtustrankaIDrugi_1">TEOREMA GLOBAL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TEOREMA GLOBAL d.o.o. BUJE, OIB 98753951987, Digitronska 35, 52460 Buje</izvorni_sadrzaj>
    <derivirana_varijabla naziv="DomainObject.Predmet.ProtustrankaIDrugiAdressOIB_1">TEOREMA GLOBAL d.o.o. BUJE, OIB 98753951987, Digitronska 35,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TEOREMA GLOBAL d.o.o. BUJE</item>
      <item>Luciano Cancian</item>
    </izvorni_sadrzaj>
    <derivirana_varijabla naziv="DomainObject.Predmet.SudioniciListNaziv_1">
      <item>FINANCIJSKA AGENCIJA, RC RIJEKA, PODRUŽNICA PULA, PULA</item>
      <item>TEOREMA GLOBAL d.o.o. BUJE</item>
      <item>Luciano Cancian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</izvorni_sadrzaj>
    <derivirana_varijabla naziv="DomainObject.Predmet.SudioniciListAdressOIB_1">
      <item>FINANCIJSKA AGENCIJA, RC RIJEKA, PODRUŽNICA PULA, PULA, OIB 85821130368, F. Kurelca 8,51000 Rijeka</item>
      <item>TEOREMA GLOBAL d.o.o. BUJE, OIB 98753951987, Digitronska 35,52460 Buje</item>
      <item>Luciano Cancian, OIB 77974588409, Viale Eroi 5,Nervesa Della Battaglia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98753951987</item>
      <item>, OIB 77974588409</item>
    </izvorni_sadrzaj>
    <derivirana_varijabla naziv="DomainObject.Predmet.SudioniciListNazivOIB_1">
      <item>, OIB 85821130368</item>
      <item>, OIB 98753951987</item>
      <item>, OIB 77974588409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C03114-8F27-4A32-9945-BA8C2F394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2943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2018-05-04T05:59:00Z</dcterms:created>
  <dc:creator>Jasmina Matika</dc:creator>
  <cp:lastModifiedBy>Sanja Prodan</cp:lastModifiedBy>
  <cp:lastPrinted>2018-05-04T12:30:00Z</cp:lastPrinted>
  <dcterms:modified xmlns:xsi="http://www.w3.org/2001/XMLSchema-instance" xsi:type="dcterms:W3CDTF">2018-05-04T12:30:00Z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(st-59-2018-4-TEOREMA GLOBAL d.o.o. Buje-prethodni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