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5423" w14:paraId="e125423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9531DC" w:rsidP="0085221D" w:rsidR="009531DC">
      <w:pPr>
        <w:jc w:val="both"/>
        <w:rPr>
          <w:rStyle w:val="Naglaeno"/>
          <w:b w:val="false"/>
        </w:rPr>
      </w:pPr>
    </w:p>
    <w:p w:rsidRDefault="00935152" w:rsidP="0085221D" w:rsidR="00935152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745ACC" w:rsidRPr="00745ACC">
        <w:t>EUROPA AUTOMOBILI PLUS j.d.o.o.</w:t>
      </w:r>
      <w:r w:rsidR="009745DD">
        <w:t xml:space="preserve">, </w:t>
      </w:r>
      <w:r w:rsidR="00745ACC" w:rsidRPr="00745ACC">
        <w:t>Vukovar</w:t>
      </w:r>
      <w:r w:rsidR="009745DD">
        <w:t xml:space="preserve">, </w:t>
      </w:r>
      <w:r w:rsidR="00745ACC" w:rsidRPr="00745ACC">
        <w:t xml:space="preserve">Vijenac </w:t>
      </w:r>
      <w:proofErr w:type="spellStart"/>
      <w:r w:rsidR="00745ACC" w:rsidRPr="00745ACC">
        <w:t>R.Boškovića</w:t>
      </w:r>
      <w:proofErr w:type="spellEnd"/>
      <w:r w:rsidR="00745ACC" w:rsidRPr="00745ACC">
        <w:t xml:space="preserve"> 6/47</w:t>
      </w:r>
      <w:r w:rsidR="009745DD">
        <w:t xml:space="preserve">, MBS: </w:t>
      </w:r>
      <w:r w:rsidR="00745ACC" w:rsidRPr="00745ACC">
        <w:t>030160533</w:t>
      </w:r>
      <w:r w:rsidR="009745DD">
        <w:t xml:space="preserve">, OIB: </w:t>
      </w:r>
      <w:r w:rsidR="00745ACC" w:rsidRPr="00745ACC">
        <w:t>36034733711</w:t>
      </w:r>
      <w:r w:rsidRPr="00B37760">
        <w:rPr>
          <w:color w:val="000000"/>
        </w:rPr>
        <w:t xml:space="preserve">, dana </w:t>
      </w:r>
      <w:r w:rsidR="000772B7">
        <w:rPr>
          <w:color w:val="000000"/>
        </w:rPr>
        <w:t>2</w:t>
      </w:r>
      <w:r w:rsidR="00745ACC">
        <w:rPr>
          <w:color w:val="000000"/>
        </w:rPr>
        <w:t>5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>
      <w:pPr>
        <w:jc w:val="both"/>
      </w:pPr>
    </w:p>
    <w:p w:rsidRDefault="009531DC" w:rsidP="0085221D" w:rsidR="009531DC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AC4916" w:rsidRPr="00745ACC">
        <w:t>EUROPA AUTOMOBILI PLUS j.d.o.o.</w:t>
      </w:r>
      <w:r w:rsidR="00AC4916">
        <w:t xml:space="preserve">, </w:t>
      </w:r>
      <w:r w:rsidR="00AC4916" w:rsidRPr="00745ACC">
        <w:t>Vukovar</w:t>
      </w:r>
      <w:r w:rsidR="00AC4916">
        <w:t xml:space="preserve">, </w:t>
      </w:r>
      <w:r w:rsidR="00AC4916" w:rsidRPr="00745ACC">
        <w:t xml:space="preserve">Vijenac </w:t>
      </w:r>
      <w:proofErr w:type="spellStart"/>
      <w:r w:rsidR="00AC4916" w:rsidRPr="00745ACC">
        <w:t>R.Boškovića</w:t>
      </w:r>
      <w:proofErr w:type="spellEnd"/>
      <w:r w:rsidR="00AC4916" w:rsidRPr="00745ACC">
        <w:t xml:space="preserve"> 6/47</w:t>
      </w:r>
      <w:r w:rsidR="00AC4916">
        <w:t xml:space="preserve">, MBS: </w:t>
      </w:r>
      <w:r w:rsidR="00AC4916" w:rsidRPr="00745ACC">
        <w:t>030160533</w:t>
      </w:r>
      <w:r w:rsidR="00AC4916">
        <w:t xml:space="preserve">, OIB: </w:t>
      </w:r>
      <w:r w:rsidR="00AC4916" w:rsidRPr="00745ACC">
        <w:t>36034733711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40608B" w:rsidP="0040608B" w:rsidR="0040608B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Željko Rupčić OIB: 31017026540 sa sjedištem, poslovnom adresom i adresom prebivališta u Đakovu, B. </w:t>
      </w:r>
      <w:proofErr w:type="spellStart"/>
      <w:r>
        <w:t>Adžije</w:t>
      </w:r>
      <w:proofErr w:type="spellEnd"/>
      <w:r>
        <w:t xml:space="preserve"> 58,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BF569B">
        <w:t xml:space="preserve">EUROPA AUTOMOBILI PLUS j.d.o.o., Vukovar, Vijenac </w:t>
      </w:r>
      <w:proofErr w:type="spellStart"/>
      <w:r w:rsidR="00BF569B">
        <w:t>R.Boškovića</w:t>
      </w:r>
      <w:proofErr w:type="spellEnd"/>
      <w:r w:rsidR="00BF569B">
        <w:t xml:space="preserve"> 6/47, MBS: 030160533, OIB: 36034733711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9531DC" w:rsidP="0085221D" w:rsidR="009531DC">
      <w:pPr>
        <w:jc w:val="both"/>
        <w:rPr>
          <w:color w:val="000000"/>
        </w:rPr>
      </w:pPr>
    </w:p>
    <w:p w:rsidRDefault="00BF569B" w:rsidP="0085221D" w:rsidR="00BF569B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BF569B" w:rsidR="0085221D" w:rsidRPr="00BF569B">
      <w:pPr>
        <w:pStyle w:val="Odlomakpopisa"/>
        <w:numPr>
          <w:ilvl w:val="0"/>
          <w:numId w:val="15"/>
        </w:numPr>
        <w:jc w:val="center"/>
        <w:rPr>
          <w:b/>
        </w:rPr>
      </w:pPr>
      <w:r w:rsidRPr="00BF569B">
        <w:rPr>
          <w:b/>
          <w:color w:val="000000"/>
        </w:rPr>
        <w:t>ožujka</w:t>
      </w:r>
      <w:r w:rsidR="00ED6F97" w:rsidRPr="00BF569B">
        <w:rPr>
          <w:b/>
          <w:color w:val="000000"/>
        </w:rPr>
        <w:t xml:space="preserve"> 201</w:t>
      </w:r>
      <w:r w:rsidR="00DB48D4" w:rsidRPr="00BF569B">
        <w:rPr>
          <w:b/>
          <w:color w:val="000000"/>
        </w:rPr>
        <w:t>8</w:t>
      </w:r>
      <w:r w:rsidR="00ED6F97" w:rsidRPr="00BF569B">
        <w:rPr>
          <w:b/>
          <w:color w:val="000000"/>
        </w:rPr>
        <w:t xml:space="preserve">. u </w:t>
      </w:r>
      <w:r w:rsidR="00C030E5" w:rsidRPr="00BF569B">
        <w:rPr>
          <w:b/>
          <w:color w:val="000000"/>
        </w:rPr>
        <w:t>9,</w:t>
      </w:r>
      <w:r w:rsidR="008B2A7D" w:rsidRPr="00BF569B">
        <w:rPr>
          <w:b/>
          <w:color w:val="000000"/>
        </w:rPr>
        <w:t>2</w:t>
      </w:r>
      <w:r w:rsidR="00C030E5" w:rsidRPr="00BF569B">
        <w:rPr>
          <w:b/>
          <w:color w:val="000000"/>
        </w:rPr>
        <w:t>0</w:t>
      </w:r>
      <w:r w:rsidR="0085221D" w:rsidRPr="00BF569B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8775CB" w:rsidP="003D6771" w:rsidR="008775CB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BF569B">
        <w:t>24. srpnja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BF569B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BC0163">
        <w:t>7</w:t>
      </w:r>
      <w:r>
        <w:t>-</w:t>
      </w:r>
      <w:r w:rsidR="00703F42">
        <w:t>3828</w:t>
      </w:r>
      <w:r>
        <w:t xml:space="preserve"> od </w:t>
      </w:r>
      <w:r w:rsidR="004F0A6A">
        <w:t>21. srpnja 2017.</w:t>
      </w:r>
      <w:r>
        <w:t xml:space="preserve"> godine, za otvaranje stečajnog postupka nad dužnikom </w:t>
      </w:r>
      <w:r w:rsidR="006F7A4F">
        <w:t xml:space="preserve">EUROPA AUTOMOBILI PLUS j.d.o.o., Vukovar, Vijenac </w:t>
      </w:r>
      <w:proofErr w:type="spellStart"/>
      <w:r w:rsidR="006F7A4F">
        <w:t>R.Boškovića</w:t>
      </w:r>
      <w:proofErr w:type="spellEnd"/>
      <w:r w:rsidR="006F7A4F">
        <w:t xml:space="preserve"> 6/47, MBS: 030160533, OIB: 36034733711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6F7A4F">
        <w:t xml:space="preserve">20. srpnja 2017. </w:t>
      </w:r>
      <w:r>
        <w:t xml:space="preserve">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6F7A4F">
        <w:t>296.426,26</w:t>
      </w:r>
      <w:r>
        <w:t xml:space="preserve"> kn, u koji iznos je uračunata kamata i naknada FINE za provedbu ovrhe na novčanim sredstvima dužnika. Navodi da dužnik ima </w:t>
      </w:r>
      <w:r w:rsidR="005A2A9F">
        <w:t>1</w:t>
      </w:r>
      <w:r>
        <w:t xml:space="preserve"> zaposlen</w:t>
      </w:r>
      <w:r w:rsidR="005A2A9F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3703C9">
        <w:t xml:space="preserve">20. srpnja 2017. </w:t>
      </w:r>
      <w:r>
        <w:t xml:space="preserve"> godine te u svom podnesku od </w:t>
      </w:r>
      <w:r w:rsidR="003703C9">
        <w:t xml:space="preserve">21. srpnja 2017. </w:t>
      </w:r>
      <w:r>
        <w:t xml:space="preserve">godine navodi da dužnik na dan </w:t>
      </w:r>
      <w:r w:rsidR="003703C9">
        <w:t xml:space="preserve">20. srpnja 2017. </w:t>
      </w:r>
      <w:r>
        <w:t xml:space="preserve">godine u Jedinstvenom registru računa ima otvorene sljedeće račune i oročena novčana sredstva: </w:t>
      </w:r>
      <w:r w:rsidR="003703C9">
        <w:t>HR 123400091110742126 Privredna banka</w:t>
      </w:r>
      <w:r w:rsidR="00D131EA">
        <w:t xml:space="preserve"> </w:t>
      </w:r>
      <w:r w:rsidR="00E1624B">
        <w:t xml:space="preserve">te da na temelju čl. 112. st. 5. Stečajnog zakona dužnik na dan </w:t>
      </w:r>
      <w:r w:rsidR="00D131EA">
        <w:t xml:space="preserve">20. srpnja 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6551F7">
        <w:t>i</w:t>
      </w:r>
      <w:r w:rsidR="00A85D17">
        <w:t>ma</w:t>
      </w:r>
      <w:r w:rsidR="006551F7">
        <w:t xml:space="preserve"> zaplijenjena novčana sredstva u iznosu od </w:t>
      </w:r>
      <w:r w:rsidR="00D131EA">
        <w:t>3.575,00</w:t>
      </w:r>
      <w:r w:rsidR="006551F7">
        <w:t xml:space="preserve"> kn.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 xml:space="preserve">, te je donio rješenje o pokretanju prethodnog postupka i imenovao </w:t>
      </w:r>
      <w:r>
        <w:rPr>
          <w:color w:val="000000"/>
        </w:rPr>
        <w:lastRenderedPageBreak/>
        <w:t>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>
      <w:pPr>
        <w:jc w:val="both"/>
      </w:pPr>
    </w:p>
    <w:p w:rsidRDefault="009531DC" w:rsidP="0085221D" w:rsidR="009531DC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E20695">
        <w:t>25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F27C7A" w:rsidP="00F27C7A" w:rsidR="00F27C7A">
      <w:pPr>
        <w:jc w:val="both"/>
        <w:rPr>
          <w:color w:val="000000"/>
        </w:rPr>
      </w:pPr>
      <w:r>
        <w:rPr>
          <w:color w:val="000000"/>
        </w:rPr>
        <w:t xml:space="preserve">-privremenom </w:t>
      </w:r>
      <w:proofErr w:type="spellStart"/>
      <w:r>
        <w:rPr>
          <w:color w:val="000000"/>
        </w:rPr>
        <w:t>steč</w:t>
      </w:r>
      <w:proofErr w:type="spellEnd"/>
      <w:r>
        <w:rPr>
          <w:color w:val="000000"/>
        </w:rPr>
        <w:t xml:space="preserve">. upravitelju </w:t>
      </w:r>
      <w:r>
        <w:t xml:space="preserve">Željku Rupčić, Đakovo, B. </w:t>
      </w:r>
      <w:proofErr w:type="spellStart"/>
      <w:r>
        <w:t>Adžije</w:t>
      </w:r>
      <w:proofErr w:type="spellEnd"/>
      <w:r>
        <w:t xml:space="preserve"> 58</w:t>
      </w:r>
    </w:p>
    <w:p w:rsidRDefault="00D33DD8" w:rsidP="00D33DD8" w:rsidR="002B4562">
      <w:pPr>
        <w:jc w:val="both"/>
      </w:pPr>
      <w:r>
        <w:t xml:space="preserve">-dužniku </w:t>
      </w:r>
      <w:r w:rsidR="00F27C7A" w:rsidRPr="00F27C7A">
        <w:t>EUROPA AUTOMOBILI PLUS j.d.o.o.</w:t>
      </w:r>
      <w:r w:rsidR="00F27C7A">
        <w:t xml:space="preserve">, </w:t>
      </w:r>
      <w:r w:rsidR="00F27C7A" w:rsidRPr="00F27C7A">
        <w:t>Vukovar</w:t>
      </w:r>
      <w:r w:rsidR="00F27C7A">
        <w:t xml:space="preserve">, </w:t>
      </w:r>
      <w:r w:rsidR="00F27C7A" w:rsidRPr="00F27C7A">
        <w:t xml:space="preserve">Vijenac </w:t>
      </w:r>
      <w:proofErr w:type="spellStart"/>
      <w:r w:rsidR="00F27C7A" w:rsidRPr="00F27C7A">
        <w:t>R.Boškovića</w:t>
      </w:r>
      <w:proofErr w:type="spellEnd"/>
      <w:r w:rsidR="00F27C7A" w:rsidRPr="00F27C7A">
        <w:t xml:space="preserve"> 6/47</w:t>
      </w:r>
    </w:p>
    <w:p w:rsidRDefault="00D33DD8" w:rsidP="00D33DD8" w:rsidR="00F27C7A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="00F27C7A" w:rsidRPr="00F27C7A">
        <w:t xml:space="preserve">Igor </w:t>
      </w:r>
      <w:proofErr w:type="spellStart"/>
      <w:r w:rsidR="00F27C7A" w:rsidRPr="00F27C7A">
        <w:t>Jovčić</w:t>
      </w:r>
      <w:proofErr w:type="spellEnd"/>
      <w:r w:rsidR="00F27C7A" w:rsidRPr="00F27C7A">
        <w:t>, Vukovar, Vijenac R. Boškovića 6/47</w:t>
      </w:r>
    </w:p>
    <w:p w:rsidRDefault="00D33DD8" w:rsidP="00D33DD8" w:rsidR="00D33DD8">
      <w:pPr>
        <w:jc w:val="both"/>
      </w:pPr>
      <w:r>
        <w:t xml:space="preserve">-FINA </w:t>
      </w:r>
    </w:p>
    <w:p w:rsidRDefault="00F27C7A" w:rsidP="00F27C7A" w:rsidR="00F27C7A">
      <w:pPr>
        <w:jc w:val="both"/>
      </w:pPr>
      <w:r>
        <w:t>-Ministarstvu pravosuđa RH, Zagreb, Ulica Grada Vukovara 49, elektroničkom poštom</w:t>
      </w:r>
    </w:p>
    <w:p w:rsidRDefault="00F27C7A" w:rsidP="00F27C7A" w:rsidR="00F27C7A">
      <w:pPr>
        <w:jc w:val="both"/>
      </w:pPr>
      <w:r>
        <w:t>-e-</w:t>
      </w:r>
      <w:proofErr w:type="spellStart"/>
      <w:r>
        <w:t>Ogl</w:t>
      </w:r>
      <w:proofErr w:type="spellEnd"/>
      <w:r>
        <w:t>. ploča uz prijedlog</w:t>
      </w:r>
    </w:p>
    <w:p w:rsidRDefault="00F27C7A" w:rsidP="00F27C7A" w:rsidR="006D3C3F" w:rsidRPr="00B37760">
      <w:pPr>
        <w:jc w:val="both"/>
      </w:pPr>
      <w:r>
        <w:t>- R 14.3.2018 u 9,20h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F56" w:rsidR="00D25F56">
      <w:r>
        <w:separator/>
      </w:r>
    </w:p>
  </w:endnote>
  <w:endnote w:id="0" w:type="continuationSeparator">
    <w:p w:rsidRDefault="00D25F56" w:rsidR="00D25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F56" w:rsidR="00D25F56">
      <w:r>
        <w:separator/>
      </w:r>
    </w:p>
  </w:footnote>
  <w:footnote w:id="0" w:type="continuationSeparator">
    <w:p w:rsidRDefault="00D25F56" w:rsidR="00D25F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3A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116BB" w:rsidR="00E116B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116BB">
      <w:t>7 St-1332/17-6</w:t>
    </w:r>
  </w:p>
  <w:p w:rsidRDefault="007A2497" w:rsidP="007A2497" w:rsidR="007A2497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E116BB">
      <w:t>1332</w:t>
    </w:r>
    <w:r w:rsidR="006F3974">
      <w:t>/</w:t>
    </w:r>
    <w:r w:rsidR="00E116BB">
      <w:t>17-6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9531DC" w:rsidP="00DE5F8A" w:rsidR="009531DC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8FE1473"/>
    <w:multiLevelType w:val="hybridMultilevel"/>
    <w:tmpl w:val="EE223192"/>
    <w:lvl w:tplc="DD6E47E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9"/>
  </w:num>
  <w:num w:numId="14">
    <w:abstractNumId w:val="10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47FF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3F5D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B4562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03C9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338F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0608B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A6A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05DCA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27C6"/>
    <w:rsid w:val="00553027"/>
    <w:rsid w:val="00553343"/>
    <w:rsid w:val="00553FC6"/>
    <w:rsid w:val="005546FE"/>
    <w:rsid w:val="00554F09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1F7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667AA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6F7A4F"/>
    <w:rsid w:val="00700095"/>
    <w:rsid w:val="007029EB"/>
    <w:rsid w:val="00703B54"/>
    <w:rsid w:val="00703F42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892"/>
    <w:rsid w:val="00715399"/>
    <w:rsid w:val="00717390"/>
    <w:rsid w:val="007174FA"/>
    <w:rsid w:val="00717F41"/>
    <w:rsid w:val="00720518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5ACC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4112"/>
    <w:rsid w:val="007A122F"/>
    <w:rsid w:val="007A2497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64B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882"/>
    <w:rsid w:val="008A7C70"/>
    <w:rsid w:val="008B01DC"/>
    <w:rsid w:val="008B0805"/>
    <w:rsid w:val="008B0A60"/>
    <w:rsid w:val="008B0E3C"/>
    <w:rsid w:val="008B2A7D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515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1DC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140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3AB7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4916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688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1854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0163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E7D00"/>
    <w:rsid w:val="00BF1169"/>
    <w:rsid w:val="00BF1493"/>
    <w:rsid w:val="00BF3E59"/>
    <w:rsid w:val="00BF46FE"/>
    <w:rsid w:val="00BF532F"/>
    <w:rsid w:val="00BF569B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40AB9"/>
    <w:rsid w:val="00C427A7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7072"/>
    <w:rsid w:val="00D01711"/>
    <w:rsid w:val="00D0211F"/>
    <w:rsid w:val="00D06ADE"/>
    <w:rsid w:val="00D107DE"/>
    <w:rsid w:val="00D11ABF"/>
    <w:rsid w:val="00D131EA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5F56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236B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6BB"/>
    <w:rsid w:val="00E11AEE"/>
    <w:rsid w:val="00E11EB7"/>
    <w:rsid w:val="00E16234"/>
    <w:rsid w:val="00E1624B"/>
    <w:rsid w:val="00E16D6C"/>
    <w:rsid w:val="00E16DAD"/>
    <w:rsid w:val="00E175CB"/>
    <w:rsid w:val="00E20695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27C7A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16B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A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B3A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B3A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A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A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16B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A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B3A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B3A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A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A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1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St-1332/2017</izvorni_sadrzaj>
    <derivirana_varijabla naziv="DomainObject.Predmet.OznakaBroj_1">St-1332/2017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EUROPA AUTOMOBILI PLUS jednostavno društvo s ograničenom odgovornošću za trgovinu i usluge</izvorni_sadrzaj>
    <derivirana_varijabla naziv="DomainObject.Predmet.ProtustrankaFormated_1">  EUROPA AUTOMOBILI PLUS jednostavno društvo s ograničenom odgovornošću za trgovinu i usluge</derivirana_varijabla>
  </DomainObject.Predmet.ProtustrankaFormated>
  <DomainObject.Predmet.ProtustrankaFormatedOIB>
    <izvorni_sadrzaj>  EUROPA AUTOMOBILI PLUS jednostavno društvo s ograničenom odgovornošću za trgovinu i usluge, OIB 36034733711</izvorni_sadrzaj>
    <derivirana_varijabla naziv="DomainObject.Predmet.ProtustrankaFormatedOIB_1">  EUROPA AUTOMOBILI PLUS jednostavno društvo s ograničenom odgovornošću za trgovinu i usluge, OIB 36034733711</derivirana_varijabla>
  </DomainObject.Predmet.ProtustrankaFormatedOIB>
  <DomainObject.Predmet.ProtustrankaFormatedWithAdress>
    <izvorni_sadrzaj> EUROPA AUTOMOBILI PLUS jednostavno društvo s ograničenom odgovornošću za trgovinu i usluge, Vijenac R.Boškovića 647, 32000 Vukovar</izvorni_sadrzaj>
    <derivirana_varijabla naziv="DomainObject.Predmet.ProtustrankaFormatedWithAdress_1"> EUROPA AUTOMOBILI PLUS jednostavno društvo s ograničenom odgovornošću za trgovinu i usluge, Vijenac R.Boškovića 647, 32000 Vukovar</derivirana_varijabla>
  </DomainObject.Predmet.ProtustrankaFormatedWithAdress>
  <DomainObject.Predmet.ProtustrankaFormatedWithAdressOIB>
    <izvorni_sadrzaj> EUROPA AUTOMOBILI PLUS jednostavno društvo s ograničenom odgovornošću za trgovinu i usluge, OIB 36034733711, Vijenac R.Boškovića 647, 32000 Vukovar</izvorni_sadrzaj>
    <derivirana_varijabla naziv="DomainObject.Predmet.ProtustrankaFormatedWithAdressOIB_1"> EUROPA AUTOMOBILI PLUS jednostavno društvo s ograničenom odgovornošću za trgovinu i usluge, OIB 36034733711, Vijenac R.Boškovića 647, 32000 Vukovar</derivirana_varijabla>
  </DomainObject.Predmet.ProtustrankaFormatedWithAdressOIB>
  <DomainObject.Predmet.ProtustrankaWithAdress>
    <izvorni_sadrzaj>EUROPA AUTOMOBILI PLUS jednostavno društvo s ograničenom odgovornošću za trgovinu i usluge Vijenac R.Boškovića 647, 32000 Vukovar</izvorni_sadrzaj>
    <derivirana_varijabla naziv="DomainObject.Predmet.ProtustrankaWithAdress_1">EUROPA AUTOMOBILI PLUS jednostavno društvo s ograničenom odgovornošću za trgovinu i usluge Vijenac R.Boškovića 647, 32000 Vukovar</derivirana_varijabla>
  </DomainObject.Predmet.ProtustrankaWithAdress>
  <DomainObject.Predmet.ProtustrankaWithAdressOIB>
    <izvorni_sadrzaj>EUROPA AUTOMOBILI PLUS jednostavno društvo s ograničenom odgovornošću za trgovinu i usluge, OIB 36034733711, Vijenac R.Boškovića 647, 32000 Vukovar</izvorni_sadrzaj>
    <derivirana_varijabla naziv="DomainObject.Predmet.ProtustrankaWithAdressOIB_1">EUROPA AUTOMOBILI PLUS jednostavno društvo s ograničenom odgovornošću za trgovinu i usluge, OIB 36034733711, Vijenac R.Boškovića 647, 32000 Vukovar</derivirana_varijabla>
  </DomainObject.Predmet.ProtustrankaWithAdressOIB>
  <DomainObject.Predmet.ProtustrankaNazivFormated>
    <izvorni_sadrzaj>EUROPA AUTOMOBILI PLUS jednostavno društvo s ograničenom odgovornošću za trgovinu i usluge</izvorni_sadrzaj>
    <derivirana_varijabla naziv="DomainObject.Predmet.ProtustrankaNazivFormated_1">EUROPA AUTOMOBILI PLUS jednostavno društvo s ograničenom odgovornošću za trgovinu i usluge</derivirana_varijabla>
  </DomainObject.Predmet.ProtustrankaNazivFormated>
  <DomainObject.Predmet.ProtustrankaNazivFormatedOIB>
    <izvorni_sadrzaj>EUROPA AUTOMOBILI PLUS jednostavno društvo s ograničenom odgovornošću za trgovinu i usluge, OIB 36034733711</izvorni_sadrzaj>
    <derivirana_varijabla naziv="DomainObject.Predmet.ProtustrankaNazivFormatedOIB_1">EUROPA AUTOMOBILI PLUS jednostavno društvo s ograničenom odgovornošću za trgovinu i usluge, OIB 36034733711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EUROPA AUTOMOBILI PLUS jednostavno društvo s ograničenom odgovornošću za trgovinu i usluge</item>
    </izvorni_sadrzaj>
    <derivirana_varijabla naziv="DomainObject.Predmet.ProtuStrankaListFormated_1">
      <item>EUROPA AUTOMOBILI PLUS jednostavno društvo s ograničenom odgovornošću za trgovinu i usluge</item>
    </derivirana_varijabla>
  </DomainObject.Predmet.ProtuStrankaListFormated>
  <DomainObject.Predmet.ProtuStrankaListFormatedOIB>
    <izvorni_sadrzaj>
      <item>EUROPA AUTOMOBILI PLUS jednostavno društvo s ograničenom odgovornošću za trgovinu i usluge, OIB 36034733711</item>
    </izvorni_sadrzaj>
    <derivirana_varijabla naziv="DomainObject.Predmet.ProtuStrankaListFormatedOIB_1">
      <item>EUROPA AUTOMOBILI PLUS jednostavno društvo s ograničenom odgovornošću za trgovinu i usluge, OIB 36034733711</item>
    </derivirana_varijabla>
  </DomainObject.Predmet.ProtuStrankaListFormatedOIB>
  <DomainObject.Predmet.ProtuStrankaListFormatedWithAdress>
    <izvorni_sadrzaj>
      <item>EUROPA AUTOMOBILI PLUS jednostavno društvo s ograničenom odgovornošću za trgovinu i usluge, Vijenac R.Boškovića 647, 32000 Vukovar</item>
    </izvorni_sadrzaj>
    <derivirana_varijabla naziv="DomainObject.Predmet.ProtuStrankaListFormatedWithAdress_1">
      <item>EUROPA AUTOMOBILI PLUS jednostavno društvo s ograničenom odgovornošću za trgovinu i usluge, Vijenac R.Boškovića 647, 32000 Vukovar</item>
    </derivirana_varijabla>
  </DomainObject.Predmet.ProtuStrankaListFormatedWithAdress>
  <DomainObject.Predmet.ProtuStrankaListFormatedWithAdressOIB>
    <izvorni_sadrzaj>
      <item>EUROPA AUTOMOBILI PLUS jednostavno društvo s ograničenom odgovornošću za trgovinu i usluge, OIB 36034733711, Vijenac R.Boškovića 647, 32000 Vukovar</item>
    </izvorni_sadrzaj>
    <derivirana_varijabla naziv="DomainObject.Predmet.ProtuStrankaListFormatedWithAdressOIB_1">
      <item>EUROPA AUTOMOBILI PLUS jednostavno društvo s ograničenom odgovornošću za trgovinu i usluge, OIB 36034733711, Vijenac R.Boškovića 647, 32000 Vukovar</item>
    </derivirana_varijabla>
  </DomainObject.Predmet.ProtuStrankaListFormatedWithAdressOIB>
  <DomainObject.Predmet.ProtuStrankaListNazivFormated>
    <izvorni_sadrzaj>
      <item>EUROPA AUTOMOBILI PLUS jednostavno društvo s ograničenom odgovornošću za trgovinu i usluge</item>
    </izvorni_sadrzaj>
    <derivirana_varijabla naziv="DomainObject.Predmet.ProtuStrankaListNazivFormated_1">
      <item>EUROPA AUTOMOBILI PLUS jednostavno društvo s ograničenom odgovornošću za trgovinu i usluge</item>
    </derivirana_varijabla>
  </DomainObject.Predmet.ProtuStrankaListNazivFormated>
  <DomainObject.Predmet.ProtuStrankaListNazivFormatedOIB>
    <izvorni_sadrzaj>
      <item>EUROPA AUTOMOBILI PLUS jednostavno društvo s ograničenom odgovornošću za trgovinu i usluge, OIB 36034733711</item>
    </izvorni_sadrzaj>
    <derivirana_varijabla naziv="DomainObject.Predmet.ProtuStrankaListNazivFormatedOIB_1">
      <item>EUROPA AUTOMOBILI PLUS jednostavno društvo s ograničenom odgovornošću za trgovinu i usluge, OIB 36034733711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EUROPA AUTOMOBILI PLUS jednostavno društvo s ograničenom odgovornošću za trgovinu i usluge</izvorni_sadrzaj>
    <derivirana_varijabla naziv="DomainObject.Predmet.ProtustrankaIDrugi_1">EUROPA AUTOMOBILI PLUS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EUROPA AUTOMOBILI PLUS jednostavno društvo s ograničenom odgovornošću za trgovinu i usluge, OIB 36034733711, Vijenac R.Boškovića 647, 32000 Vukovar</izvorni_sadrzaj>
    <derivirana_varijabla naziv="DomainObject.Predmet.ProtustrankaIDrugiAdressOIB_1">EUROPA AUTOMOBILI PLUS jednostavno društvo s ograničenom odgovornošću za trgovinu i usluge, OIB 36034733711, Vijenac R.Boškovića 647,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EUROPA AUTOMOBILI PLUS jednostavno društvo s ograničenom odgovornošću za trgovinu i usluge</item>
    </izvorni_sadrzaj>
    <derivirana_varijabla naziv="DomainObject.Predmet.SudioniciListNaziv_1">
      <item>FINA RC OSIJEK</item>
      <item>EUROPA AUTOMOBILI PLUS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EUROPA AUTOMOBILI PLUS jednostavno društvo s ograničenom odgovornošću za trgovinu i usluge, OIB 36034733711, Vijenac R.Boškovića 647,32000 Vukovar</item>
    </izvorni_sadrzaj>
    <derivirana_varijabla naziv="DomainObject.Predmet.SudioniciListAdressOIB_1">
      <item>FINA RC OSIJEK, OIB 85821130368</item>
      <item>EUROPA AUTOMOBILI PLUS jednostavno društvo s ograničenom odgovornošću za trgovinu i usluge, OIB 36034733711, Vijenac R.Boškovića 647,32000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36034733711</item>
    </izvorni_sadrzaj>
    <derivirana_varijabla naziv="DomainObject.Predmet.SudioniciListNazivOIB_1">
      <item>, OIB 85821130368</item>
      <item>, OIB 36034733711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5FDF5-4F49-44D2-A203-8A4DA31C63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745</properties:Words>
  <properties:Characters>4193</properties:Characters>
  <properties:Lines>120</properties:Lines>
  <properties:Paragraphs>36</properties:Paragraphs>
  <properties:TotalTime>801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2018-01-23T08:54:00Z</cp:lastPrinted>
  <dcterms:modified xmlns:xsi="http://www.w3.org/2001/XMLSchema-instance" xsi:type="dcterms:W3CDTF">2018-01-25T09:01:00Z</dcterms:modified>
  <cp:revision>751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