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fc20" w14:paraId="a66fc20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671825">
        <w:t>50</w:t>
      </w:r>
      <w:r w:rsidR="006B45AC">
        <w:t>89</w:t>
      </w:r>
      <w:r w:rsidR="00D60351">
        <w:t>/2016</w:t>
      </w:r>
    </w:p>
    <w:p w:rsidRDefault="00630ED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E3CD9" w:rsidP="00DA1211" w:rsidR="00D677F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pt-BR"/>
        </w:rPr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 xml:space="preserve">stečajnog postupka nad dužnikom </w:t>
      </w:r>
      <w:r w:rsidR="00FC5A2F">
        <w:t>FAVOLOSO j.d.o.o.</w:t>
      </w:r>
      <w:r w:rsidR="003F6309">
        <w:rPr>
          <w:lang w:val="pt-BR"/>
        </w:rPr>
        <w:t xml:space="preserve">, </w:t>
      </w:r>
      <w:r w:rsidR="00FC5A2F">
        <w:rPr>
          <w:lang w:val="pt-BR"/>
        </w:rPr>
        <w:t xml:space="preserve">OIB: 92229753039, MBS: 080866116, Kutina, Mate Lovraka 18, 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</w:t>
      </w:r>
      <w:r w:rsidR="00DA1211">
        <w:rPr>
          <w:lang w:val="pt-BR"/>
        </w:rPr>
        <w:t xml:space="preserve">02. studenog 2017. </w:t>
      </w:r>
    </w:p>
    <w:p w:rsidRDefault="00FC5A2F" w:rsidP="00DA1211" w:rsidR="00FC5A2F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E47224">
        <w:t>FAVOLOSO j.d.o.o.</w:t>
      </w:r>
      <w:r w:rsidR="00E47224">
        <w:rPr>
          <w:lang w:val="pt-BR"/>
        </w:rPr>
        <w:t>, OIB: 92229753039, MBS: 080866116, Kutina, Mate Lovraka 18</w:t>
      </w:r>
      <w:r w:rsidR="001A5EC1">
        <w:rPr>
          <w:lang w:val="pt-BR"/>
        </w:rPr>
        <w:t xml:space="preserve">, 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47224">
        <w:t>5089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E47224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E47224">
        <w:t>FAVOLOSO j.d.o.o.</w:t>
      </w:r>
      <w:r w:rsidR="00E47224">
        <w:rPr>
          <w:lang w:val="pt-BR"/>
        </w:rPr>
        <w:t>, OIB: 92229753039, MBS: 080866116, Kutina, Mate Lovraka 18.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E47224">
        <w:t>252</w:t>
      </w:r>
      <w:r w:rsidRPr="00BC2D3A">
        <w:t xml:space="preserve"> dana, u ukupnom iznosu od </w:t>
      </w:r>
      <w:r w:rsidR="00E47224">
        <w:rPr>
          <w:lang w:val="pl-PL"/>
        </w:rPr>
        <w:t>12.486,84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E47224">
        <w:t>4</w:t>
      </w:r>
      <w:r w:rsidRPr="00BC2D3A">
        <w:t xml:space="preserve"> zaposlen</w:t>
      </w:r>
      <w:r w:rsidR="00DA1211">
        <w:t>a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78176C" w:rsidR="0078176C">
      <w:pPr>
        <w:ind w:firstLine="720"/>
        <w:jc w:val="both"/>
        <w:rPr>
          <w:lang w:val="pl-PL"/>
        </w:rPr>
      </w:pPr>
      <w:r>
        <w:t xml:space="preserve">Sud je rješenjem od </w:t>
      </w:r>
      <w:r w:rsidR="00E55BC8">
        <w:t>14</w:t>
      </w:r>
      <w:r w:rsidR="00AD30ED">
        <w:t>. rujna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E55BC8">
        <w:t>02. studenog</w:t>
      </w:r>
      <w:r w:rsidR="0098593B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78176C">
        <w:t xml:space="preserve">Zakonski zastupnik dužnika </w:t>
      </w:r>
      <w:r w:rsidR="00257DCC">
        <w:t xml:space="preserve">nije </w:t>
      </w:r>
      <w:r w:rsidR="0078176C" w:rsidRPr="004E4C07">
        <w:t>pristupio na navedeno ročište</w:t>
      </w:r>
      <w:r w:rsidR="00257DCC">
        <w:t xml:space="preserve">. </w:t>
      </w:r>
      <w:r w:rsidR="0078176C" w:rsidRPr="004E4C07">
        <w:t xml:space="preserve"> </w:t>
      </w:r>
      <w:r w:rsidR="00257DCC">
        <w:t xml:space="preserve"> </w:t>
      </w:r>
      <w:r w:rsidR="0078176C" w:rsidRPr="004E4C07">
        <w:t xml:space="preserve"> </w:t>
      </w:r>
      <w:r w:rsidR="00257DCC">
        <w:t xml:space="preserve"> </w:t>
      </w:r>
    </w:p>
    <w:p w:rsidRDefault="003D0115" w:rsidP="0078176C" w:rsidR="009B1748" w:rsidRPr="0089526A">
      <w:pPr>
        <w:ind w:firstLine="720"/>
        <w:jc w:val="both"/>
      </w:pPr>
      <w:r>
        <w:lastRenderedPageBreak/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FC3895">
        <w:t>02. studenog</w:t>
      </w:r>
      <w:r w:rsidR="0098593B">
        <w:t xml:space="preserve"> 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DC2B8E">
        <w:t>, v.r.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DC2B8E" w:rsidP="004F5146" w:rsidR="00DC2B8E">
      <w:pPr>
        <w:jc w:val="right"/>
      </w:pPr>
      <w:r>
        <w:t>za točnost otpravka-ovlašteni službenik</w:t>
      </w:r>
    </w:p>
    <w:p w:rsidRDefault="00DC2B8E" w:rsidP="004F5146" w:rsidR="00DC2B8E">
      <w:pPr>
        <w:jc w:val="right"/>
      </w:pPr>
      <w:r>
        <w:t xml:space="preserve">Mirjana Gašparić </w:t>
      </w:r>
    </w:p>
    <w:p w:rsidRDefault="00856259" w:rsidP="00DC2B8E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DC2B8E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E55BC8">
          <w:rPr>
            <w:sz w:val="24"/>
          </w:rPr>
          <w:t>50</w:t>
        </w:r>
        <w:r w:rsidR="00D5584C">
          <w:rPr>
            <w:sz w:val="24"/>
          </w:rPr>
          <w:t>89</w:t>
        </w:r>
        <w:r w:rsidR="00AD30ED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005B"/>
    <w:rsid w:val="000A206E"/>
    <w:rsid w:val="000B22E7"/>
    <w:rsid w:val="000B5C4E"/>
    <w:rsid w:val="000B7D73"/>
    <w:rsid w:val="000C1F96"/>
    <w:rsid w:val="000C3FC6"/>
    <w:rsid w:val="000E335E"/>
    <w:rsid w:val="000E4B5C"/>
    <w:rsid w:val="000F6452"/>
    <w:rsid w:val="000F7C99"/>
    <w:rsid w:val="001013EE"/>
    <w:rsid w:val="001120C4"/>
    <w:rsid w:val="00131620"/>
    <w:rsid w:val="00132F44"/>
    <w:rsid w:val="00134F3A"/>
    <w:rsid w:val="00177BBF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21298E"/>
    <w:rsid w:val="002132DA"/>
    <w:rsid w:val="00225E5C"/>
    <w:rsid w:val="00255783"/>
    <w:rsid w:val="00257CDB"/>
    <w:rsid w:val="00257DCC"/>
    <w:rsid w:val="00260C00"/>
    <w:rsid w:val="002817DE"/>
    <w:rsid w:val="002840C1"/>
    <w:rsid w:val="002923AF"/>
    <w:rsid w:val="002C3072"/>
    <w:rsid w:val="002D5087"/>
    <w:rsid w:val="002D60CE"/>
    <w:rsid w:val="00341F35"/>
    <w:rsid w:val="003459CC"/>
    <w:rsid w:val="003541A8"/>
    <w:rsid w:val="003835F0"/>
    <w:rsid w:val="00384745"/>
    <w:rsid w:val="003943BD"/>
    <w:rsid w:val="00396794"/>
    <w:rsid w:val="003B5743"/>
    <w:rsid w:val="003D0115"/>
    <w:rsid w:val="003D1745"/>
    <w:rsid w:val="003D1F88"/>
    <w:rsid w:val="003E7010"/>
    <w:rsid w:val="003F3702"/>
    <w:rsid w:val="003F6309"/>
    <w:rsid w:val="00404B33"/>
    <w:rsid w:val="00412D47"/>
    <w:rsid w:val="00450643"/>
    <w:rsid w:val="0046518B"/>
    <w:rsid w:val="004704F7"/>
    <w:rsid w:val="00472216"/>
    <w:rsid w:val="00483BAA"/>
    <w:rsid w:val="004965B2"/>
    <w:rsid w:val="00497B04"/>
    <w:rsid w:val="004C428C"/>
    <w:rsid w:val="004C6E2A"/>
    <w:rsid w:val="004D1BFE"/>
    <w:rsid w:val="004E07BD"/>
    <w:rsid w:val="004E79DA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30ED3"/>
    <w:rsid w:val="00662884"/>
    <w:rsid w:val="00671825"/>
    <w:rsid w:val="00675076"/>
    <w:rsid w:val="006A16F5"/>
    <w:rsid w:val="006A7F1A"/>
    <w:rsid w:val="006B45AC"/>
    <w:rsid w:val="006C79FF"/>
    <w:rsid w:val="006D12ED"/>
    <w:rsid w:val="006E04CA"/>
    <w:rsid w:val="0070311E"/>
    <w:rsid w:val="00704DD0"/>
    <w:rsid w:val="007150E9"/>
    <w:rsid w:val="0073524B"/>
    <w:rsid w:val="00741A92"/>
    <w:rsid w:val="00754CF2"/>
    <w:rsid w:val="0078176C"/>
    <w:rsid w:val="007A193D"/>
    <w:rsid w:val="007B068E"/>
    <w:rsid w:val="007E6A6F"/>
    <w:rsid w:val="007F5CFB"/>
    <w:rsid w:val="00800FB4"/>
    <w:rsid w:val="00856259"/>
    <w:rsid w:val="00864C88"/>
    <w:rsid w:val="00866B31"/>
    <w:rsid w:val="00872527"/>
    <w:rsid w:val="008759C6"/>
    <w:rsid w:val="00896971"/>
    <w:rsid w:val="008B5A9F"/>
    <w:rsid w:val="008B669A"/>
    <w:rsid w:val="008B7789"/>
    <w:rsid w:val="008B7EC3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0E05"/>
    <w:rsid w:val="009B1748"/>
    <w:rsid w:val="009B3D51"/>
    <w:rsid w:val="009F12DD"/>
    <w:rsid w:val="009F490F"/>
    <w:rsid w:val="00A0793E"/>
    <w:rsid w:val="00A10317"/>
    <w:rsid w:val="00A179ED"/>
    <w:rsid w:val="00A205A9"/>
    <w:rsid w:val="00A41670"/>
    <w:rsid w:val="00A43EBD"/>
    <w:rsid w:val="00A6064D"/>
    <w:rsid w:val="00A75EA1"/>
    <w:rsid w:val="00A75F17"/>
    <w:rsid w:val="00A83366"/>
    <w:rsid w:val="00A851A3"/>
    <w:rsid w:val="00AA28B1"/>
    <w:rsid w:val="00AA76D7"/>
    <w:rsid w:val="00AB02FD"/>
    <w:rsid w:val="00AB6C56"/>
    <w:rsid w:val="00AC5954"/>
    <w:rsid w:val="00AD057C"/>
    <w:rsid w:val="00AD30ED"/>
    <w:rsid w:val="00AD6771"/>
    <w:rsid w:val="00AE58E7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F01D0"/>
    <w:rsid w:val="00BF0DDB"/>
    <w:rsid w:val="00C01504"/>
    <w:rsid w:val="00C01898"/>
    <w:rsid w:val="00C036DA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C294A"/>
    <w:rsid w:val="00CF7092"/>
    <w:rsid w:val="00D00B1F"/>
    <w:rsid w:val="00D03C11"/>
    <w:rsid w:val="00D148E4"/>
    <w:rsid w:val="00D24310"/>
    <w:rsid w:val="00D46FDC"/>
    <w:rsid w:val="00D50ADE"/>
    <w:rsid w:val="00D53E52"/>
    <w:rsid w:val="00D5584C"/>
    <w:rsid w:val="00D60351"/>
    <w:rsid w:val="00D677F7"/>
    <w:rsid w:val="00D803A5"/>
    <w:rsid w:val="00DA1211"/>
    <w:rsid w:val="00DA177A"/>
    <w:rsid w:val="00DC22FD"/>
    <w:rsid w:val="00DC2B8E"/>
    <w:rsid w:val="00DE0F86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47224"/>
    <w:rsid w:val="00E55BC8"/>
    <w:rsid w:val="00E66535"/>
    <w:rsid w:val="00E70F28"/>
    <w:rsid w:val="00E758EA"/>
    <w:rsid w:val="00E776ED"/>
    <w:rsid w:val="00EA7F5E"/>
    <w:rsid w:val="00ED1353"/>
    <w:rsid w:val="00EF3D26"/>
    <w:rsid w:val="00F11AA4"/>
    <w:rsid w:val="00F31E76"/>
    <w:rsid w:val="00F324F6"/>
    <w:rsid w:val="00F6536D"/>
    <w:rsid w:val="00F86657"/>
    <w:rsid w:val="00FC3895"/>
    <w:rsid w:val="00FC5A2F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2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B8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B8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B8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B8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2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B8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B8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B8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B8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5089</izvorni_sadrzaj>
    <derivirana_varijabla naziv="DomainObject.Predmet.Broj_1">5089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St-5089/2016</izvorni_sadrzaj>
    <derivirana_varijabla naziv="DomainObject.Predmet.OznakaBroj_1">St-5089/2016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FAVOLOSO j.d.o.o. za ugostiteljstvo i trgovinu</izvorni_sadrzaj>
    <derivirana_varijabla naziv="DomainObject.Predmet.ProtustrankaFormated_1">  FAVOLOSO j.d.o.o. za ugostiteljstvo i trgovinu</derivirana_varijabla>
  </DomainObject.Predmet.ProtustrankaFormated>
  <DomainObject.Predmet.ProtustrankaFormatedOIB>
    <izvorni_sadrzaj>  FAVOLOSO j.d.o.o. za ugostiteljstvo i trgovinu, OIB 92229753039</izvorni_sadrzaj>
    <derivirana_varijabla naziv="DomainObject.Predmet.ProtustrankaFormatedOIB_1">  FAVOLOSO j.d.o.o. za ugostiteljstvo i trgovinu, OIB 92229753039</derivirana_varijabla>
  </DomainObject.Predmet.ProtustrankaFormatedOIB>
  <DomainObject.Predmet.ProtustrankaFormatedWithAdress>
    <izvorni_sadrzaj> FAVOLOSO j.d.o.o. za ugostiteljstvo i trgovinu, Mate Lovraka 18, 44320 Kutina</izvorni_sadrzaj>
    <derivirana_varijabla naziv="DomainObject.Predmet.ProtustrankaFormatedWithAdress_1"> FAVOLOSO j.d.o.o. za ugostiteljstvo i trgovinu, Mate Lovraka 18, 44320 Kutina</derivirana_varijabla>
  </DomainObject.Predmet.ProtustrankaFormatedWithAdress>
  <DomainObject.Predmet.ProtustrankaFormatedWithAdressOIB>
    <izvorni_sadrzaj> FAVOLOSO j.d.o.o. za ugostiteljstvo i trgovinu, OIB 92229753039, Mate Lovraka 18, 44320 Kutina</izvorni_sadrzaj>
    <derivirana_varijabla naziv="DomainObject.Predmet.ProtustrankaFormatedWithAdressOIB_1"> FAVOLOSO j.d.o.o. za ugostiteljstvo i trgovinu, OIB 92229753039, Mate Lovraka 18, 44320 Kutina</derivirana_varijabla>
  </DomainObject.Predmet.ProtustrankaFormatedWithAdressOIB>
  <DomainObject.Predmet.ProtustrankaWithAdress>
    <izvorni_sadrzaj>FAVOLOSO j.d.o.o. za ugostiteljstvo i trgovinu Mate Lovraka 18, 44320 Kutina</izvorni_sadrzaj>
    <derivirana_varijabla naziv="DomainObject.Predmet.ProtustrankaWithAdress_1">FAVOLOSO j.d.o.o. za ugostiteljstvo i trgovinu Mate Lovraka 18, 44320 Kutina</derivirana_varijabla>
  </DomainObject.Predmet.ProtustrankaWithAdress>
  <DomainObject.Predmet.ProtustrankaWithAdressOIB>
    <izvorni_sadrzaj>FAVOLOSO j.d.o.o. za ugostiteljstvo i trgovinu, OIB 92229753039, Mate Lovraka 18, 44320 Kutina</izvorni_sadrzaj>
    <derivirana_varijabla naziv="DomainObject.Predmet.ProtustrankaWithAdressOIB_1">FAVOLOSO j.d.o.o. za ugostiteljstvo i trgovinu, OIB 92229753039, Mate Lovraka 18, 44320 Kutina</derivirana_varijabla>
  </DomainObject.Predmet.ProtustrankaWithAdressOIB>
  <DomainObject.Predmet.ProtustrankaNazivFormated>
    <izvorni_sadrzaj>FAVOLOSO j.d.o.o. za ugostiteljstvo i trgovinu</izvorni_sadrzaj>
    <derivirana_varijabla naziv="DomainObject.Predmet.ProtustrankaNazivFormated_1">FAVOLOSO j.d.o.o. za ugostiteljstvo i trgovinu</derivirana_varijabla>
  </DomainObject.Predmet.ProtustrankaNazivFormated>
  <DomainObject.Predmet.ProtustrankaNazivFormatedOIB>
    <izvorni_sadrzaj>FAVOLOSO j.d.o.o. za ugostiteljstvo i trgovinu, OIB 92229753039</izvorni_sadrzaj>
    <derivirana_varijabla naziv="DomainObject.Predmet.ProtustrankaNazivFormatedOIB_1">FAVOLOSO j.d.o.o. za ugostiteljstvo i trgovinu, OIB 92229753039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 Grubešić</izvorni_sadrzaj>
    <derivirana_varijabla naziv="DomainObject.Predmet.StrankaFormated_1">  FINA Regionalni centar Zagreb; Niko Grubešić</derivirana_varijabla>
  </DomainObject.Predmet.StrankaFormated>
  <DomainObject.Predmet.StrankaFormatedOIB>
    <izvorni_sadrzaj>  FINA Regionalni centar Zagreb, OIB 85821130368; Niko Grubešić, OIB 88876217678</izvorni_sadrzaj>
    <derivirana_varijabla naziv="DomainObject.Predmet.StrankaFormatedOIB_1">  FINA Regionalni centar Zagreb, OIB 85821130368; Niko Grubešić, OIB 88876217678</derivirana_varijabla>
  </DomainObject.Predmet.StrankaFormatedOIB>
  <DomainObject.Predmet.StrankaFormatedWithAdress>
    <izvorni_sadrzaj> FINA Regionalni centar Zagreb, Trg svibanjskih žrtava 1995. br. 1, 10000 Zagreb; Niko Grubešić, Moslavačka 40, 44317 Mala Ludina</izvorni_sadrzaj>
    <derivirana_varijabla naziv="DomainObject.Predmet.StrankaFormatedWithAdress_1"> FINA Regionalni centar Zagreb, Trg svibanjskih žrtava 1995. br. 1, 10000 Zagreb; Niko Grubešić, Moslavačka 40, 44317 Mala Ludina</derivirana_varijabla>
  </DomainObject.Predmet.StrankaFormatedWithAdress>
  <DomainObject.Predmet.StrankaFormatedWithAdressOIB>
    <izvorni_sadrzaj> FINA Regionalni centar Zagreb, OIB 85821130368, Trg svibanjskih žrtava 1995. br. 1, 10000 Zagreb; Niko Grubešić, OIB 88876217678, Moslavačka 40, 44317 Mala Ludina</izvorni_sadrzaj>
    <derivirana_varijabla naziv="DomainObject.Predmet.StrankaFormatedWithAdressOIB_1"> FINA Regionalni centar Zagreb, OIB 85821130368, Trg svibanjskih žrtava 1995. br. 1, 10000 Zagreb; Niko Grubešić, OIB 88876217678, Moslavačka 40, 44317 Mala Ludina</derivirana_varijabla>
  </DomainObject.Predmet.StrankaFormatedWithAdressOIB>
  <DomainObject.Predmet.StrankaWithAdress>
    <izvorni_sadrzaj>FINA Regionalni centar Zagreb Trg svibanjskih žrtava 1995. br. 1,10000 Zagreb,Niko Grubešić Moslavačka 40,44317 Mala Ludina</izvorni_sadrzaj>
    <derivirana_varijabla naziv="DomainObject.Predmet.StrankaWithAdress_1">FINA Regionalni centar Zagreb Trg svibanjskih žrtava 1995. br. 1,10000 Zagreb,Niko Grubešić Moslavačka 40,44317 Mala Ludina</derivirana_varijabla>
  </DomainObject.Predmet.StrankaWithAdress>
  <DomainObject.Predmet.StrankaWithAdressOIB>
    <izvorni_sadrzaj>FINA Regionalni centar Zagreb, OIB 85821130368, Trg svibanjskih žrtava 1995. br. 1,10000 Zagreb,Niko Grubešić, OIB 88876217678, Moslavačka 40,44317 Mala Ludina</izvorni_sadrzaj>
    <derivirana_varijabla naziv="DomainObject.Predmet.StrankaWithAdressOIB_1">FINA Regionalni centar Zagreb, OIB 85821130368, Trg svibanjskih žrtava 1995. br. 1,10000 Zagreb,Niko Grubešić, OIB 88876217678, Moslavačka 40,44317 Mala Ludina</derivirana_varijabla>
  </DomainObject.Predmet.StrankaWithAdressOIB>
  <DomainObject.Predmet.StrankaNazivFormated>
    <izvorni_sadrzaj>FINA Regionalni centar Zagreb,Niko Grubešić</izvorni_sadrzaj>
    <derivirana_varijabla naziv="DomainObject.Predmet.StrankaNazivFormated_1">FINA Regionalni centar Zagreb,Niko Grubešić</derivirana_varijabla>
  </DomainObject.Predmet.StrankaNazivFormated>
  <DomainObject.Predmet.StrankaNazivFormatedOIB>
    <izvorni_sadrzaj>FINA Regionalni centar Zagreb, OIB 85821130368,Niko Grubešić, OIB 88876217678</izvorni_sadrzaj>
    <derivirana_varijabla naziv="DomainObject.Predmet.StrankaNazivFormatedOIB_1">FINA Regionalni centar Zagreb, OIB 85821130368,Niko Grubešić, OIB 88876217678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Niko Grubešić</item>
    </izvorni_sadrzaj>
    <derivirana_varijabla naziv="DomainObject.Predmet.StrankaListFormated_1">
      <item>FINA Regionalni centar Zagreb</item>
      <item>Niko Grubešić</item>
    </derivirana_varijabla>
  </DomainObject.Predmet.StrankaListFormated>
  <DomainObject.Predmet.StrankaListFormatedOIB>
    <izvorni_sadrzaj>
      <item>FINA Regionalni centar Zagreb, OIB 85821130368</item>
      <item>Niko Grubešić, OIB 88876217678</item>
    </izvorni_sadrzaj>
    <derivirana_varijabla naziv="DomainObject.Predmet.StrankaListFormatedOIB_1">
      <item>FINA Regionalni centar Zagreb, OIB 85821130368</item>
      <item>Niko Grubešić, OIB 88876217678</item>
    </derivirana_varijabla>
  </DomainObject.Predmet.StrankaListFormatedOIB>
  <DomainObject.Predmet.StrankaListFormatedWithAdress>
    <izvorni_sadrzaj>
      <item>FINA Regionalni centar Zagreb, Trg svibanjskih žrtava 1995. br. 1, 10000 Zagreb</item>
      <item>Niko Grubešić, Moslavačka 40, 44317 Mala Ludina</item>
    </izvorni_sadrzaj>
    <derivirana_varijabla naziv="DomainObject.Predmet.StrankaListFormatedWithAdress_1">
      <item>FINA Regionalni centar Zagreb, Trg svibanjskih žrtava 1995. br. 1, 10000 Zagreb</item>
      <item>Niko Grubešić, Moslavačka 40, 44317 Mala Ludina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Niko Grubešić, OIB 88876217678, Moslavačka 40, 44317 Mala Ludina</item>
    </izvorni_sadrzaj>
    <derivirana_varijabla naziv="DomainObject.Predmet.StrankaListFormatedWithAdressOIB_1">
      <item>FINA Regionalni centar Zagreb, OIB 85821130368, Trg svibanjskih žrtava 1995. br. 1, 10000 Zagreb</item>
      <item>Niko Grubešić, OIB 88876217678, Moslavačka 40, 44317 Mala Ludina</item>
    </derivirana_varijabla>
  </DomainObject.Predmet.StrankaListFormatedWithAdressOIB>
  <DomainObject.Predmet.StrankaListNazivFormated>
    <izvorni_sadrzaj>
      <item>FINA Regionalni centar Zagreb</item>
      <item>Niko Grubešić</item>
    </izvorni_sadrzaj>
    <derivirana_varijabla naziv="DomainObject.Predmet.StrankaListNazivFormated_1">
      <item>FINA Regionalni centar Zagreb</item>
      <item>Niko Grubešić</item>
    </derivirana_varijabla>
  </DomainObject.Predmet.StrankaListNazivFormated>
  <DomainObject.Predmet.StrankaListNazivFormatedOIB>
    <izvorni_sadrzaj>
      <item>FINA Regionalni centar Zagreb, OIB 85821130368</item>
      <item>Niko Grubešić, OIB 88876217678</item>
    </izvorni_sadrzaj>
    <derivirana_varijabla naziv="DomainObject.Predmet.StrankaListNazivFormatedOIB_1">
      <item>FINA Regionalni centar Zagreb, OIB 85821130368</item>
      <item>Niko Grubešić, OIB 88876217678</item>
    </derivirana_varijabla>
  </DomainObject.Predmet.StrankaListNazivFormatedOIB>
  <DomainObject.Predmet.ProtuStrankaListFormated>
    <izvorni_sadrzaj>
      <item>FAVOLOSO j.d.o.o. za ugostiteljstvo i trgovinu</item>
    </izvorni_sadrzaj>
    <derivirana_varijabla naziv="DomainObject.Predmet.ProtuStrankaListFormated_1">
      <item>FAVOLOSO j.d.o.o. za ugostiteljstvo i trgovinu</item>
    </derivirana_varijabla>
  </DomainObject.Predmet.ProtuStrankaListFormated>
  <DomainObject.Predmet.ProtuStrankaListFormatedOIB>
    <izvorni_sadrzaj>
      <item>FAVOLOSO j.d.o.o. za ugostiteljstvo i trgovinu, OIB 92229753039</item>
    </izvorni_sadrzaj>
    <derivirana_varijabla naziv="DomainObject.Predmet.ProtuStrankaListFormatedOIB_1">
      <item>FAVOLOSO j.d.o.o. za ugostiteljstvo i trgovinu, OIB 92229753039</item>
    </derivirana_varijabla>
  </DomainObject.Predmet.ProtuStrankaListFormatedOIB>
  <DomainObject.Predmet.ProtuStrankaListFormatedWithAdress>
    <izvorni_sadrzaj>
      <item>FAVOLOSO j.d.o.o. za ugostiteljstvo i trgovinu, Mate Lovraka 18, 44320 Kutina</item>
    </izvorni_sadrzaj>
    <derivirana_varijabla naziv="DomainObject.Predmet.ProtuStrankaListFormatedWithAdress_1">
      <item>FAVOLOSO j.d.o.o. za ugostiteljstvo i trgovinu, Mate Lovraka 18, 44320 Kutina</item>
    </derivirana_varijabla>
  </DomainObject.Predmet.ProtuStrankaListFormatedWithAdress>
  <DomainObject.Predmet.ProtuStrankaListFormatedWithAdressOIB>
    <izvorni_sadrzaj>
      <item>FAVOLOSO j.d.o.o. za ugostiteljstvo i trgovinu, OIB 92229753039, Mate Lovraka 18, 44320 Kutina</item>
    </izvorni_sadrzaj>
    <derivirana_varijabla naziv="DomainObject.Predmet.ProtuStrankaListFormatedWithAdressOIB_1">
      <item>FAVOLOSO j.d.o.o. za ugostiteljstvo i trgovinu, OIB 92229753039, Mate Lovraka 18, 44320 Kutina</item>
    </derivirana_varijabla>
  </DomainObject.Predmet.ProtuStrankaListFormatedWithAdressOIB>
  <DomainObject.Predmet.ProtuStrankaListNazivFormated>
    <izvorni_sadrzaj>
      <item>FAVOLOSO j.d.o.o. za ugostiteljstvo i trgovinu</item>
    </izvorni_sadrzaj>
    <derivirana_varijabla naziv="DomainObject.Predmet.ProtuStrankaListNazivFormated_1">
      <item>FAVOLOSO j.d.o.o. za ugostiteljstvo i trgovinu</item>
    </derivirana_varijabla>
  </DomainObject.Predmet.ProtuStrankaListNazivFormated>
  <DomainObject.Predmet.ProtuStrankaListNazivFormatedOIB>
    <izvorni_sadrzaj>
      <item>FAVOLOSO j.d.o.o. za ugostiteljstvo i trgovinu, OIB 92229753039</item>
    </izvorni_sadrzaj>
    <derivirana_varijabla naziv="DomainObject.Predmet.ProtuStrankaListNazivFormatedOIB_1">
      <item>FAVOLOSO j.d.o.o. za ugostiteljstvo i trgovinu, OIB 92229753039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FAVOLOSO j.d.o.o. za ugostiteljstvo i trgovinu</izvorni_sadrzaj>
    <derivirana_varijabla naziv="DomainObject.Predmet.ProtustrankaIDrugi_1">FAVOLOSO j.d.o.o. za ugostiteljstvo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FAVOLOSO j.d.o.o. za ugostiteljstvo i trgovinu, OIB 92229753039, Mate Lovraka 18, 44320 Kutina</izvorni_sadrzaj>
    <derivirana_varijabla naziv="DomainObject.Predmet.ProtustrankaIDrugiAdressOIB_1">FAVOLOSO j.d.o.o. za ugostiteljstvo i trgovinu, OIB 92229753039, Mate Lovraka 18,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FAVOLOSO j.d.o.o. za ugostiteljstvo i trgovinu</item>
      <item>Niko Grubešić</item>
    </izvorni_sadrzaj>
    <derivirana_varijabla naziv="DomainObject.Predmet.SudioniciListNaziv_1">
      <item>FINA Regionalni centar Zagreb</item>
      <item>FAVOLOSO j.d.o.o. za ugostiteljstvo i trgovinu</item>
      <item>Niko Grubešić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FAVOLOSO j.d.o.o. za ugostiteljstvo i trgovinu, OIB 92229753039, Mate Lovraka 18,44320 Kutina</item>
      <item>Niko Grubešić, OIB 88876217678, Moslavačka 40,44317 Mala Ludina</item>
    </izvorni_sadrzaj>
    <derivirana_varijabla naziv="DomainObject.Predmet.SudioniciListAdressOIB_1">
      <item>FINA Regionalni centar Zagreb, OIB 85821130368, Trg svibanjskih žrtava 1995. br. 1,10000 Zagreb</item>
      <item>FAVOLOSO j.d.o.o. za ugostiteljstvo i trgovinu, OIB 92229753039, Mate Lovraka 18,44320 Kutina</item>
      <item>Niko Grubešić, OIB 88876217678, Moslavačka 40,44317 Mala Ludina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92229753039</item>
      <item>, OIB 88876217678</item>
    </izvorni_sadrzaj>
    <derivirana_varijabla naziv="DomainObject.Predmet.SudioniciListNazivOIB_1">
      <item>, OIB 85821130368</item>
      <item>, OIB 92229753039</item>
      <item>, OIB 88876217678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ADBD87-3736-4016-BCAA-7E87B12AC4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716</properties:Words>
  <properties:Characters>4043</properties:Characters>
  <properties:Lines>84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2017-11-02T11:44:00Z</dcterms:created>
  <dc:creator>gzubak</dc:creator>
  <cp:lastModifiedBy>Mirjana Gašparić</cp:lastModifiedBy>
  <cp:lastPrinted>2017-11-02T10:41:00Z</cp:lastPrinted>
  <dcterms:modified xmlns:xsi="http://www.w3.org/2001/XMLSchema-instance" xsi:type="dcterms:W3CDTF">2017-11-02T11:50:00Z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