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98de8" w14:paraId="8398de8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BF5C9D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384B9C" w:rsidRPr="00384B9C">
        <w:rPr>
          <w:sz w:val="24"/>
        </w:rPr>
        <w:t>FINA RC Osijek Podružnica Osijek za otvaranje stečajnog postupka nad dužnikom</w:t>
      </w:r>
      <w:r w:rsidRPr="009C396C">
        <w:rPr>
          <w:sz w:val="24"/>
        </w:rPr>
        <w:t xml:space="preserve"> </w:t>
      </w:r>
      <w:r w:rsidR="00890EAB" w:rsidRPr="00890EAB">
        <w:rPr>
          <w:b/>
          <w:sz w:val="24"/>
        </w:rPr>
        <w:t>CAPREOLUS j.d.o.o.</w:t>
      </w:r>
      <w:r w:rsidR="00842007">
        <w:rPr>
          <w:b/>
          <w:sz w:val="24"/>
        </w:rPr>
        <w:t xml:space="preserve">, </w:t>
      </w:r>
      <w:r w:rsidR="00890EAB" w:rsidRPr="00890EAB">
        <w:rPr>
          <w:b/>
          <w:sz w:val="24"/>
        </w:rPr>
        <w:t>Našice</w:t>
      </w:r>
      <w:r w:rsidR="0027788F" w:rsidRPr="0027788F">
        <w:rPr>
          <w:b/>
          <w:sz w:val="24"/>
        </w:rPr>
        <w:t xml:space="preserve">, </w:t>
      </w:r>
      <w:r w:rsidR="00890EAB" w:rsidRPr="00890EAB">
        <w:rPr>
          <w:b/>
          <w:sz w:val="24"/>
        </w:rPr>
        <w:t>Bana Josipa Jelačića 2</w:t>
      </w:r>
      <w:r w:rsidRPr="009C396C">
        <w:rPr>
          <w:b/>
          <w:sz w:val="24"/>
        </w:rPr>
        <w:t xml:space="preserve">, OIB: </w:t>
      </w:r>
      <w:r w:rsidR="00890EAB" w:rsidRPr="00890EAB">
        <w:rPr>
          <w:b/>
          <w:sz w:val="24"/>
        </w:rPr>
        <w:t>67409218389</w:t>
      </w:r>
      <w:r w:rsidRPr="009C396C">
        <w:rPr>
          <w:b/>
          <w:sz w:val="24"/>
        </w:rPr>
        <w:t xml:space="preserve">, MBS: </w:t>
      </w:r>
      <w:r w:rsidR="00890EAB" w:rsidRPr="00890EAB">
        <w:rPr>
          <w:b/>
          <w:sz w:val="24"/>
        </w:rPr>
        <w:t>030146301</w:t>
      </w:r>
      <w:r w:rsidRPr="009C396C">
        <w:rPr>
          <w:sz w:val="24"/>
        </w:rPr>
        <w:t xml:space="preserve">, dana </w:t>
      </w:r>
      <w:r w:rsidR="00890EAB">
        <w:rPr>
          <w:sz w:val="24"/>
        </w:rPr>
        <w:t>20</w:t>
      </w:r>
      <w:r w:rsidR="005F638F">
        <w:rPr>
          <w:sz w:val="24"/>
        </w:rPr>
        <w:t xml:space="preserve">. </w:t>
      </w:r>
      <w:r w:rsidR="00B926B2">
        <w:rPr>
          <w:sz w:val="24"/>
        </w:rPr>
        <w:t>listopada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r w:rsidR="00890EAB" w:rsidRPr="00890EAB">
        <w:t xml:space="preserve">Luka </w:t>
      </w:r>
      <w:proofErr w:type="spellStart"/>
      <w:r w:rsidR="00890EAB" w:rsidRPr="00890EAB">
        <w:t>Lijić</w:t>
      </w:r>
      <w:proofErr w:type="spellEnd"/>
      <w:r w:rsidR="00890EAB" w:rsidRPr="00890EAB">
        <w:t>, OIB: 03781851187</w:t>
      </w:r>
      <w:r w:rsidR="00926738" w:rsidRPr="009C396C">
        <w:t xml:space="preserve">, </w:t>
      </w:r>
      <w:r w:rsidR="00890EAB" w:rsidRPr="00890EAB">
        <w:t>Brezik Našički, Bana Josipa Jelačića 5</w:t>
      </w:r>
      <w:r w:rsidR="00926738" w:rsidRPr="00F143EA">
        <w:t>, da u roku od 8 dana od dana primitka ovog zaključka</w:t>
      </w:r>
      <w:r w:rsidR="00926738" w:rsidRPr="009C396C">
        <w:t xml:space="preserve">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890EAB">
        <w:rPr>
          <w:b/>
        </w:rPr>
        <w:t>CAPREOLUS j.d.o.o., Našice, Bana Josipa Jelačića 2, OIB: 67409218389, MBS: 030146301</w:t>
      </w:r>
      <w:r w:rsidR="00437522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890EAB">
        <w:t xml:space="preserve">Luka </w:t>
      </w:r>
      <w:proofErr w:type="spellStart"/>
      <w:r w:rsidR="00890EAB">
        <w:t>Lijić</w:t>
      </w:r>
      <w:proofErr w:type="spellEnd"/>
      <w:r w:rsidR="00890EAB">
        <w:t>, Brezik Našički, Bana Josipa Jelačića 5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zakonski zastupnik dužnika </w:t>
      </w:r>
      <w:r w:rsidR="00890EAB">
        <w:t xml:space="preserve">Luka </w:t>
      </w:r>
      <w:proofErr w:type="spellStart"/>
      <w:r w:rsidR="00890EAB">
        <w:t>Lijić</w:t>
      </w:r>
      <w:proofErr w:type="spellEnd"/>
      <w:r w:rsidR="00890EAB">
        <w:t>, Brezik Našički, Bana Josipa Jelačića 5</w:t>
      </w:r>
      <w:r w:rsidR="001503BB">
        <w:t xml:space="preserve">, </w:t>
      </w:r>
      <w:r w:rsidRPr="009C396C">
        <w:t xml:space="preserve"> 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890EAB">
        <w:t xml:space="preserve">Luka </w:t>
      </w:r>
      <w:proofErr w:type="spellStart"/>
      <w:r w:rsidR="00890EAB">
        <w:t>Lijić</w:t>
      </w:r>
      <w:proofErr w:type="spellEnd"/>
      <w:r w:rsidR="00890EAB">
        <w:t>, Brezik Našički, Bana Josipa Jelačića 5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890EAB">
        <w:rPr>
          <w:sz w:val="24"/>
        </w:rPr>
        <w:t>20</w:t>
      </w:r>
      <w:r w:rsidR="005F638F">
        <w:rPr>
          <w:sz w:val="24"/>
        </w:rPr>
        <w:t xml:space="preserve">. </w:t>
      </w:r>
      <w:r w:rsidR="007B559F">
        <w:rPr>
          <w:sz w:val="24"/>
        </w:rPr>
        <w:t>listopada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065EB1" w:rsidR="004E569A">
      <w:pPr>
        <w:numPr>
          <w:ilvl w:val="0"/>
          <w:numId w:val="10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890EAB">
        <w:t xml:space="preserve">Luka </w:t>
      </w:r>
      <w:proofErr w:type="spellStart"/>
      <w:r w:rsidR="00890EAB">
        <w:t>Lijić</w:t>
      </w:r>
      <w:proofErr w:type="spellEnd"/>
      <w:r w:rsidR="00890EAB">
        <w:t>, Brezik Našički, Bana Josipa Jelačića 5</w:t>
      </w:r>
      <w:r w:rsidR="004E569A">
        <w:t xml:space="preserve">, 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e-oglasna ploča uz prijedlog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890EAB">
        <w:t>20</w:t>
      </w:r>
      <w:r w:rsidR="00371996">
        <w:t>.11</w:t>
      </w:r>
      <w:r w:rsidR="00C4596C">
        <w:t>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42FD" w:rsidR="003742FD">
      <w:r>
        <w:separator/>
      </w:r>
    </w:p>
  </w:endnote>
  <w:endnote w:id="0" w:type="continuationSeparator">
    <w:p w:rsidRDefault="003742FD" w:rsidR="003742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42FD" w:rsidR="003742FD">
      <w:r>
        <w:separator/>
      </w:r>
    </w:p>
  </w:footnote>
  <w:footnote w:id="0" w:type="continuationSeparator">
    <w:p w:rsidRDefault="003742FD" w:rsidR="003742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572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0D4AC4" w:rsidR="000D4AC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A6150C">
      <w:t>6 St-1780/16-3</w:t>
    </w:r>
  </w:p>
  <w:p w:rsidRDefault="00BF3E59" w:rsidP="00032DC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475885">
      <w:t>17</w:t>
    </w:r>
    <w:r w:rsidR="00A6150C">
      <w:t>80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2DC0"/>
    <w:rsid w:val="00033093"/>
    <w:rsid w:val="00034891"/>
    <w:rsid w:val="000350A4"/>
    <w:rsid w:val="00036E20"/>
    <w:rsid w:val="00045B24"/>
    <w:rsid w:val="00047817"/>
    <w:rsid w:val="00052F17"/>
    <w:rsid w:val="00054EB8"/>
    <w:rsid w:val="000561D9"/>
    <w:rsid w:val="00057C3F"/>
    <w:rsid w:val="000657B0"/>
    <w:rsid w:val="00065D96"/>
    <w:rsid w:val="00065EB1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AC4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03BB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0BB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1F760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7788F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D7511"/>
    <w:rsid w:val="002E2327"/>
    <w:rsid w:val="002E32F1"/>
    <w:rsid w:val="002E4945"/>
    <w:rsid w:val="002E67D0"/>
    <w:rsid w:val="002E741D"/>
    <w:rsid w:val="002F2EA0"/>
    <w:rsid w:val="002F3798"/>
    <w:rsid w:val="002F48B0"/>
    <w:rsid w:val="002F6466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36A06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1996"/>
    <w:rsid w:val="0037380B"/>
    <w:rsid w:val="0037417F"/>
    <w:rsid w:val="003742FD"/>
    <w:rsid w:val="00374643"/>
    <w:rsid w:val="003751E5"/>
    <w:rsid w:val="0037659F"/>
    <w:rsid w:val="0038081D"/>
    <w:rsid w:val="003818D8"/>
    <w:rsid w:val="00382E90"/>
    <w:rsid w:val="00384B9C"/>
    <w:rsid w:val="00391517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522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8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2E66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69A"/>
    <w:rsid w:val="004E5C2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2022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3B10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5727"/>
    <w:rsid w:val="00687130"/>
    <w:rsid w:val="006874B5"/>
    <w:rsid w:val="0068790D"/>
    <w:rsid w:val="006904CA"/>
    <w:rsid w:val="00691E5D"/>
    <w:rsid w:val="00692FCA"/>
    <w:rsid w:val="006957B4"/>
    <w:rsid w:val="00695BFD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49C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47D2F"/>
    <w:rsid w:val="007500E9"/>
    <w:rsid w:val="00752020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061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59F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0910"/>
    <w:rsid w:val="00810FAE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64C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0EAB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024C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2709F"/>
    <w:rsid w:val="009316B1"/>
    <w:rsid w:val="00931F93"/>
    <w:rsid w:val="00932769"/>
    <w:rsid w:val="009336C2"/>
    <w:rsid w:val="0093535A"/>
    <w:rsid w:val="009372AE"/>
    <w:rsid w:val="009400EC"/>
    <w:rsid w:val="0094131F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68D3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523"/>
    <w:rsid w:val="00A030DB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4EA4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50C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371"/>
    <w:rsid w:val="00AA40A5"/>
    <w:rsid w:val="00AA6663"/>
    <w:rsid w:val="00AA6A71"/>
    <w:rsid w:val="00AB018A"/>
    <w:rsid w:val="00AB038C"/>
    <w:rsid w:val="00AB23AF"/>
    <w:rsid w:val="00AB23BA"/>
    <w:rsid w:val="00AB4CAA"/>
    <w:rsid w:val="00AB562A"/>
    <w:rsid w:val="00AB5B9C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27118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6B2"/>
    <w:rsid w:val="00B92E6B"/>
    <w:rsid w:val="00B938F5"/>
    <w:rsid w:val="00B94F2B"/>
    <w:rsid w:val="00B950F9"/>
    <w:rsid w:val="00B95747"/>
    <w:rsid w:val="00B961BF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062"/>
    <w:rsid w:val="00BE018E"/>
    <w:rsid w:val="00BE0835"/>
    <w:rsid w:val="00BE232B"/>
    <w:rsid w:val="00BE267B"/>
    <w:rsid w:val="00BE550E"/>
    <w:rsid w:val="00BE559E"/>
    <w:rsid w:val="00BE55B5"/>
    <w:rsid w:val="00BE5CC6"/>
    <w:rsid w:val="00BF1493"/>
    <w:rsid w:val="00BF3E59"/>
    <w:rsid w:val="00BF46FE"/>
    <w:rsid w:val="00BF532F"/>
    <w:rsid w:val="00BF5C9D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3DC3"/>
    <w:rsid w:val="00C4596C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0C7F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4C52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454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81C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159B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A0E"/>
    <w:rsid w:val="00E16D6C"/>
    <w:rsid w:val="00E16DAD"/>
    <w:rsid w:val="00E222E3"/>
    <w:rsid w:val="00E2233B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783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022A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1D08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1F22"/>
    <w:rsid w:val="00F92006"/>
    <w:rsid w:val="00F9354C"/>
    <w:rsid w:val="00F94499"/>
    <w:rsid w:val="00FA0930"/>
    <w:rsid w:val="00FA0A3C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588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57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8572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8572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72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72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588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57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8572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8572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72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72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1780</izvorni_sadrzaj>
    <derivirana_varijabla naziv="DomainObject.Predmet.Broj_1">1780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St-1780/2016</izvorni_sadrzaj>
    <derivirana_varijabla naziv="DomainObject.Predmet.OznakaBroj_1">St-1780/2016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CAPREOLUS j.d.o.o. za usluge</izvorni_sadrzaj>
    <derivirana_varijabla naziv="DomainObject.Predmet.ProtustrankaFormated_1">  CAPREOLUS j.d.o.o. za usluge</derivirana_varijabla>
  </DomainObject.Predmet.ProtustrankaFormated>
  <DomainObject.Predmet.ProtustrankaFormatedOIB>
    <izvorni_sadrzaj>  CAPREOLUS j.d.o.o. za usluge, OIB 67409218389</izvorni_sadrzaj>
    <derivirana_varijabla naziv="DomainObject.Predmet.ProtustrankaFormatedOIB_1">  CAPREOLUS j.d.o.o. za usluge, OIB 67409218389</derivirana_varijabla>
  </DomainObject.Predmet.ProtustrankaFormatedOIB>
  <DomainObject.Predmet.ProtustrankaFormatedWithAdress>
    <izvorni_sadrzaj> CAPREOLUS j.d.o.o. za usluge, Bana Josipa Jelačića 2, 31500 Našice</izvorni_sadrzaj>
    <derivirana_varijabla naziv="DomainObject.Predmet.ProtustrankaFormatedWithAdress_1"> CAPREOLUS j.d.o.o. za usluge, Bana Josipa Jelačića 2, 31500 Našice</derivirana_varijabla>
  </DomainObject.Predmet.ProtustrankaFormatedWithAdress>
  <DomainObject.Predmet.ProtustrankaFormatedWithAdressOIB>
    <izvorni_sadrzaj> CAPREOLUS j.d.o.o. za usluge, OIB 67409218389, Bana Josipa Jelačića 2, 31500 Našice</izvorni_sadrzaj>
    <derivirana_varijabla naziv="DomainObject.Predmet.ProtustrankaFormatedWithAdressOIB_1"> CAPREOLUS j.d.o.o. za usluge, OIB 67409218389, Bana Josipa Jelačića 2, 31500 Našice</derivirana_varijabla>
  </DomainObject.Predmet.ProtustrankaFormatedWithAdressOIB>
  <DomainObject.Predmet.ProtustrankaWithAdress>
    <izvorni_sadrzaj>CAPREOLUS j.d.o.o. za usluge Bana Josipa Jelačića 2, 31500 Našice</izvorni_sadrzaj>
    <derivirana_varijabla naziv="DomainObject.Predmet.ProtustrankaWithAdress_1">CAPREOLUS j.d.o.o. za usluge Bana Josipa Jelačića 2, 31500 Našice</derivirana_varijabla>
  </DomainObject.Predmet.ProtustrankaWithAdress>
  <DomainObject.Predmet.ProtustrankaWithAdressOIB>
    <izvorni_sadrzaj>CAPREOLUS j.d.o.o. za usluge, OIB 67409218389, Bana Josipa Jelačića 2, 31500 Našice</izvorni_sadrzaj>
    <derivirana_varijabla naziv="DomainObject.Predmet.ProtustrankaWithAdressOIB_1">CAPREOLUS j.d.o.o. za usluge, OIB 67409218389, Bana Josipa Jelačića 2, 31500 Našice</derivirana_varijabla>
  </DomainObject.Predmet.ProtustrankaWithAdressOIB>
  <DomainObject.Predmet.ProtustrankaNazivFormated>
    <izvorni_sadrzaj>CAPREOLUS j.d.o.o. za usluge</izvorni_sadrzaj>
    <derivirana_varijabla naziv="DomainObject.Predmet.ProtustrankaNazivFormated_1">CAPREOLUS j.d.o.o. za usluge</derivirana_varijabla>
  </DomainObject.Predmet.ProtustrankaNazivFormated>
  <DomainObject.Predmet.ProtustrankaNazivFormatedOIB>
    <izvorni_sadrzaj>CAPREOLUS j.d.o.o. za usluge, OIB 67409218389</izvorni_sadrzaj>
    <derivirana_varijabla naziv="DomainObject.Predmet.ProtustrankaNazivFormatedOIB_1">CAPREOLUS j.d.o.o. za usluge, OIB 67409218389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CAPREOLUS j.d.o.o. za usluge</item>
    </izvorni_sadrzaj>
    <derivirana_varijabla naziv="DomainObject.Predmet.ProtuStrankaListFormated_1">
      <item>CAPREOLUS j.d.o.o. za usluge</item>
    </derivirana_varijabla>
  </DomainObject.Predmet.ProtuStrankaListFormated>
  <DomainObject.Predmet.ProtuStrankaListFormatedOIB>
    <izvorni_sadrzaj>
      <item>CAPREOLUS j.d.o.o. za usluge, OIB 67409218389</item>
    </izvorni_sadrzaj>
    <derivirana_varijabla naziv="DomainObject.Predmet.ProtuStrankaListFormatedOIB_1">
      <item>CAPREOLUS j.d.o.o. za usluge, OIB 67409218389</item>
    </derivirana_varijabla>
  </DomainObject.Predmet.ProtuStrankaListFormatedOIB>
  <DomainObject.Predmet.ProtuStrankaListFormatedWithAdress>
    <izvorni_sadrzaj>
      <item>CAPREOLUS j.d.o.o. za usluge, Bana Josipa Jelačića 2, 31500 Našice</item>
    </izvorni_sadrzaj>
    <derivirana_varijabla naziv="DomainObject.Predmet.ProtuStrankaListFormatedWithAdress_1">
      <item>CAPREOLUS j.d.o.o. za usluge, Bana Josipa Jelačića 2, 31500 Našice</item>
    </derivirana_varijabla>
  </DomainObject.Predmet.ProtuStrankaListFormatedWithAdress>
  <DomainObject.Predmet.ProtuStrankaListFormatedWithAdressOIB>
    <izvorni_sadrzaj>
      <item>CAPREOLUS j.d.o.o. za usluge, OIB 67409218389, Bana Josipa Jelačića 2, 31500 Našice</item>
    </izvorni_sadrzaj>
    <derivirana_varijabla naziv="DomainObject.Predmet.ProtuStrankaListFormatedWithAdressOIB_1">
      <item>CAPREOLUS j.d.o.o. za usluge, OIB 67409218389, Bana Josipa Jelačića 2, 31500 Našice</item>
    </derivirana_varijabla>
  </DomainObject.Predmet.ProtuStrankaListFormatedWithAdressOIB>
  <DomainObject.Predmet.ProtuStrankaListNazivFormated>
    <izvorni_sadrzaj>
      <item>CAPREOLUS j.d.o.o. za usluge</item>
    </izvorni_sadrzaj>
    <derivirana_varijabla naziv="DomainObject.Predmet.ProtuStrankaListNazivFormated_1">
      <item>CAPREOLUS j.d.o.o. za usluge</item>
    </derivirana_varijabla>
  </DomainObject.Predmet.ProtuStrankaListNazivFormated>
  <DomainObject.Predmet.ProtuStrankaListNazivFormatedOIB>
    <izvorni_sadrzaj>
      <item>CAPREOLUS j.d.o.o. za usluge, OIB 67409218389</item>
    </izvorni_sadrzaj>
    <derivirana_varijabla naziv="DomainObject.Predmet.ProtuStrankaListNazivFormatedOIB_1">
      <item>CAPREOLUS j.d.o.o. za usluge, OIB 67409218389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CAPREOLUS j.d.o.o. za usluge</izvorni_sadrzaj>
    <derivirana_varijabla naziv="DomainObject.Predmet.ProtustrankaIDrugi_1">CAPREOLUS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CAPREOLUS j.d.o.o. za usluge, OIB 67409218389, Bana Josipa Jelačića 2, 31500 Našice</izvorni_sadrzaj>
    <derivirana_varijabla naziv="DomainObject.Predmet.ProtustrankaIDrugiAdressOIB_1">CAPREOLUS j.d.o.o. za usluge, OIB 67409218389, Bana Josipa Jelačića 2,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CAPREOLUS j.d.o.o. za usluge</item>
    </izvorni_sadrzaj>
    <derivirana_varijabla naziv="DomainObject.Predmet.SudioniciListNaziv_1">
      <item>FINA RC OSIJEK</item>
      <item>CAPREOLUS j.d.o.o. za usluge</item>
    </derivirana_varijabla>
  </DomainObject.Predmet.SudioniciListNaziv>
  <DomainObject.Predmet.SudioniciListAdressOIB>
    <izvorni_sadrzaj>
      <item>FINA RC OSIJEK, OIB 85821130368</item>
      <item>CAPREOLUS j.d.o.o. za usluge, OIB 67409218389, Bana Josipa Jelačića 2,31500 Našice</item>
    </izvorni_sadrzaj>
    <derivirana_varijabla naziv="DomainObject.Predmet.SudioniciListAdressOIB_1">
      <item>FINA RC OSIJEK, OIB 85821130368</item>
      <item>CAPREOLUS j.d.o.o. za usluge, OIB 67409218389, Bana Josipa Jelačića 2,31500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67409218389</item>
    </izvorni_sadrzaj>
    <derivirana_varijabla naziv="DomainObject.Predmet.SudioniciListNazivOIB_1">
      <item>, OIB 85821130368</item>
      <item>, OIB 67409218389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828813-9EEF-4797-8BDD-6165AAD8E4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445</properties:Words>
  <properties:Characters>2207</properties:Characters>
  <properties:Lines>103</properties:Lines>
  <properties:Paragraphs>23</properties:Paragraphs>
  <properties:TotalTime>237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2016-09-22T12:05:00Z</cp:lastPrinted>
  <dcterms:modified xmlns:xsi="http://www.w3.org/2001/XMLSchema-instance" xsi:type="dcterms:W3CDTF">2016-10-20T12:22:00Z</dcterms:modified>
  <cp:revision>191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