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6237"/>
      </w:tblGrid>
      <w:tr w:rsidRPr="00C61EDF" w:rsidR="00450BBE" w:rsidTr="00450BBE">
        <w:trPr>
          <w:trHeight w:val="2231"/>
        </w:trPr>
        <w:tc>
          <w:tcPr>
            <w:tcW w:w="3369" w:type="dxa"/>
            <w:vAlign w:val="center"/>
          </w:tcPr>
          <w:p w:rsidRPr="00C61EDF" w:rsidR="00450BBE" w:rsidP="00A66C00" w:rsidRDefault="00450BBE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450BBE" w:rsidP="00A66C00" w:rsidRDefault="00450BBE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Pr="00F24FD8" w:rsidR="00450BBE" w:rsidP="00A66C00" w:rsidRDefault="00450BBE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Pr="00C61EDF" w:rsidR="00450BBE" w:rsidP="00DA5B9D" w:rsidRDefault="00450BBE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w="6237" w:type="dxa"/>
          </w:tcPr>
          <w:p w:rsidR="00450BBE" w:rsidP="00DA5B9D" w:rsidRDefault="00450BBE">
            <w:pPr>
              <w:jc w:val="both"/>
            </w:pPr>
          </w:p>
          <w:p w:rsidR="00450BBE" w:rsidP="00DA5B9D" w:rsidRDefault="00450BBE">
            <w:pPr>
              <w:jc w:val="both"/>
            </w:pPr>
          </w:p>
          <w:p w:rsidR="00450BBE" w:rsidP="00DA5B9D" w:rsidRDefault="00450BBE">
            <w:pPr>
              <w:jc w:val="both"/>
            </w:pPr>
          </w:p>
          <w:p w:rsidR="00450BBE" w:rsidP="00DA5B9D" w:rsidRDefault="00450BBE">
            <w:pPr>
              <w:jc w:val="right"/>
            </w:pPr>
          </w:p>
          <w:p w:rsidR="00450BBE" w:rsidP="00DA5B9D" w:rsidRDefault="00450BBE">
            <w:pPr>
              <w:jc w:val="right"/>
            </w:pPr>
          </w:p>
          <w:p w:rsidR="00450BBE" w:rsidP="00DA5B9D" w:rsidRDefault="00450BBE">
            <w:pPr>
              <w:jc w:val="right"/>
              <w:rPr>
                <w:noProof/>
              </w:rPr>
            </w:pPr>
          </w:p>
          <w:p w:rsidR="00450BBE" w:rsidP="00DA5B9D" w:rsidRDefault="00450BBE">
            <w:pPr>
              <w:jc w:val="right"/>
              <w:rPr>
                <w:noProof/>
              </w:rPr>
            </w:pPr>
          </w:p>
          <w:p w:rsidR="00450BBE" w:rsidP="00DA5B9D" w:rsidRDefault="00450BBE">
            <w:pPr>
              <w:jc w:val="right"/>
              <w:rPr>
                <w:noProof/>
                <w:sz w:val="24"/>
              </w:rPr>
            </w:pPr>
          </w:p>
          <w:p w:rsidRPr="00E003B6" w:rsidR="00450BBE" w:rsidP="0076143F" w:rsidRDefault="00450BBE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76143F">
              <w:rPr>
                <w:noProof/>
                <w:sz w:val="24"/>
                <w:szCs w:val="24"/>
              </w:rPr>
              <w:t>52/2008-52</w:t>
            </w:r>
            <w:r w:rsidR="00993B69">
              <w:rPr>
                <w:noProof/>
                <w:sz w:val="24"/>
                <w:szCs w:val="24"/>
              </w:rPr>
              <w:t>3</w:t>
            </w:r>
          </w:p>
        </w:tc>
      </w:tr>
    </w:tbl>
    <w:p w:rsidRPr="00B17BD5" w:rsidR="00A63EE6" w:rsidP="00A63EE6" w:rsidRDefault="00A63EE6" w14:paraId="da316e0" w14:textId="da316e0">
      <w:pPr>
        <w:spacing w:before="200" w:after="200"/>
        <w:jc w:val="center"/>
        <w15:collapsed w:val="false"/>
        <w:rPr>
          <w:spacing w:val="60"/>
          <w:sz w:val="24"/>
          <w:szCs w:val="24"/>
          <w:lang w:val="hr-HR"/>
        </w:rPr>
      </w:pPr>
      <w:r w:rsidRPr="00B17BD5">
        <w:rPr>
          <w:spacing w:val="60"/>
          <w:sz w:val="24"/>
          <w:szCs w:val="24"/>
          <w:lang w:val="hr-HR"/>
        </w:rPr>
        <w:t>REPUBLIKA HRVATSKA</w:t>
      </w:r>
    </w:p>
    <w:p w:rsidRPr="00B17BD5" w:rsidR="00A63EE6" w:rsidP="00A63EE6" w:rsidRDefault="00A63EE6">
      <w:pPr>
        <w:jc w:val="center"/>
        <w:rPr>
          <w:rFonts w:eastAsia="Calibri"/>
          <w:sz w:val="24"/>
          <w:szCs w:val="24"/>
          <w:lang w:val="hr-HR"/>
        </w:rPr>
      </w:pPr>
      <w:r w:rsidRPr="00B17BD5">
        <w:rPr>
          <w:rFonts w:eastAsia="Calibri"/>
          <w:sz w:val="24"/>
          <w:szCs w:val="24"/>
          <w:lang w:val="hr-HR"/>
        </w:rPr>
        <w:t xml:space="preserve">R J E Š E N J E </w:t>
      </w:r>
    </w:p>
    <w:p w:rsidRPr="00B17BD5" w:rsidR="00A63EE6" w:rsidP="00A63EE6" w:rsidRDefault="00A63EE6">
      <w:pPr>
        <w:jc w:val="both"/>
        <w:rPr>
          <w:b/>
          <w:sz w:val="24"/>
          <w:szCs w:val="24"/>
          <w:lang w:val="hr-HR"/>
        </w:rPr>
      </w:pPr>
    </w:p>
    <w:p w:rsidRPr="00BA3A6D" w:rsidR="007C087A" w:rsidP="004966CE" w:rsidRDefault="00A63EE6">
      <w:pPr>
        <w:ind w:firstLine="708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Trgovački sud u Splitu, po sutkinji Ani Golub Gruić,</w:t>
      </w:r>
      <w:r w:rsidRPr="00647882" w:rsidR="00647882">
        <w:rPr>
          <w:sz w:val="24"/>
          <w:szCs w:val="24"/>
          <w:lang w:val="hr-HR"/>
        </w:rPr>
        <w:t xml:space="preserve"> </w:t>
      </w:r>
      <w:r w:rsidRPr="007A1E6E" w:rsidR="007A1E6E">
        <w:rPr>
          <w:sz w:val="24"/>
          <w:szCs w:val="24"/>
          <w:lang w:val="hr-HR"/>
        </w:rPr>
        <w:t xml:space="preserve">u </w:t>
      </w:r>
      <w:r w:rsidRPr="0076143F" w:rsidR="0076143F">
        <w:rPr>
          <w:sz w:val="24"/>
          <w:szCs w:val="24"/>
          <w:lang w:val="hr-HR"/>
        </w:rPr>
        <w:t>stečajnom postupku nad dužnikom ROBERT'S INTERNATIONAL CO. d.o.o. za izvoz-uvoz, marketing, ugostiteljstvo, turizam i poslovne usluge u stečaju, OIB: 38592929591, Split, Marasovića 67</w:t>
      </w:r>
      <w:r w:rsidRPr="00536D4C" w:rsidR="00536D4C">
        <w:rPr>
          <w:sz w:val="24"/>
          <w:szCs w:val="24"/>
          <w:lang w:val="hr-HR"/>
        </w:rPr>
        <w:t xml:space="preserve">, </w:t>
      </w:r>
      <w:r w:rsidR="00993B69">
        <w:rPr>
          <w:sz w:val="24"/>
          <w:szCs w:val="24"/>
          <w:lang w:val="hr-HR"/>
        </w:rPr>
        <w:t>2</w:t>
      </w:r>
      <w:r w:rsidR="00232FE2">
        <w:rPr>
          <w:sz w:val="24"/>
          <w:szCs w:val="24"/>
          <w:lang w:val="hr-HR"/>
        </w:rPr>
        <w:t>3</w:t>
      </w:r>
      <w:r w:rsidRPr="00536D4C" w:rsidR="00536D4C">
        <w:rPr>
          <w:sz w:val="24"/>
          <w:szCs w:val="24"/>
          <w:lang w:val="hr-HR"/>
        </w:rPr>
        <w:t>. srpnja 2019</w:t>
      </w:r>
      <w:r w:rsidRPr="00BA3A6D" w:rsidR="007A1E6E">
        <w:rPr>
          <w:sz w:val="24"/>
          <w:szCs w:val="24"/>
          <w:lang w:val="hr-HR"/>
        </w:rPr>
        <w:t>.</w:t>
      </w:r>
    </w:p>
    <w:p w:rsidRPr="00BA3A6D" w:rsidR="00945DD1" w:rsidP="00211511" w:rsidRDefault="00D65A07">
      <w:pPr>
        <w:spacing w:before="240" w:after="240"/>
        <w:jc w:val="center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>r i j e š i o   j e</w:t>
      </w:r>
    </w:p>
    <w:p w:rsidRPr="00BA3A6D" w:rsidR="00450BBE" w:rsidP="00450BBE" w:rsidRDefault="00211511">
      <w:pPr>
        <w:ind w:firstLine="720"/>
        <w:jc w:val="both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 xml:space="preserve">  </w:t>
      </w:r>
      <w:r w:rsidRPr="00BA3A6D" w:rsidR="00647882">
        <w:rPr>
          <w:sz w:val="24"/>
          <w:szCs w:val="24"/>
          <w:lang w:val="hr-HR"/>
        </w:rPr>
        <w:t>I. Daje se suglasnost stečajno</w:t>
      </w:r>
      <w:r w:rsidR="00536D4C">
        <w:rPr>
          <w:sz w:val="24"/>
          <w:szCs w:val="24"/>
          <w:lang w:val="hr-HR"/>
        </w:rPr>
        <w:t>j</w:t>
      </w:r>
      <w:r w:rsidRPr="00BA3A6D" w:rsidR="00647882">
        <w:rPr>
          <w:sz w:val="24"/>
          <w:szCs w:val="24"/>
          <w:lang w:val="hr-HR"/>
        </w:rPr>
        <w:t xml:space="preserve"> upravitelj</w:t>
      </w:r>
      <w:r w:rsidR="00536D4C">
        <w:rPr>
          <w:sz w:val="24"/>
          <w:szCs w:val="24"/>
          <w:lang w:val="hr-HR"/>
        </w:rPr>
        <w:t>ici</w:t>
      </w:r>
      <w:r w:rsidRPr="00BA3A6D">
        <w:rPr>
          <w:sz w:val="24"/>
          <w:szCs w:val="24"/>
          <w:lang w:val="hr-HR"/>
        </w:rPr>
        <w:t xml:space="preserve"> na završnu diobu prema završnom diobnom popisu zaprimljenom kod ovoga suda </w:t>
      </w:r>
      <w:r w:rsidR="00993B69">
        <w:rPr>
          <w:sz w:val="24"/>
          <w:szCs w:val="24"/>
          <w:lang w:val="hr-HR"/>
        </w:rPr>
        <w:t xml:space="preserve">17. srpnja 2019., koji je objavljen na </w:t>
      </w:r>
      <w:r w:rsidRPr="00993B69" w:rsidR="00993B69">
        <w:rPr>
          <w:sz w:val="24"/>
          <w:szCs w:val="24"/>
          <w:lang w:val="hr-HR"/>
        </w:rPr>
        <w:t>mrežnoj stranici e-Oglasna ploča sudova</w:t>
      </w:r>
      <w:r w:rsidR="00993B69">
        <w:rPr>
          <w:sz w:val="24"/>
          <w:szCs w:val="24"/>
          <w:lang w:val="hr-HR"/>
        </w:rPr>
        <w:t xml:space="preserve"> 17. srpnja 2019.,</w:t>
      </w:r>
      <w:r w:rsidRPr="00BA3A6D">
        <w:rPr>
          <w:sz w:val="24"/>
          <w:szCs w:val="24"/>
          <w:lang w:val="hr-HR"/>
        </w:rPr>
        <w:t xml:space="preserve"> a prema koj</w:t>
      </w:r>
      <w:r w:rsidRPr="00BA3A6D" w:rsidR="00647882">
        <w:rPr>
          <w:sz w:val="24"/>
          <w:szCs w:val="24"/>
          <w:lang w:val="hr-HR"/>
        </w:rPr>
        <w:t>em</w:t>
      </w:r>
      <w:r w:rsidRPr="00BA3A6D" w:rsidR="007A1E6E">
        <w:rPr>
          <w:sz w:val="24"/>
          <w:szCs w:val="24"/>
          <w:lang w:val="hr-HR"/>
        </w:rPr>
        <w:t xml:space="preserve"> </w:t>
      </w:r>
      <w:r w:rsidRPr="00BA3A6D" w:rsidR="00450BBE">
        <w:rPr>
          <w:sz w:val="24"/>
          <w:szCs w:val="24"/>
          <w:lang w:val="hr-HR"/>
        </w:rPr>
        <w:t xml:space="preserve">će se vjerovnici </w:t>
      </w:r>
      <w:r w:rsidRPr="0076143F" w:rsidR="0076143F">
        <w:rPr>
          <w:sz w:val="24"/>
          <w:szCs w:val="24"/>
          <w:lang w:val="hr-HR"/>
        </w:rPr>
        <w:t>I. višeg isplatnog reda namiriti za</w:t>
      </w:r>
      <w:r w:rsidR="0052392F">
        <w:rPr>
          <w:sz w:val="24"/>
          <w:szCs w:val="24"/>
          <w:lang w:val="hr-HR"/>
        </w:rPr>
        <w:t xml:space="preserve"> ukupan</w:t>
      </w:r>
      <w:r w:rsidRPr="0076143F" w:rsidR="0076143F">
        <w:rPr>
          <w:sz w:val="24"/>
          <w:szCs w:val="24"/>
          <w:lang w:val="hr-HR"/>
        </w:rPr>
        <w:t xml:space="preserve"> iznos od </w:t>
      </w:r>
      <w:r w:rsidR="0076143F">
        <w:rPr>
          <w:sz w:val="24"/>
          <w:szCs w:val="24"/>
          <w:lang w:val="hr-HR"/>
        </w:rPr>
        <w:t>180.451,51</w:t>
      </w:r>
      <w:r w:rsidRPr="0076143F" w:rsidR="0076143F">
        <w:rPr>
          <w:sz w:val="24"/>
          <w:szCs w:val="24"/>
          <w:lang w:val="hr-HR"/>
        </w:rPr>
        <w:t xml:space="preserve"> kn, odnosno za 1</w:t>
      </w:r>
      <w:r w:rsidR="0076143F">
        <w:rPr>
          <w:sz w:val="24"/>
          <w:szCs w:val="24"/>
          <w:lang w:val="hr-HR"/>
        </w:rPr>
        <w:t xml:space="preserve">00% od utvrđene tražbine, a vjerovnici </w:t>
      </w:r>
      <w:r w:rsidRPr="00BA3A6D" w:rsidR="00450BBE">
        <w:rPr>
          <w:sz w:val="24"/>
          <w:szCs w:val="24"/>
          <w:lang w:val="hr-HR"/>
        </w:rPr>
        <w:t>II. višeg isplatnog reda namiriti za</w:t>
      </w:r>
      <w:r w:rsidR="0052392F">
        <w:rPr>
          <w:sz w:val="24"/>
          <w:szCs w:val="24"/>
          <w:lang w:val="hr-HR"/>
        </w:rPr>
        <w:t xml:space="preserve"> ukupan</w:t>
      </w:r>
      <w:r w:rsidRPr="00BA3A6D" w:rsidR="00450BBE">
        <w:rPr>
          <w:sz w:val="24"/>
          <w:szCs w:val="24"/>
          <w:lang w:val="hr-HR"/>
        </w:rPr>
        <w:t xml:space="preserve"> iznos od </w:t>
      </w:r>
      <w:r w:rsidR="0076143F">
        <w:rPr>
          <w:sz w:val="24"/>
          <w:szCs w:val="24"/>
          <w:lang w:val="hr-HR"/>
        </w:rPr>
        <w:t xml:space="preserve">57.663,49 kn, odnosno za </w:t>
      </w:r>
      <w:r w:rsidR="00993B69">
        <w:rPr>
          <w:sz w:val="24"/>
          <w:szCs w:val="24"/>
          <w:lang w:val="hr-HR"/>
        </w:rPr>
        <w:t>28,71</w:t>
      </w:r>
      <w:r w:rsidRPr="00BA3A6D" w:rsidR="00450BBE">
        <w:rPr>
          <w:sz w:val="24"/>
          <w:szCs w:val="24"/>
          <w:lang w:val="hr-HR"/>
        </w:rPr>
        <w:t>% od utvrđene tražbine.</w:t>
      </w:r>
    </w:p>
    <w:p w:rsidRPr="00BA3A6D" w:rsidR="00211511" w:rsidP="007A1E6E" w:rsidRDefault="00211511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>II. Određuje se završno ročište za</w:t>
      </w:r>
      <w:r w:rsidR="00BA3A6D">
        <w:rPr>
          <w:sz w:val="24"/>
          <w:szCs w:val="24"/>
          <w:lang w:val="hr-HR"/>
        </w:rPr>
        <w:t xml:space="preserve"> </w:t>
      </w:r>
      <w:r w:rsidR="0076143F">
        <w:rPr>
          <w:sz w:val="24"/>
          <w:szCs w:val="24"/>
          <w:lang w:val="hr-HR"/>
        </w:rPr>
        <w:t>12</w:t>
      </w:r>
      <w:r w:rsidR="004749BB">
        <w:rPr>
          <w:sz w:val="24"/>
          <w:szCs w:val="24"/>
          <w:lang w:val="hr-HR"/>
        </w:rPr>
        <w:t>. rujna</w:t>
      </w:r>
      <w:r w:rsidRPr="00BA3A6D" w:rsidR="00A626EF">
        <w:rPr>
          <w:sz w:val="24"/>
          <w:szCs w:val="24"/>
          <w:lang w:val="hr-HR"/>
        </w:rPr>
        <w:t xml:space="preserve"> </w:t>
      </w:r>
      <w:r w:rsidRPr="00BA3A6D">
        <w:rPr>
          <w:sz w:val="24"/>
          <w:szCs w:val="24"/>
          <w:lang w:val="hr-HR"/>
        </w:rPr>
        <w:t>201</w:t>
      </w:r>
      <w:r w:rsidRPr="00BA3A6D" w:rsidR="00A626EF">
        <w:rPr>
          <w:sz w:val="24"/>
          <w:szCs w:val="24"/>
          <w:lang w:val="hr-HR"/>
        </w:rPr>
        <w:t>9</w:t>
      </w:r>
      <w:r w:rsidRPr="00BA3A6D">
        <w:rPr>
          <w:sz w:val="24"/>
          <w:szCs w:val="24"/>
          <w:lang w:val="hr-HR"/>
        </w:rPr>
        <w:t xml:space="preserve">. sa početkom u </w:t>
      </w:r>
      <w:r w:rsidR="0076143F">
        <w:rPr>
          <w:sz w:val="24"/>
          <w:szCs w:val="24"/>
          <w:lang w:val="hr-HR"/>
        </w:rPr>
        <w:t>12</w:t>
      </w:r>
      <w:r w:rsidR="00BA3A6D">
        <w:rPr>
          <w:sz w:val="24"/>
          <w:szCs w:val="24"/>
          <w:lang w:val="hr-HR"/>
        </w:rPr>
        <w:t>:</w:t>
      </w:r>
      <w:r w:rsidR="0076143F">
        <w:rPr>
          <w:sz w:val="24"/>
          <w:szCs w:val="24"/>
          <w:lang w:val="hr-HR"/>
        </w:rPr>
        <w:t>3</w:t>
      </w:r>
      <w:r w:rsidR="004749BB">
        <w:rPr>
          <w:sz w:val="24"/>
          <w:szCs w:val="24"/>
          <w:lang w:val="hr-HR"/>
        </w:rPr>
        <w:t>0</w:t>
      </w:r>
      <w:r w:rsidR="00BA3A6D">
        <w:rPr>
          <w:sz w:val="24"/>
          <w:szCs w:val="24"/>
          <w:lang w:val="hr-HR"/>
        </w:rPr>
        <w:t xml:space="preserve"> </w:t>
      </w:r>
      <w:r w:rsidRPr="00BA3A6D">
        <w:rPr>
          <w:sz w:val="24"/>
          <w:szCs w:val="24"/>
          <w:lang w:val="hr-HR"/>
        </w:rPr>
        <w:t>sati kod ovog suda, soba 111/I, sa Dnevnim redom:</w:t>
      </w:r>
    </w:p>
    <w:p w:rsidRPr="00BA3A6D" w:rsidR="00211511" w:rsidP="00211511" w:rsidRDefault="00211511">
      <w:pPr>
        <w:pStyle w:val="Odlomakpopisa"/>
        <w:numPr>
          <w:ilvl w:val="0"/>
          <w:numId w:val="9"/>
        </w:numPr>
        <w:spacing w:before="60"/>
        <w:ind w:left="1077" w:hanging="357"/>
        <w:contextualSpacing w:val="false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>Raspravljanje o završnom izvješću i završnom računu stečajn</w:t>
      </w:r>
      <w:r w:rsidRPr="00BA3A6D" w:rsidR="007A1E6E">
        <w:rPr>
          <w:sz w:val="24"/>
          <w:szCs w:val="24"/>
          <w:lang w:val="hr-HR"/>
        </w:rPr>
        <w:t>og upravitelja</w:t>
      </w:r>
    </w:p>
    <w:p w:rsidRPr="00BA3A6D" w:rsidR="00211511" w:rsidP="00211511" w:rsidRDefault="00211511">
      <w:pPr>
        <w:pStyle w:val="Odlomakpopisa"/>
        <w:numPr>
          <w:ilvl w:val="0"/>
          <w:numId w:val="9"/>
        </w:numPr>
        <w:spacing w:before="60"/>
        <w:ind w:left="1077" w:hanging="357"/>
        <w:contextualSpacing w:val="false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>Podnošenje prigovora na završni diobni popis.</w:t>
      </w:r>
    </w:p>
    <w:p w:rsidRPr="00BA3A6D" w:rsidR="00211511" w:rsidP="00211511" w:rsidRDefault="00211511">
      <w:pPr>
        <w:spacing w:before="160"/>
        <w:ind w:firstLine="720"/>
        <w:jc w:val="both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>Vjerovnici mogu podnijeti prigovor na završni diobeni popis najkasnije na završnom ročištu.</w:t>
      </w:r>
    </w:p>
    <w:p w:rsidRPr="00B17BD5" w:rsidR="002F578D" w:rsidP="007A1E6E" w:rsidRDefault="00211511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 xml:space="preserve">III. </w:t>
      </w:r>
      <w:r w:rsidRPr="00BA3A6D" w:rsidR="002F578D">
        <w:rPr>
          <w:sz w:val="24"/>
          <w:szCs w:val="24"/>
          <w:lang w:val="hr-HR"/>
        </w:rPr>
        <w:t xml:space="preserve">Na mrežnoj stranici e-Oglasna ploča sudova </w:t>
      </w:r>
      <w:r w:rsidR="0076143F">
        <w:rPr>
          <w:sz w:val="24"/>
          <w:szCs w:val="24"/>
          <w:lang w:val="hr-HR"/>
        </w:rPr>
        <w:t>10</w:t>
      </w:r>
      <w:r w:rsidR="004749BB">
        <w:rPr>
          <w:sz w:val="24"/>
          <w:szCs w:val="24"/>
          <w:lang w:val="hr-HR"/>
        </w:rPr>
        <w:t>. srpnja</w:t>
      </w:r>
      <w:r w:rsidRPr="00BA3A6D" w:rsidR="00FF5DDB">
        <w:rPr>
          <w:sz w:val="24"/>
          <w:szCs w:val="24"/>
          <w:lang w:val="hr-HR"/>
        </w:rPr>
        <w:t xml:space="preserve"> 201</w:t>
      </w:r>
      <w:r w:rsidRPr="00BA3A6D" w:rsidR="00450BBE">
        <w:rPr>
          <w:sz w:val="24"/>
          <w:szCs w:val="24"/>
          <w:lang w:val="hr-HR"/>
        </w:rPr>
        <w:t>9</w:t>
      </w:r>
      <w:r w:rsidRPr="00BA3A6D" w:rsidR="002F578D">
        <w:rPr>
          <w:sz w:val="24"/>
          <w:szCs w:val="24"/>
          <w:lang w:val="hr-HR"/>
        </w:rPr>
        <w:t>. objavljen je</w:t>
      </w:r>
      <w:r w:rsidRPr="00BA3A6D" w:rsidR="001C56C0">
        <w:rPr>
          <w:sz w:val="24"/>
          <w:szCs w:val="24"/>
          <w:lang w:val="hr-HR"/>
        </w:rPr>
        <w:t xml:space="preserve"> ispi</w:t>
      </w:r>
      <w:r w:rsidR="004749BB">
        <w:rPr>
          <w:sz w:val="24"/>
          <w:szCs w:val="24"/>
          <w:lang w:val="hr-HR"/>
        </w:rPr>
        <w:t>tani završni račun stečajne</w:t>
      </w:r>
      <w:r w:rsidR="001C56C0">
        <w:rPr>
          <w:sz w:val="24"/>
          <w:szCs w:val="24"/>
          <w:lang w:val="hr-HR"/>
        </w:rPr>
        <w:t xml:space="preserve"> </w:t>
      </w:r>
      <w:r w:rsidRPr="00B17BD5" w:rsidR="002F578D">
        <w:rPr>
          <w:sz w:val="24"/>
          <w:szCs w:val="24"/>
          <w:lang w:val="hr-HR"/>
        </w:rPr>
        <w:t>upravitel</w:t>
      </w:r>
      <w:r w:rsidR="004749BB">
        <w:rPr>
          <w:sz w:val="24"/>
          <w:szCs w:val="24"/>
          <w:lang w:val="hr-HR"/>
        </w:rPr>
        <w:t>jice</w:t>
      </w:r>
      <w:r w:rsidR="00A626EF">
        <w:rPr>
          <w:sz w:val="24"/>
          <w:szCs w:val="24"/>
          <w:lang w:val="hr-HR"/>
        </w:rPr>
        <w:t>, kao i završni diobni popis</w:t>
      </w:r>
      <w:r w:rsidRPr="00B17BD5" w:rsidR="002F578D">
        <w:rPr>
          <w:sz w:val="24"/>
          <w:szCs w:val="24"/>
          <w:lang w:val="hr-HR"/>
        </w:rPr>
        <w:t>, a iste isprave izložit će se u stečajnoj pisarnici do održavanja završnog ročišta.</w:t>
      </w:r>
    </w:p>
    <w:p w:rsidRPr="000C4D3F" w:rsidR="00790D28" w:rsidP="002F578D" w:rsidRDefault="00790D28">
      <w:pPr>
        <w:spacing w:before="200" w:after="10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Obrazloženje</w:t>
      </w:r>
    </w:p>
    <w:p w:rsidRPr="0076143F" w:rsidR="0076143F" w:rsidP="0076143F" w:rsidRDefault="0076143F">
      <w:pPr>
        <w:ind w:firstLine="720"/>
        <w:jc w:val="both"/>
        <w:rPr>
          <w:sz w:val="24"/>
          <w:szCs w:val="24"/>
          <w:lang w:val="hr-HR"/>
        </w:rPr>
      </w:pPr>
      <w:r w:rsidRPr="0076143F">
        <w:rPr>
          <w:sz w:val="24"/>
          <w:szCs w:val="24"/>
          <w:lang w:val="hr-HR"/>
        </w:rPr>
        <w:t xml:space="preserve">Rješenjem ovog suda poslovni broj VII St-52/2008 od 28. siječnja 2009. otvoren je stečajni postupak nad stečajnim dužnikom ROBERT'S INTERNATIONAL CO. d.o.o. Split. </w:t>
      </w:r>
    </w:p>
    <w:p w:rsidR="00450BBE" w:rsidP="00450BBE" w:rsidRDefault="00DC5800">
      <w:pPr>
        <w:tabs>
          <w:tab w:val="left" w:pos="709"/>
          <w:tab w:val="left" w:pos="6810"/>
        </w:tabs>
        <w:spacing w:before="20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 w:eastAsia="en-US"/>
        </w:rPr>
        <w:tab/>
      </w:r>
      <w:r w:rsidR="00450BBE">
        <w:rPr>
          <w:bCs/>
          <w:sz w:val="24"/>
          <w:szCs w:val="24"/>
          <w:lang w:val="hr-HR"/>
        </w:rPr>
        <w:t xml:space="preserve">Dana </w:t>
      </w:r>
      <w:r w:rsidR="0076143F">
        <w:rPr>
          <w:bCs/>
          <w:sz w:val="24"/>
          <w:szCs w:val="24"/>
          <w:lang w:val="hr-HR"/>
        </w:rPr>
        <w:t>2</w:t>
      </w:r>
      <w:r w:rsidR="004749BB">
        <w:rPr>
          <w:bCs/>
          <w:sz w:val="24"/>
          <w:szCs w:val="24"/>
          <w:lang w:val="hr-HR"/>
        </w:rPr>
        <w:t>. srpnja</w:t>
      </w:r>
      <w:r w:rsidR="00450BBE">
        <w:rPr>
          <w:bCs/>
          <w:sz w:val="24"/>
          <w:szCs w:val="24"/>
          <w:lang w:val="hr-HR"/>
        </w:rPr>
        <w:t xml:space="preserve"> 2019</w:t>
      </w:r>
      <w:r w:rsidRPr="000C4D3F" w:rsidR="00450BBE">
        <w:rPr>
          <w:bCs/>
          <w:sz w:val="24"/>
          <w:szCs w:val="24"/>
          <w:lang w:val="hr-HR"/>
        </w:rPr>
        <w:t xml:space="preserve">. </w:t>
      </w:r>
      <w:r w:rsidR="00450BBE">
        <w:rPr>
          <w:sz w:val="24"/>
          <w:szCs w:val="24"/>
          <w:lang w:val="hr-HR"/>
        </w:rPr>
        <w:t>stečajn</w:t>
      </w:r>
      <w:r w:rsidR="004749BB">
        <w:rPr>
          <w:sz w:val="24"/>
          <w:szCs w:val="24"/>
          <w:lang w:val="hr-HR"/>
        </w:rPr>
        <w:t>a</w:t>
      </w:r>
      <w:r w:rsidR="00450BBE">
        <w:rPr>
          <w:sz w:val="24"/>
          <w:szCs w:val="24"/>
          <w:lang w:val="hr-HR"/>
        </w:rPr>
        <w:t xml:space="preserve"> upravitelj</w:t>
      </w:r>
      <w:r w:rsidR="004749BB">
        <w:rPr>
          <w:sz w:val="24"/>
          <w:szCs w:val="24"/>
          <w:lang w:val="hr-HR"/>
        </w:rPr>
        <w:t>ica</w:t>
      </w:r>
      <w:r w:rsidR="00450BBE">
        <w:rPr>
          <w:sz w:val="24"/>
          <w:szCs w:val="24"/>
          <w:lang w:val="hr-HR"/>
        </w:rPr>
        <w:t xml:space="preserve"> </w:t>
      </w:r>
      <w:r w:rsidRPr="000C4D3F" w:rsidR="00450BBE">
        <w:rPr>
          <w:sz w:val="24"/>
          <w:szCs w:val="24"/>
          <w:lang w:val="hr-HR"/>
        </w:rPr>
        <w:t>dostavi</w:t>
      </w:r>
      <w:r w:rsidR="004749BB">
        <w:rPr>
          <w:sz w:val="24"/>
          <w:szCs w:val="24"/>
          <w:lang w:val="hr-HR"/>
        </w:rPr>
        <w:t>la</w:t>
      </w:r>
      <w:r w:rsidRPr="000C4D3F" w:rsidR="00450BBE">
        <w:rPr>
          <w:sz w:val="24"/>
          <w:szCs w:val="24"/>
          <w:lang w:val="hr-HR"/>
        </w:rPr>
        <w:t xml:space="preserve"> je ovom sud</w:t>
      </w:r>
      <w:r w:rsidR="00450BBE">
        <w:rPr>
          <w:sz w:val="24"/>
          <w:szCs w:val="24"/>
          <w:lang w:val="hr-HR"/>
        </w:rPr>
        <w:t xml:space="preserve">u </w:t>
      </w:r>
      <w:r w:rsidRPr="000C4D3F" w:rsidR="00450BBE">
        <w:rPr>
          <w:sz w:val="24"/>
          <w:szCs w:val="24"/>
          <w:lang w:val="hr-HR"/>
        </w:rPr>
        <w:t>završni račun</w:t>
      </w:r>
      <w:r w:rsidR="00450BBE">
        <w:rPr>
          <w:sz w:val="24"/>
          <w:szCs w:val="24"/>
          <w:lang w:val="hr-HR"/>
        </w:rPr>
        <w:t>, koji je javno objavljen</w:t>
      </w:r>
      <w:r w:rsidRPr="000C4D3F" w:rsidR="00450BBE">
        <w:rPr>
          <w:sz w:val="24"/>
          <w:szCs w:val="24"/>
          <w:lang w:val="hr-HR"/>
        </w:rPr>
        <w:t xml:space="preserve"> </w:t>
      </w:r>
      <w:r w:rsidR="0076143F">
        <w:rPr>
          <w:sz w:val="24"/>
          <w:szCs w:val="24"/>
          <w:lang w:val="hr-HR"/>
        </w:rPr>
        <w:t>10</w:t>
      </w:r>
      <w:r w:rsidR="004749BB">
        <w:rPr>
          <w:sz w:val="24"/>
          <w:szCs w:val="24"/>
          <w:lang w:val="hr-HR"/>
        </w:rPr>
        <w:t>. srpnja</w:t>
      </w:r>
      <w:r w:rsidR="00450BBE">
        <w:rPr>
          <w:sz w:val="24"/>
          <w:szCs w:val="24"/>
          <w:lang w:val="hr-HR"/>
        </w:rPr>
        <w:t xml:space="preserve"> 2019.</w:t>
      </w:r>
      <w:r w:rsidRPr="000C4D3F" w:rsidR="00450BBE">
        <w:rPr>
          <w:sz w:val="24"/>
          <w:szCs w:val="24"/>
          <w:lang w:val="hr-HR"/>
        </w:rPr>
        <w:t xml:space="preserve"> na mrežnoj stranici e-Oglasna ploča sudova (</w:t>
      </w:r>
      <w:r w:rsidR="00BA3A6D">
        <w:rPr>
          <w:sz w:val="24"/>
          <w:szCs w:val="24"/>
          <w:lang w:val="hr-HR"/>
        </w:rPr>
        <w:t>članak 89. stavak</w:t>
      </w:r>
      <w:r w:rsidRPr="00BA3A6D" w:rsidR="00BA3A6D">
        <w:rPr>
          <w:sz w:val="24"/>
          <w:szCs w:val="24"/>
          <w:lang w:val="hr-HR"/>
        </w:rPr>
        <w:t xml:space="preserve"> 3. Stečajnog zakona </w:t>
      </w:r>
      <w:r w:rsidR="00BA3A6D">
        <w:rPr>
          <w:sz w:val="24"/>
          <w:szCs w:val="24"/>
          <w:lang w:val="hr-HR"/>
        </w:rPr>
        <w:t xml:space="preserve">- </w:t>
      </w:r>
      <w:r w:rsidRPr="00BA3A6D" w:rsidR="00BA3A6D">
        <w:rPr>
          <w:sz w:val="24"/>
          <w:szCs w:val="24"/>
          <w:lang w:val="hr-HR"/>
        </w:rPr>
        <w:t>„Narodne novine“ 71/15 i 104/17; dalje SZ</w:t>
      </w:r>
      <w:r w:rsidR="00BA3A6D">
        <w:rPr>
          <w:sz w:val="24"/>
          <w:szCs w:val="24"/>
          <w:lang w:val="hr-HR"/>
        </w:rPr>
        <w:t>/15, u vezi sa člankom 441. stavkom</w:t>
      </w:r>
      <w:r w:rsidRPr="00BA3A6D" w:rsidR="00BA3A6D">
        <w:rPr>
          <w:sz w:val="24"/>
          <w:szCs w:val="24"/>
          <w:lang w:val="hr-HR"/>
        </w:rPr>
        <w:t xml:space="preserve"> 1. SZ/15).</w:t>
      </w:r>
      <w:r w:rsidR="00450BBE">
        <w:rPr>
          <w:sz w:val="24"/>
          <w:szCs w:val="24"/>
          <w:lang w:val="hr-HR"/>
        </w:rPr>
        <w:t xml:space="preserve"> </w:t>
      </w:r>
    </w:p>
    <w:p w:rsidRPr="000C4D3F" w:rsidR="00993B69" w:rsidP="00450BBE" w:rsidRDefault="00993B69">
      <w:pPr>
        <w:tabs>
          <w:tab w:val="left" w:pos="709"/>
          <w:tab w:val="left" w:pos="6810"/>
        </w:tabs>
        <w:spacing w:before="20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  <w:t xml:space="preserve">Dana 17. srpnja 2019. stečajna upraviteljica dostavila je ispravljenu tablicu Završnog diobnog popisa, koji tablica je objavljena na </w:t>
      </w:r>
      <w:r w:rsidRPr="00993B69">
        <w:rPr>
          <w:sz w:val="24"/>
          <w:szCs w:val="24"/>
          <w:lang w:val="hr-HR"/>
        </w:rPr>
        <w:t>mrežnoj stranici e-Oglasna ploča sudova</w:t>
      </w:r>
      <w:r>
        <w:rPr>
          <w:sz w:val="24"/>
          <w:szCs w:val="24"/>
          <w:lang w:val="hr-HR"/>
        </w:rPr>
        <w:t xml:space="preserve"> istoga dana.</w:t>
      </w:r>
    </w:p>
    <w:p w:rsidRPr="00BA3A6D" w:rsidR="00BA3A6D" w:rsidP="00BA3A6D" w:rsidRDefault="00BA3A6D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>O</w:t>
      </w:r>
      <w:r>
        <w:rPr>
          <w:sz w:val="24"/>
          <w:szCs w:val="24"/>
          <w:lang w:val="hr-HR"/>
        </w:rPr>
        <w:t>dredbom članka 192. stavka</w:t>
      </w:r>
      <w:r w:rsidRPr="00BA3A6D">
        <w:rPr>
          <w:sz w:val="24"/>
          <w:szCs w:val="24"/>
          <w:lang w:val="hr-HR"/>
        </w:rPr>
        <w:t xml:space="preserve"> 2. Stečajnog zakona („Narodne novine“ broj 44/96, 29/99, 129/00, 123/03, 82/06, 116/10, 25/12, 133/12 i 45/13 dalje SZ/96) u vezi sa čl</w:t>
      </w:r>
      <w:r>
        <w:rPr>
          <w:sz w:val="24"/>
          <w:szCs w:val="24"/>
          <w:lang w:val="hr-HR"/>
        </w:rPr>
        <w:t xml:space="preserve">ankom 441. stavkom </w:t>
      </w:r>
      <w:r w:rsidRPr="00BA3A6D">
        <w:rPr>
          <w:sz w:val="24"/>
          <w:szCs w:val="24"/>
          <w:lang w:val="hr-HR"/>
        </w:rPr>
        <w:t>1. SZ/15, završna dioba se može poduzeti samo uz suglasnost stečajnog suca. Kako iz stanja u spisu i navoda stečajn</w:t>
      </w:r>
      <w:r w:rsidR="004749BB">
        <w:rPr>
          <w:sz w:val="24"/>
          <w:szCs w:val="24"/>
          <w:lang w:val="hr-HR"/>
        </w:rPr>
        <w:t>e upraviteljice</w:t>
      </w:r>
      <w:r w:rsidRPr="00BA3A6D">
        <w:rPr>
          <w:sz w:val="24"/>
          <w:szCs w:val="24"/>
          <w:lang w:val="hr-HR"/>
        </w:rPr>
        <w:t xml:space="preserve"> proizlazi da je unovčena sva stečajna masa</w:t>
      </w:r>
      <w:r>
        <w:rPr>
          <w:sz w:val="24"/>
          <w:szCs w:val="24"/>
          <w:lang w:val="hr-HR"/>
        </w:rPr>
        <w:t>,</w:t>
      </w:r>
      <w:r w:rsidRPr="00BA3A6D">
        <w:rPr>
          <w:sz w:val="24"/>
          <w:szCs w:val="24"/>
          <w:lang w:val="hr-HR"/>
        </w:rPr>
        <w:t xml:space="preserve"> ne postoje pravne ni stvarne zapreke za poduzimanje završne diobe, radi čega je odlučeno kao u izreci ovog rješenja pod točkom I.</w:t>
      </w:r>
    </w:p>
    <w:p w:rsidRPr="00BA3A6D" w:rsidR="00BA3A6D" w:rsidP="00BA3A6D" w:rsidRDefault="00BA3A6D">
      <w:pPr>
        <w:spacing w:before="20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Odredbom članka 193. stavka</w:t>
      </w:r>
      <w:r w:rsidRPr="00BA3A6D">
        <w:rPr>
          <w:sz w:val="24"/>
          <w:szCs w:val="24"/>
          <w:lang w:val="hr-HR"/>
        </w:rPr>
        <w:t xml:space="preserve"> 1. SZ/96 propisano je da prigodom davanja suglasnosti na završnu diobu stečajni sudac određuje završno ročište vjerovnika. Kako je u ovom postupku dana suglasnost za završnu diobu</w:t>
      </w:r>
      <w:r>
        <w:rPr>
          <w:sz w:val="24"/>
          <w:szCs w:val="24"/>
          <w:lang w:val="hr-HR"/>
        </w:rPr>
        <w:t>,</w:t>
      </w:r>
      <w:r w:rsidRPr="00BA3A6D">
        <w:rPr>
          <w:sz w:val="24"/>
          <w:szCs w:val="24"/>
          <w:lang w:val="hr-HR"/>
        </w:rPr>
        <w:t xml:space="preserve"> to je temeljem citirane odredbe određeno završno ročište vjerovnika</w:t>
      </w:r>
      <w:r>
        <w:rPr>
          <w:sz w:val="24"/>
          <w:szCs w:val="24"/>
          <w:lang w:val="hr-HR"/>
        </w:rPr>
        <w:t>,</w:t>
      </w:r>
      <w:r w:rsidRPr="00BA3A6D">
        <w:rPr>
          <w:sz w:val="24"/>
          <w:szCs w:val="24"/>
          <w:lang w:val="hr-HR"/>
        </w:rPr>
        <w:t xml:space="preserve"> radi čega je odlučeno kao u izreci ovog rješenja pod točkom II.</w:t>
      </w:r>
    </w:p>
    <w:p w:rsidR="00BA3A6D" w:rsidP="00BA3A6D" w:rsidRDefault="00BA3A6D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BA3A6D">
        <w:rPr>
          <w:sz w:val="24"/>
          <w:szCs w:val="24"/>
          <w:lang w:val="hr-HR"/>
        </w:rPr>
        <w:t xml:space="preserve">Temeljem odredbe </w:t>
      </w:r>
      <w:r>
        <w:rPr>
          <w:sz w:val="24"/>
          <w:szCs w:val="24"/>
          <w:lang w:val="hr-HR"/>
        </w:rPr>
        <w:t>članka 31. stavka</w:t>
      </w:r>
      <w:r w:rsidRPr="00BA3A6D">
        <w:rPr>
          <w:sz w:val="24"/>
          <w:szCs w:val="24"/>
          <w:lang w:val="hr-HR"/>
        </w:rPr>
        <w:t xml:space="preserve"> 2. i 3. SZ/96</w:t>
      </w:r>
      <w:r>
        <w:rPr>
          <w:sz w:val="24"/>
          <w:szCs w:val="24"/>
          <w:lang w:val="hr-HR"/>
        </w:rPr>
        <w:t>,</w:t>
      </w:r>
      <w:r w:rsidRPr="00BA3A6D">
        <w:rPr>
          <w:sz w:val="24"/>
          <w:szCs w:val="24"/>
          <w:lang w:val="hr-HR"/>
        </w:rPr>
        <w:t xml:space="preserve"> čl</w:t>
      </w:r>
      <w:r>
        <w:rPr>
          <w:sz w:val="24"/>
          <w:szCs w:val="24"/>
          <w:lang w:val="hr-HR"/>
        </w:rPr>
        <w:t>anka</w:t>
      </w:r>
      <w:r w:rsidRPr="00BA3A6D">
        <w:rPr>
          <w:sz w:val="24"/>
          <w:szCs w:val="24"/>
          <w:lang w:val="hr-HR"/>
        </w:rPr>
        <w:t xml:space="preserve"> 184. st</w:t>
      </w:r>
      <w:r>
        <w:rPr>
          <w:sz w:val="24"/>
          <w:szCs w:val="24"/>
          <w:lang w:val="hr-HR"/>
        </w:rPr>
        <w:t>avka 2. SZ/96 i članka 95. stavka 4. SZ/15, u vezi sa člankom</w:t>
      </w:r>
      <w:r w:rsidRPr="00BA3A6D">
        <w:rPr>
          <w:sz w:val="24"/>
          <w:szCs w:val="24"/>
          <w:lang w:val="hr-HR"/>
        </w:rPr>
        <w:t xml:space="preserve"> 441. st</w:t>
      </w:r>
      <w:r>
        <w:rPr>
          <w:sz w:val="24"/>
          <w:szCs w:val="24"/>
          <w:lang w:val="hr-HR"/>
        </w:rPr>
        <w:t xml:space="preserve">avkom 1. SZ/15, </w:t>
      </w:r>
      <w:r w:rsidRPr="00BA3A6D">
        <w:rPr>
          <w:sz w:val="24"/>
          <w:szCs w:val="24"/>
          <w:lang w:val="hr-HR"/>
        </w:rPr>
        <w:t>odlučeno je kao u izreci ovog rješenja pod točkom</w:t>
      </w:r>
      <w:r>
        <w:rPr>
          <w:sz w:val="24"/>
          <w:szCs w:val="24"/>
          <w:lang w:val="hr-HR"/>
        </w:rPr>
        <w:t xml:space="preserve"> III</w:t>
      </w:r>
      <w:r w:rsidRPr="00BA3A6D">
        <w:rPr>
          <w:sz w:val="24"/>
          <w:szCs w:val="24"/>
          <w:lang w:val="hr-HR"/>
        </w:rPr>
        <w:t>.</w:t>
      </w:r>
    </w:p>
    <w:p w:rsidRPr="000C4D3F" w:rsidR="00211511" w:rsidP="00450BBE" w:rsidRDefault="00211511">
      <w:pPr>
        <w:tabs>
          <w:tab w:val="left" w:pos="709"/>
          <w:tab w:val="left" w:pos="6810"/>
        </w:tabs>
        <w:spacing w:before="20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Splitu </w:t>
      </w:r>
      <w:r w:rsidR="00993B69">
        <w:rPr>
          <w:sz w:val="24"/>
          <w:szCs w:val="24"/>
          <w:lang w:val="hr-HR"/>
        </w:rPr>
        <w:t>2</w:t>
      </w:r>
      <w:r w:rsidR="00232FE2">
        <w:rPr>
          <w:sz w:val="24"/>
          <w:szCs w:val="24"/>
          <w:lang w:val="hr-HR"/>
        </w:rPr>
        <w:t>3</w:t>
      </w:r>
      <w:r w:rsidR="004749BB">
        <w:rPr>
          <w:sz w:val="24"/>
          <w:szCs w:val="24"/>
          <w:lang w:val="hr-HR"/>
        </w:rPr>
        <w:t>. srpnja</w:t>
      </w:r>
      <w:r w:rsidR="00450BBE">
        <w:rPr>
          <w:sz w:val="24"/>
          <w:szCs w:val="24"/>
          <w:lang w:val="hr-HR"/>
        </w:rPr>
        <w:t xml:space="preserve"> 2019.</w:t>
      </w:r>
    </w:p>
    <w:p w:rsidRPr="000C4D3F" w:rsidR="00211511" w:rsidP="00211511" w:rsidRDefault="00211511">
      <w:pPr>
        <w:spacing w:before="200"/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Sutkinja</w:t>
      </w:r>
    </w:p>
    <w:p w:rsidRPr="0025770A" w:rsidR="0025770A" w:rsidP="0094096C" w:rsidRDefault="00211511">
      <w:pPr>
        <w:ind w:left="6372"/>
        <w:jc w:val="center"/>
        <w:rPr>
          <w:sz w:val="24"/>
          <w:szCs w:val="24"/>
        </w:rPr>
      </w:pPr>
      <w:r w:rsidRPr="000C4D3F">
        <w:rPr>
          <w:sz w:val="24"/>
          <w:szCs w:val="24"/>
          <w:lang w:val="hr-HR"/>
        </w:rPr>
        <w:t xml:space="preserve">Ana </w:t>
      </w:r>
      <w:r w:rsidRPr="0025770A">
        <w:rPr>
          <w:sz w:val="24"/>
          <w:szCs w:val="24"/>
          <w:lang w:val="hr-HR"/>
        </w:rPr>
        <w:t>Golub Gruić</w:t>
      </w:r>
      <w:r w:rsidRPr="0025770A" w:rsidR="0025770A">
        <w:rPr>
          <w:sz w:val="24"/>
          <w:szCs w:val="24"/>
        </w:rPr>
        <w:t>, v.r.</w:t>
      </w:r>
    </w:p>
    <w:p w:rsidRPr="0025770A" w:rsidR="0025770A" w:rsidP="008832A6" w:rsidRDefault="0025770A">
      <w:pPr>
        <w:jc w:val="right"/>
        <w:rPr>
          <w:sz w:val="24"/>
          <w:szCs w:val="24"/>
        </w:rPr>
      </w:pPr>
      <w:r w:rsidRPr="0025770A">
        <w:rPr>
          <w:sz w:val="24"/>
          <w:szCs w:val="24"/>
        </w:rPr>
        <w:t>za točnost otpravka – ovlašteni službenik</w:t>
      </w:r>
    </w:p>
    <w:p w:rsidRPr="0025770A" w:rsidR="0025770A" w:rsidP="008832A6" w:rsidRDefault="0025770A">
      <w:pPr>
        <w:ind w:left="4956" w:firstLine="708"/>
        <w:jc w:val="center"/>
        <w:rPr>
          <w:sz w:val="24"/>
          <w:szCs w:val="24"/>
        </w:rPr>
      </w:pPr>
      <w:r w:rsidRPr="0025770A">
        <w:rPr>
          <w:sz w:val="24"/>
          <w:szCs w:val="24"/>
        </w:rPr>
        <w:t>Ana Bosančić</w:t>
      </w:r>
    </w:p>
    <w:p w:rsidRPr="000C4D3F" w:rsidR="00211511" w:rsidP="00211511" w:rsidRDefault="00211511">
      <w:pPr>
        <w:ind w:left="6480"/>
        <w:jc w:val="center"/>
        <w:rPr>
          <w:sz w:val="24"/>
          <w:szCs w:val="24"/>
          <w:lang w:val="hr-HR"/>
        </w:rPr>
      </w:pPr>
    </w:p>
    <w:p w:rsidRPr="000C4D3F" w:rsidR="00211511" w:rsidP="00211511" w:rsidRDefault="00211511">
      <w:pPr>
        <w:jc w:val="center"/>
        <w:rPr>
          <w:sz w:val="24"/>
          <w:szCs w:val="24"/>
          <w:lang w:val="hr-HR"/>
        </w:rPr>
      </w:pPr>
    </w:p>
    <w:p w:rsidRPr="000C4D3F" w:rsidR="00211511" w:rsidP="00211511" w:rsidRDefault="00211511">
      <w:pPr>
        <w:spacing w:before="160"/>
        <w:jc w:val="both"/>
        <w:rPr>
          <w:sz w:val="24"/>
          <w:szCs w:val="24"/>
          <w:lang w:val="hr-HR" w:eastAsia="en-US"/>
        </w:rPr>
      </w:pPr>
      <w:r w:rsidRPr="000C4D3F">
        <w:rPr>
          <w:sz w:val="24"/>
          <w:szCs w:val="24"/>
          <w:lang w:val="hr-HR"/>
        </w:rPr>
        <w:t>Uputa o pravnom lijeku</w:t>
      </w:r>
      <w:r w:rsidRPr="000C4D3F">
        <w:rPr>
          <w:sz w:val="24"/>
          <w:szCs w:val="24"/>
          <w:lang w:val="hr-HR"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0C4D3F" w:rsidR="00211511" w:rsidSect="001C56C0">
      <w:headerReference w:type="default" r:id="rId11"/>
      <w:headerReference w:type="first" r:id="rId12"/>
      <w:pgSz w:w="12240" w:h="15840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A7C4D" w:rsidRDefault="003A7C4D">
      <w:r>
        <w:separator/>
      </w:r>
    </w:p>
  </w:endnote>
  <w:endnote w:type="continuationSeparator" w:id="0">
    <w:p w:rsidR="003A7C4D" w:rsidRDefault="003A7C4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A7C4D" w:rsidRDefault="003A7C4D">
      <w:r>
        <w:separator/>
      </w:r>
    </w:p>
  </w:footnote>
  <w:footnote w:type="continuationSeparator" w:id="0">
    <w:p w:rsidR="003A7C4D" w:rsidRDefault="003A7C4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76478" w:rsidR="004E16EE" w:rsidP="00F76478" w:rsidRDefault="00F76478">
    <w:pPr>
      <w:pStyle w:val="Zaglavlje"/>
      <w:ind w:firstLine="720"/>
      <w:jc w:val="right"/>
    </w:pPr>
    <w:r>
      <w:t xml:space="preserve">   </w:t>
    </w:r>
    <w:sdt>
      <w:sdtPr>
        <w:id w:val="742994551"/>
        <w:docPartObj>
          <w:docPartGallery w:val="Page Numbers (Top of Page)"/>
          <w:docPartUnique/>
        </w:docPartObj>
      </w:sdtPr>
      <w:sdtEndPr/>
      <w:sdtContent>
        <w:r w:rsidR="00566412"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 w:rsidR="00566412">
          <w:rPr>
            <w:sz w:val="24"/>
            <w:szCs w:val="24"/>
          </w:rPr>
          <w:fldChar w:fldCharType="separate"/>
        </w:r>
        <w:r w:rsidR="0025770A">
          <w:rPr>
            <w:noProof/>
            <w:sz w:val="24"/>
            <w:szCs w:val="24"/>
          </w:rPr>
          <w:t>- 2 -</w:t>
        </w:r>
        <w:r w:rsidR="00566412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</w:sdtContent>
    </w:sdt>
    <w:r>
      <w:rPr>
        <w:sz w:val="24"/>
        <w:szCs w:val="24"/>
        <w:lang w:val="hr-HR"/>
      </w:rPr>
      <w:t xml:space="preserve">Poslovni broj: </w:t>
    </w:r>
    <w:r w:rsidRPr="00514DB7" w:rsidR="00514DB7">
      <w:rPr>
        <w:sz w:val="24"/>
        <w:szCs w:val="24"/>
        <w:lang w:val="hr-HR"/>
      </w:rPr>
      <w:t>11.St-</w:t>
    </w:r>
    <w:r w:rsidR="0076143F">
      <w:rPr>
        <w:sz w:val="24"/>
        <w:szCs w:val="24"/>
        <w:lang w:val="hr-HR"/>
      </w:rPr>
      <w:t>52/2008-5</w:t>
    </w:r>
    <w:r w:rsidR="00993B69">
      <w:rPr>
        <w:sz w:val="24"/>
        <w:szCs w:val="24"/>
        <w:lang w:val="hr-HR"/>
      </w:rPr>
      <w:t>23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D1041" w:rsidP="007D1041" w:rsidRDefault="007D1041">
    <w:pPr>
      <w:pStyle w:val="Zaglavlje"/>
      <w:rPr>
        <w:sz w:val="24"/>
        <w:szCs w:val="24"/>
        <w:lang w:val="hr-HR"/>
      </w:rPr>
    </w:pPr>
  </w:p>
  <w:p w:rsidRPr="00035ACA" w:rsidR="007D1041" w:rsidP="00035ACA" w:rsidRDefault="007D1041">
    <w:pPr>
      <w:pStyle w:val="Zaglavlje"/>
      <w:tabs>
        <w:tab w:val="clear" w:pos="4536"/>
        <w:tab w:val="clear" w:pos="9072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335B40"/>
    <w:multiLevelType w:val="hybridMultilevel"/>
    <w:tmpl w:val="2CC6FB6A"/>
    <w:lvl w:ilvl="0" w:tplc="DEAAC3B2">
      <w:start w:val="2"/>
      <w:numFmt w:val="upperRoman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2FF74A3"/>
    <w:multiLevelType w:val="hybridMultilevel"/>
    <w:tmpl w:val="F89C22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75B1A"/>
    <w:multiLevelType w:val="hybridMultilevel"/>
    <w:tmpl w:val="CE869AA0"/>
    <w:lvl w:ilvl="0" w:tplc="F5D81A44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15A0432"/>
    <w:multiLevelType w:val="hybridMultilevel"/>
    <w:tmpl w:val="0ED66B9E"/>
    <w:lvl w:ilvl="0" w:tplc="91329BA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86498D"/>
    <w:multiLevelType w:val="hybridMultilevel"/>
    <w:tmpl w:val="9E860856"/>
    <w:lvl w:ilvl="0" w:tplc="A3FA586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3AF40F64">
      <w:start w:val="2"/>
      <w:numFmt w:val="upperRoman"/>
      <w:lvlText w:val="%2."/>
      <w:lvlJc w:val="left"/>
      <w:pPr>
        <w:tabs>
          <w:tab w:val="num" w:pos="2220"/>
        </w:tabs>
        <w:ind w:left="2220" w:hanging="72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46FD28E2"/>
    <w:multiLevelType w:val="hybridMultilevel"/>
    <w:tmpl w:val="C7AA3AF6"/>
    <w:lvl w:ilvl="0" w:tplc="6BA05650">
      <w:start w:val="1"/>
      <w:numFmt w:val="upperRoman"/>
      <w:lvlText w:val="%1."/>
      <w:lvlJc w:val="left"/>
      <w:pPr>
        <w:ind w:left="1744" w:hanging="103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7603C2"/>
    <w:multiLevelType w:val="hybridMultilevel"/>
    <w:tmpl w:val="721865EA"/>
    <w:lvl w:ilvl="0" w:tplc="A77A7874">
      <w:start w:val="1"/>
      <w:numFmt w:val="bullet"/>
      <w:lvlText w:val="–"/>
      <w:lvlJc w:val="left"/>
      <w:pPr>
        <w:tabs>
          <w:tab w:val="num" w:pos="1140"/>
        </w:tabs>
        <w:ind w:left="11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hint="default" w:ascii="Wingdings" w:hAnsi="Wingdings"/>
      </w:rPr>
    </w:lvl>
  </w:abstractNum>
  <w:abstractNum w:abstractNumId="8">
    <w:nsid w:val="4F400C6B"/>
    <w:multiLevelType w:val="hybridMultilevel"/>
    <w:tmpl w:val="CF08E3A0"/>
    <w:lvl w:ilvl="0" w:tplc="9922513C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C3472"/>
    <w:multiLevelType w:val="hybridMultilevel"/>
    <w:tmpl w:val="BB1A46B0"/>
    <w:lvl w:ilvl="0" w:tplc="3F4228B6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9161" w:hanging="360"/>
      </w:pPr>
    </w:lvl>
    <w:lvl w:ilvl="2" w:tplc="041A001B" w:tentative="true">
      <w:start w:val="1"/>
      <w:numFmt w:val="lowerRoman"/>
      <w:lvlText w:val="%3."/>
      <w:lvlJc w:val="right"/>
      <w:pPr>
        <w:ind w:left="9881" w:hanging="180"/>
      </w:pPr>
    </w:lvl>
    <w:lvl w:ilvl="3" w:tplc="041A000F" w:tentative="true">
      <w:start w:val="1"/>
      <w:numFmt w:val="decimal"/>
      <w:lvlText w:val="%4."/>
      <w:lvlJc w:val="left"/>
      <w:pPr>
        <w:ind w:left="10601" w:hanging="360"/>
      </w:pPr>
    </w:lvl>
    <w:lvl w:ilvl="4" w:tplc="041A0019" w:tentative="true">
      <w:start w:val="1"/>
      <w:numFmt w:val="lowerLetter"/>
      <w:lvlText w:val="%5."/>
      <w:lvlJc w:val="left"/>
      <w:pPr>
        <w:ind w:left="11321" w:hanging="360"/>
      </w:pPr>
    </w:lvl>
    <w:lvl w:ilvl="5" w:tplc="041A001B" w:tentative="true">
      <w:start w:val="1"/>
      <w:numFmt w:val="lowerRoman"/>
      <w:lvlText w:val="%6."/>
      <w:lvlJc w:val="right"/>
      <w:pPr>
        <w:ind w:left="12041" w:hanging="180"/>
      </w:pPr>
    </w:lvl>
    <w:lvl w:ilvl="6" w:tplc="041A000F" w:tentative="true">
      <w:start w:val="1"/>
      <w:numFmt w:val="decimal"/>
      <w:lvlText w:val="%7."/>
      <w:lvlJc w:val="left"/>
      <w:pPr>
        <w:ind w:left="12761" w:hanging="360"/>
      </w:pPr>
    </w:lvl>
    <w:lvl w:ilvl="7" w:tplc="041A0019" w:tentative="true">
      <w:start w:val="1"/>
      <w:numFmt w:val="lowerLetter"/>
      <w:lvlText w:val="%8."/>
      <w:lvlJc w:val="left"/>
      <w:pPr>
        <w:ind w:left="13481" w:hanging="360"/>
      </w:pPr>
    </w:lvl>
    <w:lvl w:ilvl="8" w:tplc="041A001B" w:tentative="true">
      <w:start w:val="1"/>
      <w:numFmt w:val="lowerRoman"/>
      <w:lvlText w:val="%9."/>
      <w:lvlJc w:val="right"/>
      <w:pPr>
        <w:ind w:left="14201" w:hanging="180"/>
      </w:pPr>
    </w:lvl>
  </w:abstractNum>
  <w:abstractNum w:abstractNumId="10">
    <w:nsid w:val="5AED74A9"/>
    <w:multiLevelType w:val="hybridMultilevel"/>
    <w:tmpl w:val="C9C062A4"/>
    <w:lvl w:ilvl="0" w:tplc="55AC28A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FF22DC"/>
    <w:multiLevelType w:val="hybridMultilevel"/>
    <w:tmpl w:val="D9B8FD5A"/>
    <w:lvl w:ilvl="0" w:tplc="12D616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D30639C"/>
    <w:multiLevelType w:val="hybridMultilevel"/>
    <w:tmpl w:val="A58EB9BA"/>
    <w:lvl w:ilvl="0" w:tplc="BE265E14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dit="readOnly" w:enforcement="false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spidmax="1208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6FB"/>
    <w:rsid w:val="00000417"/>
    <w:rsid w:val="00035ACA"/>
    <w:rsid w:val="00040496"/>
    <w:rsid w:val="0006365D"/>
    <w:rsid w:val="00080FBD"/>
    <w:rsid w:val="00091788"/>
    <w:rsid w:val="0009644E"/>
    <w:rsid w:val="000B6864"/>
    <w:rsid w:val="000C4D3F"/>
    <w:rsid w:val="000E1670"/>
    <w:rsid w:val="000F39A4"/>
    <w:rsid w:val="00107A28"/>
    <w:rsid w:val="001106B4"/>
    <w:rsid w:val="001248DD"/>
    <w:rsid w:val="00126695"/>
    <w:rsid w:val="00126EC9"/>
    <w:rsid w:val="001B6AAC"/>
    <w:rsid w:val="001C56C0"/>
    <w:rsid w:val="001F5AE0"/>
    <w:rsid w:val="00202CAA"/>
    <w:rsid w:val="00205A13"/>
    <w:rsid w:val="00210318"/>
    <w:rsid w:val="00211511"/>
    <w:rsid w:val="00213049"/>
    <w:rsid w:val="00221A38"/>
    <w:rsid w:val="00222E4D"/>
    <w:rsid w:val="00227AA2"/>
    <w:rsid w:val="00232FE2"/>
    <w:rsid w:val="002446A5"/>
    <w:rsid w:val="0025770A"/>
    <w:rsid w:val="00261CED"/>
    <w:rsid w:val="002B6FD8"/>
    <w:rsid w:val="002E6085"/>
    <w:rsid w:val="002F578D"/>
    <w:rsid w:val="00311F8C"/>
    <w:rsid w:val="003139B1"/>
    <w:rsid w:val="00317742"/>
    <w:rsid w:val="00373C71"/>
    <w:rsid w:val="00391F8F"/>
    <w:rsid w:val="00394879"/>
    <w:rsid w:val="003A7C4D"/>
    <w:rsid w:val="003E0E21"/>
    <w:rsid w:val="003F3BB8"/>
    <w:rsid w:val="00450BBE"/>
    <w:rsid w:val="00457222"/>
    <w:rsid w:val="004621C7"/>
    <w:rsid w:val="004749BB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14DB7"/>
    <w:rsid w:val="0052053E"/>
    <w:rsid w:val="0052392F"/>
    <w:rsid w:val="00536D4C"/>
    <w:rsid w:val="00537AF7"/>
    <w:rsid w:val="0054582E"/>
    <w:rsid w:val="00566412"/>
    <w:rsid w:val="00593912"/>
    <w:rsid w:val="005C0A1E"/>
    <w:rsid w:val="005C2557"/>
    <w:rsid w:val="005D51BE"/>
    <w:rsid w:val="005D5F3B"/>
    <w:rsid w:val="005F64D3"/>
    <w:rsid w:val="0062271E"/>
    <w:rsid w:val="00623AEE"/>
    <w:rsid w:val="00631F27"/>
    <w:rsid w:val="00647882"/>
    <w:rsid w:val="006636A7"/>
    <w:rsid w:val="00671D40"/>
    <w:rsid w:val="0067695A"/>
    <w:rsid w:val="006A1963"/>
    <w:rsid w:val="006B3F23"/>
    <w:rsid w:val="006E4299"/>
    <w:rsid w:val="00723D01"/>
    <w:rsid w:val="00732137"/>
    <w:rsid w:val="007336FB"/>
    <w:rsid w:val="0076143F"/>
    <w:rsid w:val="00761637"/>
    <w:rsid w:val="00764CBF"/>
    <w:rsid w:val="007743FC"/>
    <w:rsid w:val="00790D28"/>
    <w:rsid w:val="007945D7"/>
    <w:rsid w:val="007A1E6E"/>
    <w:rsid w:val="007C087A"/>
    <w:rsid w:val="007D1041"/>
    <w:rsid w:val="007F11A1"/>
    <w:rsid w:val="007F2450"/>
    <w:rsid w:val="00802D3B"/>
    <w:rsid w:val="0084322B"/>
    <w:rsid w:val="00855985"/>
    <w:rsid w:val="008808CF"/>
    <w:rsid w:val="008922E6"/>
    <w:rsid w:val="008C44CC"/>
    <w:rsid w:val="008F7932"/>
    <w:rsid w:val="00906FBC"/>
    <w:rsid w:val="009159AC"/>
    <w:rsid w:val="00931CA8"/>
    <w:rsid w:val="009334C2"/>
    <w:rsid w:val="00933904"/>
    <w:rsid w:val="00936E1B"/>
    <w:rsid w:val="00945DD1"/>
    <w:rsid w:val="00952DA0"/>
    <w:rsid w:val="0096606C"/>
    <w:rsid w:val="00980244"/>
    <w:rsid w:val="00993B69"/>
    <w:rsid w:val="009B4568"/>
    <w:rsid w:val="009C0399"/>
    <w:rsid w:val="009C2169"/>
    <w:rsid w:val="009C6D36"/>
    <w:rsid w:val="009D6694"/>
    <w:rsid w:val="009F01AD"/>
    <w:rsid w:val="00A05823"/>
    <w:rsid w:val="00A13AC8"/>
    <w:rsid w:val="00A154FF"/>
    <w:rsid w:val="00A273DD"/>
    <w:rsid w:val="00A626EF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17BD5"/>
    <w:rsid w:val="00B30E61"/>
    <w:rsid w:val="00B467C7"/>
    <w:rsid w:val="00B8576D"/>
    <w:rsid w:val="00BA06F5"/>
    <w:rsid w:val="00BA2038"/>
    <w:rsid w:val="00BA3A6D"/>
    <w:rsid w:val="00BC3B98"/>
    <w:rsid w:val="00BF4C1A"/>
    <w:rsid w:val="00C12B6F"/>
    <w:rsid w:val="00C510D9"/>
    <w:rsid w:val="00C519C4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17C78"/>
    <w:rsid w:val="00D3356A"/>
    <w:rsid w:val="00D47ED2"/>
    <w:rsid w:val="00D52134"/>
    <w:rsid w:val="00D522CD"/>
    <w:rsid w:val="00D54231"/>
    <w:rsid w:val="00D65A07"/>
    <w:rsid w:val="00D9722C"/>
    <w:rsid w:val="00DB218C"/>
    <w:rsid w:val="00DB5D7A"/>
    <w:rsid w:val="00DC05C7"/>
    <w:rsid w:val="00DC5800"/>
    <w:rsid w:val="00DE133E"/>
    <w:rsid w:val="00DE231B"/>
    <w:rsid w:val="00DE450D"/>
    <w:rsid w:val="00DE6272"/>
    <w:rsid w:val="00DF1182"/>
    <w:rsid w:val="00E050CB"/>
    <w:rsid w:val="00E07CB0"/>
    <w:rsid w:val="00E12CA0"/>
    <w:rsid w:val="00E21319"/>
    <w:rsid w:val="00E41090"/>
    <w:rsid w:val="00E7503F"/>
    <w:rsid w:val="00E84AC8"/>
    <w:rsid w:val="00E864F5"/>
    <w:rsid w:val="00E952E6"/>
    <w:rsid w:val="00EB1DB8"/>
    <w:rsid w:val="00EE3A88"/>
    <w:rsid w:val="00EE689D"/>
    <w:rsid w:val="00EF3E26"/>
    <w:rsid w:val="00F00D7A"/>
    <w:rsid w:val="00F013BA"/>
    <w:rsid w:val="00F36A88"/>
    <w:rsid w:val="00F44C60"/>
    <w:rsid w:val="00F54774"/>
    <w:rsid w:val="00F643A7"/>
    <w:rsid w:val="00F76478"/>
    <w:rsid w:val="00F84DD6"/>
    <w:rsid w:val="00F952EC"/>
    <w:rsid w:val="00FA696C"/>
    <w:rsid w:val="00FB17EF"/>
    <w:rsid w:val="00FD5B07"/>
    <w:rsid w:val="00FF5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08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ascii="Arial" w:hAnsi="Arial"/>
      <w:sz w:val="24"/>
      <w:lang w:val="en-GB"/>
    </w:rPr>
  </w:style>
  <w:style w:type="paragraph" w:styleId="Uvuenotijeloteksta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rsid w:val="00CD757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CD757F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261CE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261CED"/>
    <w:rPr>
      <w:rFonts w:ascii="Tahoma" w:hAnsi="Tahoma" w:cs="Tahoma"/>
      <w:sz w:val="16"/>
      <w:szCs w:val="16"/>
      <w:lang w:val="en-US"/>
    </w:rPr>
  </w:style>
  <w:style w:type="character" w:styleId="ZaglavljeChar" w:customStyle="true">
    <w:name w:val="Zaglavlje Char"/>
    <w:link w:val="Zaglavlje"/>
    <w:uiPriority w:val="99"/>
    <w:rsid w:val="007D1041"/>
    <w:rPr>
      <w:lang w:val="en-US"/>
    </w:rPr>
  </w:style>
  <w:style w:type="paragraph" w:styleId="Odlomakpopisa">
    <w:name w:val="List Paragraph"/>
    <w:basedOn w:val="Normal"/>
    <w:uiPriority w:val="34"/>
    <w:qFormat/>
    <w:rsid w:val="007D104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13A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3AC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3AC8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3AC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3AC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uiPriority w:val="22"/>
    <w:qFormat/>
    <w:rsid w:val="00AC6F74"/>
    <w:rPr>
      <w:b/>
      <w:bCs/>
    </w:rPr>
  </w:style>
  <w:style w:type="paragraph" w:styleId="Tijeloteksta-uvlaka3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type="character" w:styleId="Tijeloteksta-uvlaka3Char" w:customStyle="true">
    <w:name w:val="Tijelo teksta - uvlaka 3 Char"/>
    <w:basedOn w:val="Zadanifontodlomka"/>
    <w:link w:val="Tijeloteksta-uvlaka3"/>
    <w:rsid w:val="005065FB"/>
    <w:rPr>
      <w:sz w:val="16"/>
      <w:szCs w:val="16"/>
    </w:rPr>
  </w:style>
  <w:style w:type="table" w:styleId="Reetkatablice">
    <w:name w:val="Table Grid"/>
    <w:basedOn w:val="Obinatablica"/>
    <w:rsid w:val="00F7647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1B6AAC"/>
    <w:rPr>
      <w:rFonts w:asciiTheme="minorHAnsi" w:hAnsiTheme="minorHAnsi" w:eastAsiaTheme="minorHAnsi" w:cstheme="minorBid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B6AA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2008.</izvorni_sadrzaj>
    <derivirana_varijabla naziv="DomainObject.Predmet.DatumOsnivanja_1">23.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St-52/2008</izvorni_sadrzaj>
    <derivirana_varijabla naziv="DomainObject.Predmet.OznakaBroj_1">St-52/2008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ROBERT'S INTERNATIONAL CO. d.o.o. za izvoz-uvoz, marketing, ugostiteljstvo, turizam i poslovne usluge "u stečaju"</izvorni_sadrzaj>
    <derivirana_varijabla naziv="DomainObject.Predmet.ProtustrankaFormated_1">  ROBERT'S INTERNATIONAL CO. d.o.o. za izvoz-uvoz, marketing, ugostiteljstvo, turizam i poslovne usluge "u stečaju"</derivirana_varijabla>
  </DomainObject.Predmet.ProtustrankaFormated>
  <DomainObject.Predmet.ProtustrankaFormatedOIB>
    <izvorni_sadrzaj>  ROBERT'S INTERNATIONAL CO. d.o.o. za izvoz-uvoz, marketing, ugostiteljstvo, turizam i poslovne usluge "u stečaju", OIB 38592929591</izvorni_sadrzaj>
    <derivirana_varijabla naziv="DomainObject.Predmet.ProtustrankaFormatedOIB_1">  ROBERT'S INTERNATIONAL CO. d.o.o. za izvoz-uvoz, marketing, ugostiteljstvo, turizam i poslovne usluge "u stečaju", OIB 38592929591</derivirana_varijabla>
  </DomainObject.Predmet.ProtustrankaFormatedOIB>
  <DomainObject.Predmet.ProtustrankaFormatedWithAdress>
    <izvorni_sadrzaj> ROBERT'S INTERNATIONAL CO. d.o.o. za izvoz-uvoz, marketing, ugostiteljstvo, turizam i poslovne usluge "u stečaju", Marasovićeva 67, 21000 Split</izvorni_sadrzaj>
    <derivirana_varijabla naziv="DomainObject.Predmet.ProtustrankaFormatedWithAdress_1"> ROBERT'S INTERNATIONAL CO. d.o.o. za izvoz-uvoz, marketing, ugostiteljstvo, turizam i poslovne usluge "u stečaju", Marasovićeva 67, 21000 Split</derivirana_varijabla>
  </DomainObject.Predmet.ProtustrankaFormatedWithAdress>
  <DomainObject.Predmet.ProtustrankaFormatedWithAdressOIB>
    <izvorni_sadrzaj> ROBERT'S INTERNATIONAL CO. d.o.o. za izvoz-uvoz, marketing, ugostiteljstvo, turizam i poslovne usluge "u stečaju", OIB 38592929591, Marasovićeva 67, 21000 Split</izvorni_sadrzaj>
    <derivirana_varijabla naziv="DomainObject.Predmet.ProtustrankaFormatedWithAdressOIB_1"> ROBERT'S INTERNATIONAL CO. d.o.o. za izvoz-uvoz, marketing, ugostiteljstvo, turizam i poslovne usluge "u stečaju", OIB 38592929591, Marasovićeva 67, 21000 Split</derivirana_varijabla>
  </DomainObject.Predmet.ProtustrankaFormatedWithAdressOIB>
  <DomainObject.Predmet.ProtustrankaWithAdress>
    <izvorni_sadrzaj>ROBERT'S INTERNATIONAL CO. d.o.o. za izvoz-uvoz, marketing, ugostiteljstvo, turizam i poslovne usluge "u stečaju" Marasovićeva 67, 21000 Split</izvorni_sadrzaj>
    <derivirana_varijabla naziv="DomainObject.Predmet.ProtustrankaWithAdress_1">ROBERT'S INTERNATIONAL CO. d.o.o. za izvoz-uvoz, marketing, ugostiteljstvo, turizam i poslovne usluge "u stečaju" Marasovićeva 67, 21000 Split</derivirana_varijabla>
  </DomainObject.Predmet.ProtustrankaWithAdress>
  <DomainObject.Predmet.ProtustrankaWithAdressOIB>
    <izvorni_sadrzaj>ROBERT'S INTERNATIONAL CO. d.o.o. za izvoz-uvoz, marketing, ugostiteljstvo, turizam i poslovne usluge "u stečaju", OIB 38592929591, Marasovićeva 67, 21000 Split</izvorni_sadrzaj>
    <derivirana_varijabla naziv="DomainObject.Predmet.ProtustrankaWithAdressOIB_1">ROBERT'S INTERNATIONAL CO. d.o.o. za izvoz-uvoz, marketing, ugostiteljstvo, turizam i poslovne usluge "u stečaju", OIB 38592929591, Marasovićeva 67, 21000 Split</derivirana_varijabla>
  </DomainObject.Predmet.ProtustrankaWithAdressOIB>
  <DomainObject.Predmet.ProtustrankaNazivFormated>
    <izvorni_sadrzaj>ROBERT'S INTERNATIONAL CO. d.o.o. za izvoz-uvoz, marketing, ugostiteljstvo, turizam i poslovne usluge "u stečaju"</izvorni_sadrzaj>
    <derivirana_varijabla naziv="DomainObject.Predmet.ProtustrankaNazivFormated_1">ROBERT'S INTERNATIONAL CO. d.o.o. za izvoz-uvoz, marketing, ugostiteljstvo, turizam i poslovne usluge "u stečaju"</derivirana_varijabla>
  </DomainObject.Predmet.ProtustrankaNazivFormated>
  <DomainObject.Predmet.ProtustrankaNazivFormatedOIB>
    <izvorni_sadrzaj>ROBERT'S INTERNATIONAL CO. d.o.o. za izvoz-uvoz, marketing, ugostiteljstvo, turizam i poslovne usluge "u stečaju", OIB 38592929591</izvorni_sadrzaj>
    <derivirana_varijabla naziv="DomainObject.Predmet.ProtustrankaNazivFormatedOIB_1">ROBERT'S INTERNATIONAL CO. d.o.o. za izvoz-uvoz, marketing, ugostiteljstvo, turizam i poslovne usluge "u stečaju", OIB 38592929591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ORLIĆ; ROBERT'S PLUS d.o.o. za trgovinu i usluge; Hrvatski Telekom d.d.; Vesna Čilić</izvorni_sadrzaj>
    <derivirana_varijabla naziv="DomainObject.Predmet.StrankaFormated_1">  IVAN ORLIĆ; ROBERT'S PLUS d.o.o. za trgovinu i usluge; Hrvatski Telekom d.d.; Vesna Čilić</derivirana_varijabla>
  </DomainObject.Predmet.StrankaFormated>
  <DomainObject.Predmet.StrankaFormatedOIB>
    <izvorni_sadrzaj>  IVAN ORLIĆ, OIB 14261210784; ROBERT'S PLUS d.o.o. za trgovinu i usluge, OIB 62687697158; Hrvatski Telekom d.d., OIB 81793146560; Vesna Čilić, OIB 73166715189</izvorni_sadrzaj>
    <derivirana_varijabla naziv="DomainObject.Predmet.StrankaFormatedOIB_1">  IVAN ORLIĆ, OIB 14261210784; ROBERT'S PLUS d.o.o. za trgovinu i usluge, OIB 62687697158; Hrvatski Telekom d.d., OIB 81793146560; Vesna Čilić, OIB 73166715189</derivirana_varijabla>
  </DomainObject.Predmet.StrankaFormatedOIB>
  <DomainObject.Predmet.StrankaFormatedWithAdress>
    <izvorni_sadrzaj> IVAN ORLIĆ, Bihaćka 2 a/ IV, 21000 Split; ROBERT'S PLUS d.o.o. za trgovinu i usluge, Marasovićeva 67, 21000 Split; Hrvatski Telekom d.d., Savska cesta 32, 10000 Zagreb; Vesna Čilić, Mihanovićeva 2 A, 21000 Split</izvorni_sadrzaj>
    <derivirana_varijabla naziv="DomainObject.Predmet.StrankaFormatedWithAdress_1"> IVAN ORLIĆ, Bihaćka 2 a/ IV, 21000 Split; ROBERT'S PLUS d.o.o. za trgovinu i usluge, Marasovićeva 67, 21000 Split; Hrvatski Telekom d.d., Savska cesta 32, 10000 Zagreb; Vesna Čilić, Mihanovićeva 2 A, 21000 Split</derivirana_varijabla>
  </DomainObject.Predmet.StrankaFormatedWithAdress>
  <DomainObject.Predmet.StrankaFormatedWithAdressOIB>
    <izvorni_sadrzaj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izvorni_sadrzaj>
    <derivirana_varijabla naziv="DomainObject.Predmet.StrankaFormatedWithAdressOIB_1"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derivirana_varijabla>
  </DomainObject.Predmet.StrankaFormatedWithAdressOIB>
  <DomainObject.Predmet.StrankaWithAdress>
    <izvorni_sadrzaj>IVAN ORLIĆ Bihaćka 2 a/ IV,21000 Split,ROBERT'S PLUS d.o.o. za trgovinu i usluge Marasovićeva 67,21000 Split,Hrvatski Telekom d.d. Savska cesta 32,10000 Zagreb,Vesna Čilić Mihanovićeva 2 A,21000 Split</izvorni_sadrzaj>
    <derivirana_varijabla naziv="DomainObject.Predmet.StrankaWithAdress_1">IVAN ORLIĆ Bihaćka 2 a/ IV,21000 Split,ROBERT'S PLUS d.o.o. za trgovinu i usluge Marasovićeva 67,21000 Split,Hrvatski Telekom d.d. Savska cesta 32,10000 Zagreb,Vesna Čilić Mihanovićeva 2 A,21000 Split</derivirana_varijabla>
  </DomainObject.Predmet.StrankaWithAdress>
  <DomainObject.Predmet.StrankaWithAdressOIB>
    <izvorni_sadrzaj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izvorni_sadrzaj>
    <derivirana_varijabla naziv="DomainObject.Predmet.StrankaWithAdressOIB_1"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derivirana_varijabla>
  </DomainObject.Predmet.StrankaWithAdressOIB>
  <DomainObject.Predmet.StrankaNazivFormated>
    <izvorni_sadrzaj>IVAN ORLIĆ,ROBERT'S PLUS d.o.o. za trgovinu i usluge,Hrvatski Telekom d.d.,Vesna Čilić</izvorni_sadrzaj>
    <derivirana_varijabla naziv="DomainObject.Predmet.StrankaNazivFormated_1">IVAN ORLIĆ,ROBERT'S PLUS d.o.o. za trgovinu i usluge,Hrvatski Telekom d.d.,Vesna Čilić</derivirana_varijabla>
  </DomainObject.Predmet.StrankaNazivFormated>
  <DomainObject.Predmet.StrankaNazivFormatedOIB>
    <izvorni_sadrzaj>IVAN ORLIĆ, OIB 14261210784,ROBERT'S PLUS d.o.o. za trgovinu i usluge, OIB 62687697158,Hrvatski Telekom d.d., OIB 81793146560,Vesna Čilić, OIB 73166715189</izvorni_sadrzaj>
    <derivirana_varijabla naziv="DomainObject.Predmet.StrankaNazivFormatedOIB_1">IVAN ORLIĆ, OIB 14261210784,ROBERT'S PLUS d.o.o. za trgovinu i usluge, OIB 62687697158,Hrvatski Telekom d.d., OIB 81793146560,Vesna Čilić, OIB 73166715189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Formated_1">
      <item>IVAN ORLIĆ</item>
      <item>ROBERT'S PLUS d.o.o. za trgovinu i usluge</item>
      <item>Hrvatski Telekom d.d.</item>
      <item>Vesna Čilić</item>
    </derivirana_varijabla>
  </DomainObject.Predmet.StrankaListFormated>
  <DomainObject.Predmet.StrankaList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FormatedOIB>
  <DomainObject.Predmet.StrankaListFormatedWithAdress>
    <izvorni_sadrzaj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izvorni_sadrzaj>
    <derivirana_varijabla naziv="DomainObject.Predmet.StrankaListFormatedWithAdress_1"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derivirana_varijabla>
  </DomainObject.Predmet.StrankaListFormatedWithAdress>
  <DomainObject.Predmet.StrankaListFormatedWithAdressOIB>
    <izvorni_sadrzaj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izvorni_sadrzaj>
    <derivirana_varijabla naziv="DomainObject.Predmet.StrankaListFormatedWithAdressOIB_1"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derivirana_varijabla>
  </DomainObject.Predmet.StrankaListFormatedWithAdressOIB>
  <DomainObject.Predmet.StrankaListNaziv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NazivFormated_1">
      <item>IVAN ORLIĆ</item>
      <item>ROBERT'S PLUS d.o.o. za trgovinu i usluge</item>
      <item>Hrvatski Telekom d.d.</item>
      <item>Vesna Čilić</item>
    </derivirana_varijabla>
  </DomainObject.Predmet.StrankaListNazivFormated>
  <DomainObject.Predmet.StrankaListNaziv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Naziv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NazivFormatedOIB>
  <DomainObject.Predmet.ProtuStrankaListFormated>
    <izvorni_sadrzaj>
      <item>ROBERT'S INTERNATIONAL CO. d.o.o. za izvoz-uvoz, marketing, ugostiteljstvo, turizam i poslovne usluge "u stečaju"</item>
    </izvorni_sadrzaj>
    <derivirana_varijabla naziv="DomainObject.Predmet.ProtuStrankaListFormated_1">
      <item>ROBERT'S INTERNATIONAL CO. d.o.o. za izvoz-uvoz, marketing, ugostiteljstvo, turizam i poslovne usluge "u stečaju"</item>
    </derivirana_varijabla>
  </DomainObject.Predmet.ProtuStrankaListFormated>
  <DomainObject.Predmet.ProtuStrankaListFormatedOIB>
    <izvorni_sadrzaj>
      <item>ROBERT'S INTERNATIONAL CO. d.o.o. za izvoz-uvoz, marketing, ugostiteljstvo, turizam i poslovne usluge "u stečaju", OIB 38592929591</item>
    </izvorni_sadrzaj>
    <derivirana_varijabla naziv="DomainObject.Predmet.ProtuStrankaListFormatedOIB_1">
      <item>ROBERT'S INTERNATIONAL CO. d.o.o. za izvoz-uvoz, marketing, ugostiteljstvo, turizam i poslovne usluge "u stečaju", OIB 38592929591</item>
    </derivirana_varijabla>
  </DomainObject.Predmet.ProtuStrankaListFormatedOIB>
  <DomainObject.Predmet.ProtuStrankaListFormatedWithAdress>
    <izvorni_sadrzaj>
      <item>ROBERT'S INTERNATIONAL CO. d.o.o. za izvoz-uvoz, marketing, ugostiteljstvo, turizam i poslovne usluge "u stečaju", Marasovićeva 67, 21000 Split</item>
    </izvorni_sadrzaj>
    <derivirana_varijabla naziv="DomainObject.Predmet.ProtuStrankaListFormatedWithAdress_1">
      <item>ROBERT'S INTERNATIONAL CO. d.o.o. za izvoz-uvoz, marketing, ugostiteljstvo, turizam i poslovne usluge "u stečaju", Marasovićeva 67, 21000 Split</item>
    </derivirana_varijabla>
  </DomainObject.Predmet.ProtuStrankaListFormatedWithAdress>
  <DomainObject.Predmet.ProtuStrankaListFormatedWithAdressOIB>
    <izvorni_sadrzaj>
      <item>ROBERT'S INTERNATIONAL CO. d.o.o. za izvoz-uvoz, marketing, ugostiteljstvo, turizam i poslovne usluge "u stečaju", OIB 38592929591, Marasovićeva 67, 21000 Split</item>
    </izvorni_sadrzaj>
    <derivirana_varijabla naziv="DomainObject.Predmet.ProtuStrankaListFormatedWithAdressOIB_1">
      <item>ROBERT'S INTERNATIONAL CO. d.o.o. za izvoz-uvoz, marketing, ugostiteljstvo, turizam i poslovne usluge "u stečaju", OIB 38592929591, Marasovićeva 67, 21000 Split</item>
    </derivirana_varijabla>
  </DomainObject.Predmet.ProtuStrankaListFormatedWithAdressOIB>
  <DomainObject.Predmet.ProtuStrankaListNazivFormated>
    <izvorni_sadrzaj>
      <item>ROBERT'S INTERNATIONAL CO. d.o.o. za izvoz-uvoz, marketing, ugostiteljstvo, turizam i poslovne usluge "u stečaju"</item>
    </izvorni_sadrzaj>
    <derivirana_varijabla naziv="DomainObject.Predmet.ProtuStrankaListNazivFormated_1">
      <item>ROBERT'S INTERNATIONAL CO. d.o.o. za izvoz-uvoz, marketing, ugostiteljstvo, turizam i poslovne usluge "u stečaju"</item>
    </derivirana_varijabla>
  </DomainObject.Predmet.ProtuStrankaListNazivFormated>
  <DomainObject.Predmet.ProtuStrankaListNazivFormatedOIB>
    <izvorni_sadrzaj>
      <item>ROBERT'S INTERNATIONAL CO. d.o.o. za izvoz-uvoz, marketing, ugostiteljstvo, turizam i poslovne usluge "u stečaju", OIB 38592929591</item>
    </izvorni_sadrzaj>
    <derivirana_varijabla naziv="DomainObject.Predmet.ProtuStrankaListNazivFormatedOIB_1">
      <item>ROBERT'S INTERNATIONAL CO. d.o.o. za izvoz-uvoz, marketing, ugostiteljstvo, turizam i poslovne usluge "u stečaju", OIB 38592929591</item>
    </derivirana_varijabla>
  </DomainObject.Predmet.ProtuStrankaListNazivFormatedOIB>
  <DomainObject.Predmet.OstaliListFormated>
    <izvorni_sadrzaj>
      <item>SOCIETE GENERALE-SPLITSKA BANKA dioničko društvo</item>
      <item>OVRŠNI ODJEL Trgovačkog suda Split</item>
      <item>REGISTARSKI ODJEL Trgovačkog suda Split</item>
      <item>Trgovački sud Split Računovodstvo</item>
      <item>REPUBLIKA HRVATSKA MINISTARSTVO FINANCIJA, POREZNA UPRAVA</item>
      <item>ŽUPANIJSKO DRŽAVNO ODVJETNIŠVO SPLIT Građansko upravni odjel</item>
      <item>Visoki trgovački sud Republike Hrvatske</item>
      <item>SLOBODNA DALMACIJA - TRGOVINA d.o.o. za trgovinu</item>
      <item>Vlado Adrić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VRHOVNI SUD  REPUBLIKE HRVATSKE</item>
    </izvorni_sadrzaj>
    <derivirana_varijabla naziv="DomainObject.Predmet.OstaliListFormated_1">
      <item>SOCIETE GENERALE-SPLITSKA BANKA dioničko društvo</item>
      <item>OVRŠNI ODJEL Trgovačkog suda Split</item>
      <item>REGISTARSKI ODJEL Trgovačkog suda Split</item>
      <item>Trgovački sud Split Računovodstvo</item>
      <item>REPUBLIKA HRVATSKA MINISTARSTVO FINANCIJA, POREZNA UPRAVA</item>
      <item>ŽUPANIJSKO DRŽAVNO ODVJETNIŠVO SPLIT Građansko upravni odjel</item>
      <item>Visoki trgovački sud Republike Hrvatske</item>
      <item>SLOBODNA DALMACIJA - TRGOVINA d.o.o. za trgovinu</item>
      <item>Vlado Adrić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VRHOVNI SUD  REPUBLIKE HRVATSKE</item>
    </derivirana_varijabla>
  </DomainObject.Predmet.OstaliListFormated>
  <DomainObject.Predmet.OstaliListFormatedOIB>
    <izvorni_sadrzaj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REPUBLIKA HRVATSKA MINISTARSTVO FINANCIJA, POREZNA UPRAVA, OIB 18683136487</item>
      <item>ŽUPANIJSKO DRŽAVNO ODVJETNIŠVO SPLIT Građansko upravni odjel, OIB 70793241859</item>
      <item>Visoki trgovački sud Republike Hrvatske, OIB 97349366519</item>
      <item>SLOBODNA DALMACIJA - TRGOVINA d.o.o. za trgovinu, OIB 08227096233</item>
      <item>Vlado Adrić, OIB 13155417292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VRHOVNI SUD  REPUBLIKE HRVATSKE, OIB 20599635268</item>
    </izvorni_sadrzaj>
    <derivirana_varijabla naziv="DomainObject.Predmet.OstaliListFormatedOIB_1"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REPUBLIKA HRVATSKA MINISTARSTVO FINANCIJA, POREZNA UPRAVA, OIB 18683136487</item>
      <item>ŽUPANIJSKO DRŽAVNO ODVJETNIŠVO SPLIT Građansko upravni odjel, OIB 70793241859</item>
      <item>Visoki trgovački sud Republike Hrvatske, OIB 97349366519</item>
      <item>SLOBODNA DALMACIJA - TRGOVINA d.o.o. za trgovinu, OIB 08227096233</item>
      <item>Vlado Adrić, OIB 13155417292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VRHOVNI SUD  REPUBLIKE HRVATSKE, OIB 20599635268</item>
    </derivirana_varijabla>
  </DomainObject.Predmet.OstaliListFormatedOIB>
  <DomainObject.Predmet.OstaliListFormatedWithAdress>
    <izvorni_sadrzaj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REPUBLIKA HRVATSKA MINISTARSTVO FINANCIJA, POREZNA UPRAVA, Trg Franje Tuđmana 4, 21000 Split</item>
      <item>ŽUPANIJSKO DRŽAVNO ODVJETNIŠVO SPLIT Građansko upravni odjel, Gundulićeva  29 A, 21000 Split</item>
      <item>Visoki trgovački sud Republike Hrvatske, Berislavićeva 11, 10000 Zagreb</item>
      <item>SLOBODNA DALMACIJA - TRGOVINA d.o.o. za trgovinu, Dugopoljska 17, Dugopolje</item>
      <item>Vlado Adrić, Makarska Ulica 7,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VRHOVNI SUD  REPUBLIKE HRVATSKE, Trg Nikole Šubića Zrinskog 3, 10000 Zagreb</item>
    </izvorni_sadrzaj>
    <derivirana_varijabla naziv="DomainObject.Predmet.OstaliListFormatedWithAdress_1"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REPUBLIKA HRVATSKA MINISTARSTVO FINANCIJA, POREZNA UPRAVA, Trg Franje Tuđmana 4, 21000 Split</item>
      <item>ŽUPANIJSKO DRŽAVNO ODVJETNIŠVO SPLIT Građansko upravni odjel, Gundulićeva  29 A, 21000 Split</item>
      <item>Visoki trgovački sud Republike Hrvatske, Berislavićeva 11, 10000 Zagreb</item>
      <item>SLOBODNA DALMACIJA - TRGOVINA d.o.o. za trgovinu, Dugopoljska 17, Dugopolje</item>
      <item>Vlado Adrić, Makarska Ulica 7,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VRHOVNI SUD  REPUBLIKE HRVATSKE, Trg Nikole Šubića Zrinskog 3, 10000 Zagreb</item>
    </derivirana_varijabla>
  </DomainObject.Predmet.OstaliListFormatedWithAdress>
  <DomainObject.Predmet.OstaliListFormatedWithAdressOIB>
    <izvorni_sadrzaj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VRHOVNI SUD  REPUBLIKE HRVATSKE, OIB 20599635268, Trg Nikole Šubića Zrinskog 3, 10000 Zagreb</item>
    </izvorni_sadrzaj>
    <derivirana_varijabla naziv="DomainObject.Predmet.OstaliListFormatedWithAdressOIB_1"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VRHOVNI SUD  REPUBLIKE HRVATSKE, OIB 20599635268, Trg Nikole Šubića Zrinskog 3, 10000 Zagreb</item>
    </derivirana_varijabla>
  </DomainObject.Predmet.OstaliListFormatedWithAdressOIB>
  <DomainObject.Predmet.OstaliListNazivFormated>
    <izvorni_sadrzaj>
      <item>SOCIETE GENERALE-SPLITSKA BANKA dioničko društvo</item>
      <item>OVRŠNI ODJEL Trgovačkog suda Split</item>
      <item>REGISTARSKI ODJEL Trgovačkog suda Split</item>
      <item>Trgovački sud Split Računovodstvo</item>
      <item>REPUBLIKA HRVATSKA MINISTARSTVO FINANCIJA, POREZNA UPRAVA</item>
      <item>ŽUPANIJSKO DRŽAVNO ODVJETNIŠVO SPLIT Građansko upravni odjel</item>
      <item>Visoki trgovački sud Republike Hrvatske</item>
      <item>SLOBODNA DALMACIJA - TRGOVINA d.o.o. za trgovinu</item>
      <item>Vlado Adrić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VRHOVNI SUD  REPUBLIKE HRVATSKE</item>
    </izvorni_sadrzaj>
    <derivirana_varijabla naziv="DomainObject.Predmet.OstaliListNazivFormated_1">
      <item>SOCIETE GENERALE-SPLITSKA BANKA dioničko društvo</item>
      <item>OVRŠNI ODJEL Trgovačkog suda Split</item>
      <item>REGISTARSKI ODJEL Trgovačkog suda Split</item>
      <item>Trgovački sud Split Računovodstvo</item>
      <item>REPUBLIKA HRVATSKA MINISTARSTVO FINANCIJA, POREZNA UPRAVA</item>
      <item>ŽUPANIJSKO DRŽAVNO ODVJETNIŠVO SPLIT Građansko upravni odjel</item>
      <item>Visoki trgovački sud Republike Hrvatske</item>
      <item>SLOBODNA DALMACIJA - TRGOVINA d.o.o. za trgovinu</item>
      <item>Vlado Adrić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VRHOVNI SUD  REPUBLIKE HRVATSKE</item>
    </derivirana_varijabla>
  </DomainObject.Predmet.OstaliListNazivFormated>
  <DomainObject.Predmet.OstaliListNazivFormatedOIB>
    <izvorni_sadrzaj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REPUBLIKA HRVATSKA MINISTARSTVO FINANCIJA, POREZNA UPRAVA, OIB 18683136487</item>
      <item>ŽUPANIJSKO DRŽAVNO ODVJETNIŠVO SPLIT Građansko upravni odjel, OIB 70793241859</item>
      <item>Visoki trgovački sud Republike Hrvatske, OIB 97349366519</item>
      <item>SLOBODNA DALMACIJA - TRGOVINA d.o.o. za trgovinu, OIB 08227096233</item>
      <item>Vlado Adrić, OIB 13155417292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VRHOVNI SUD  REPUBLIKE HRVATSKE, OIB 20599635268</item>
    </izvorni_sadrzaj>
    <derivirana_varijabla naziv="DomainObject.Predmet.OstaliListNazivFormatedOIB_1"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REPUBLIKA HRVATSKA MINISTARSTVO FINANCIJA, POREZNA UPRAVA, OIB 18683136487</item>
      <item>ŽUPANIJSKO DRŽAVNO ODVJETNIŠVO SPLIT Građansko upravni odjel, OIB 70793241859</item>
      <item>Visoki trgovački sud Republike Hrvatske, OIB 97349366519</item>
      <item>SLOBODNA DALMACIJA - TRGOVINA d.o.o. za trgovinu, OIB 08227096233</item>
      <item>Vlado Adrić, OIB 13155417292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VRHOVNI SUD  REPUBLIKE HRVATSKE, OIB 20599635268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ORLIĆ i dr.</izvorni_sadrzaj>
    <derivirana_varijabla naziv="DomainObject.Predmet.StrankaIDrugi_1">IVAN ORLIĆ i dr.</derivirana_varijabla>
  </DomainObject.Predmet.StrankaIDrugi>
  <DomainObject.Predmet.ProtustrankaIDrugi>
    <izvorni_sadrzaj>ROBERT'S INTERNATIONAL CO. d.o.o. za izvoz-uvoz, marketing, ugostiteljstvo, turizam i poslovne usluge "u stečaju"</izvorni_sadrzaj>
    <derivirana_varijabla naziv="DomainObject.Predmet.ProtustrankaIDrugi_1">ROBERT'S INTERNATIONAL CO. d.o.o. za izvoz-uvoz, marketing, ugostiteljstvo, turizam i poslovne usluge "u stečaju"</derivirana_varijabla>
  </DomainObject.Predmet.ProtustrankaIDrugi>
  <DomainObject.Predmet.StrankaIDrugiAdressOIB>
    <izvorni_sadrzaj>IVAN ORLIĆ, OIB 14261210784, Bihaćka 2 a/ IV, 21000 Split i dr.</izvorni_sadrzaj>
    <derivirana_varijabla naziv="DomainObject.Predmet.StrankaIDrugiAdressOIB_1">IVAN ORLIĆ, OIB 14261210784, Bihaćka 2 a/ IV, 21000 Split i dr.</derivirana_varijabla>
  </DomainObject.Predmet.StrankaIDrugiAdressOIB>
  <DomainObject.Predmet.ProtustrankaIDrugiAdressOIB>
    <izvorni_sadrzaj>ROBERT'S INTERNATIONAL CO. d.o.o. za izvoz-uvoz, marketing, ugostiteljstvo, turizam i poslovne usluge "u stečaju", OIB 38592929591, Marasovićeva 67, 21000 Split</izvorni_sadrzaj>
    <derivirana_varijabla naziv="DomainObject.Predmet.ProtustrankaIDrugiAdressOIB_1">ROBERT'S INTERNATIONAL CO. d.o.o. za izvoz-uvoz, marketing, ugostiteljstvo, turizam i poslovne usluge "u stečaju", OIB 38592929591, Marasovićeva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ROBERT'S INTERNATIONAL CO. d.o.o. za izvoz-uvoz, marketing, ugostiteljstvo, turizam i poslovne usluge "u stečaju"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Visoki trgovački sud Republike Hrvatske</item>
      <item>SLOBODNA DALMACIJA - TRGOVINA d.o.o. za trgovinu</item>
      <item>Vlado Adrić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VRHOVNI SUD  REPUBLIKE HRVATSKE</item>
    </izvorni_sadrzaj>
    <derivirana_varijabla naziv="DomainObject.Predmet.SudioniciListNaziv_1">
      <item>ROBERT'S INTERNATIONAL CO. d.o.o. za izvoz-uvoz, marketing, ugostiteljstvo, turizam i poslovne usluge "u stečaju"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Visoki trgovački sud Republike Hrvatske</item>
      <item>SLOBODNA DALMACIJA - TRGOVINA d.o.o. za trgovinu</item>
      <item>Vlado Adrić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VRHOVNI SUD  REPUBLIKE HRVATSKE</item>
    </derivirana_varijabla>
  </DomainObject.Predmet.SudioniciListNaziv>
  <DomainObject.Predmet.SudioniciListAdressOIB>
    <izvorni_sadrzaj>
      <item>ROBERT'S INTERNATIONAL CO. d.o.o. za izvoz-uvoz, marketing, ugostiteljstvo, turizam i poslovne usluge "u stečaju", OIB 38592929591, Marasovićeva 67,21000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VRHOVNI SUD  REPUBLIKE HRVATSKE, OIB 20599635268, Trg Nikole Šubića Zrinskog 3,10000 Zagreb</item>
    </izvorni_sadrzaj>
    <derivirana_varijabla naziv="DomainObject.Predmet.SudioniciListAdressOIB_1">
      <item>ROBERT'S INTERNATIONAL CO. d.o.o. za izvoz-uvoz, marketing, ugostiteljstvo, turizam i poslovne usluge "u stečaju", OIB 38592929591, Marasovićeva 67,21000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VRHOVNI SUD  REPUBLIKE HRVATSKE, OIB 20599635268, Trg Nikole Šubića Zrinskog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38592929591</item>
      <item>, OIB 69326397242</item>
      <item>, OIB 14261210784</item>
      <item>, OIB 30842297926</item>
      <item>, OIB 30842297926</item>
      <item>, OIB 30842297926</item>
      <item>, OIB 18683136487</item>
      <item>, OIB 62687697158</item>
      <item>, OIB 81793146560</item>
      <item>, OIB 70793241859</item>
      <item>, OIB 97349366519</item>
      <item>, OIB 08227096233</item>
      <item>, OIB 13155417292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20599635268</item>
    </izvorni_sadrzaj>
    <derivirana_varijabla naziv="DomainObject.Predmet.SudioniciListNazivOIB_1">
      <item>, OIB 38592929591</item>
      <item>, OIB 69326397242</item>
      <item>, OIB 14261210784</item>
      <item>, OIB 30842297926</item>
      <item>, OIB 30842297926</item>
      <item>, OIB 30842297926</item>
      <item>, OIB 18683136487</item>
      <item>, OIB 62687697158</item>
      <item>, OIB 81793146560</item>
      <item>, OIB 70793241859</item>
      <item>, OIB 97349366519</item>
      <item>, OIB 08227096233</item>
      <item>, OIB 13155417292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20599635268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3F2EDE-54BC-435C-8874-04D9B93D575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570</properties:Words>
  <properties:Characters>3075</properties:Characters>
  <properties:Lines>70</properties:Lines>
  <properties:Paragraphs>27</properties:Paragraphs>
  <properties:TotalTime>360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2019-07-23T07:47:00Z</cp:lastPrinted>
  <dcterms:modified xmlns:xsi="http://www.w3.org/2001/XMLSchema-instance" xsi:type="dcterms:W3CDTF">2019-07-23T07:47:00Z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završnog ročišta vjerovnika (St-52-2008 Rješenje - daje se suglasnost i određuje se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