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507f5e" w14:paraId="6507f5e" w:rsidRDefault="00AE649C" w:rsidP="00FA5B5E" w:rsidR="00AE649C" w:rsidRPr="00B76F3C">
      <w:pPr>
        <w:pStyle w:val="Naslov3"/>
        <w15:collapsed w:val="false"/>
      </w:pPr>
      <w:bookmarkStart w:name="_GoBack" w:id="0"/>
      <w:bookmarkEnd w:id="0"/>
    </w:p>
    <w:p w:rsidRDefault="00852022"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852022" w:rsidP="00852022" w:rsidR="00852022">
      <w:pPr>
        <w:pStyle w:val="Bezproreda"/>
        <w:ind w:firstLine="708" w:left="4956"/>
      </w:pPr>
      <w:r>
        <w:t>1 St-41/2014-190</w:t>
      </w:r>
    </w:p>
    <w:p w:rsidRDefault="00852022" w:rsidP="00852022" w:rsidR="00852022">
      <w:pPr>
        <w:pStyle w:val="Bezproreda"/>
      </w:pPr>
    </w:p>
    <w:p w:rsidRDefault="00852022" w:rsidP="00852022" w:rsidR="00852022">
      <w:pPr>
        <w:pStyle w:val="Bezproreda"/>
      </w:pPr>
    </w:p>
    <w:p w:rsidRDefault="00852022" w:rsidP="00852022" w:rsidR="00852022">
      <w:pPr>
        <w:pStyle w:val="Bezproreda"/>
        <w:jc w:val="center"/>
      </w:pPr>
      <w:r>
        <w:t>U   I M E     R E P U B L I K E      H R V A T S K E</w:t>
      </w:r>
    </w:p>
    <w:p w:rsidRDefault="00852022" w:rsidP="00852022" w:rsidR="00852022">
      <w:pPr>
        <w:pStyle w:val="Bezproreda"/>
        <w:jc w:val="center"/>
      </w:pPr>
    </w:p>
    <w:p w:rsidRDefault="00852022" w:rsidP="00852022" w:rsidR="00852022">
      <w:pPr>
        <w:pStyle w:val="Bezproreda"/>
        <w:jc w:val="center"/>
      </w:pPr>
      <w:r>
        <w:t>R J E Š E N J E</w:t>
      </w:r>
    </w:p>
    <w:p w:rsidRDefault="00852022" w:rsidP="00852022" w:rsidR="00852022">
      <w:pPr>
        <w:pStyle w:val="Bezproreda"/>
      </w:pPr>
    </w:p>
    <w:p w:rsidRDefault="00852022" w:rsidP="00852022" w:rsidR="00852022">
      <w:pPr>
        <w:pStyle w:val="Bezproreda"/>
      </w:pPr>
      <w:r>
        <w:t>TRGOVAČKI SUD U BJELOVARU, po sucu Branki Pleskalt, u stečajnom predmetu nad trgovačkim društvom BRESTOVAC - drvni kombinat d.o.o. u stečaju, GAREŠNIČKI BRESTOVAC, Brestovačka 33, OIB: 23482370704, dana 30. lipnja 2016. godine</w:t>
      </w:r>
    </w:p>
    <w:p w:rsidRDefault="00852022" w:rsidP="00852022" w:rsidR="00852022">
      <w:pPr>
        <w:pStyle w:val="Bezproreda"/>
      </w:pPr>
    </w:p>
    <w:p w:rsidRDefault="00852022" w:rsidP="00852022" w:rsidR="00852022">
      <w:pPr>
        <w:pStyle w:val="Bezproreda"/>
        <w:jc w:val="center"/>
      </w:pPr>
      <w:r>
        <w:t>r i j e š i o     j e</w:t>
      </w:r>
    </w:p>
    <w:p w:rsidRDefault="00852022" w:rsidP="00852022" w:rsidR="00852022">
      <w:r>
        <w:t xml:space="preserve">I Iz ukupnog iznosa od 1.170.617,67 kune  dobivenog prodajom nekretnina upisanih u </w:t>
      </w:r>
      <w:proofErr w:type="spellStart"/>
      <w:r>
        <w:t>zk</w:t>
      </w:r>
      <w:proofErr w:type="spellEnd"/>
      <w:r>
        <w:t xml:space="preserve">. ul. br. 2587 k.o. Garešnica i to </w:t>
      </w:r>
      <w:proofErr w:type="spellStart"/>
      <w:r>
        <w:t>čkbr</w:t>
      </w:r>
      <w:proofErr w:type="spellEnd"/>
      <w:r>
        <w:t>. 1876/58 u naravi prodavaonica, skladište prodavaonice, skladište za materijal prodavaonice, nadstrešnica za prodavaonicu, skladište prodavaonice, skladište za materijal prodavaonice, nadstrešnica za prodavaonicu ukupne površine 1198 m</w:t>
      </w:r>
      <w:r>
        <w:rPr>
          <w:vertAlign w:val="superscript"/>
        </w:rPr>
        <w:t>2</w:t>
      </w:r>
      <w:r>
        <w:t xml:space="preserve">,  prodana kupcu Sandri </w:t>
      </w:r>
      <w:proofErr w:type="spellStart"/>
      <w:r>
        <w:t>Poschko</w:t>
      </w:r>
      <w:proofErr w:type="spellEnd"/>
      <w:r>
        <w:t xml:space="preserve"> za iznos od 169.884,96 kuna na 4. javnoj dražbi dana 24. rujna 2015. godine.</w:t>
      </w:r>
    </w:p>
    <w:p w:rsidRDefault="00852022" w:rsidP="00852022" w:rsidR="00852022">
      <w:r>
        <w:t xml:space="preserve"> - </w:t>
      </w:r>
      <w:proofErr w:type="spellStart"/>
      <w:r>
        <w:t>zk</w:t>
      </w:r>
      <w:proofErr w:type="spellEnd"/>
      <w:r>
        <w:t xml:space="preserve">. ul. br. 1291 k.o. Garešnica i to </w:t>
      </w:r>
      <w:proofErr w:type="spellStart"/>
      <w:r>
        <w:t>čkbr</w:t>
      </w:r>
      <w:proofErr w:type="spellEnd"/>
      <w:r>
        <w:t xml:space="preserve">. 1874/5 u naravi upravna zgrada, </w:t>
      </w:r>
      <w:proofErr w:type="spellStart"/>
      <w:r>
        <w:t>Anex</w:t>
      </w:r>
      <w:proofErr w:type="spellEnd"/>
      <w:r>
        <w:t xml:space="preserve"> upravne zgrade površine 2341 m</w:t>
      </w:r>
      <w:r>
        <w:rPr>
          <w:vertAlign w:val="superscript"/>
        </w:rPr>
        <w:t>2</w:t>
      </w:r>
      <w:r>
        <w:t xml:space="preserve">, </w:t>
      </w:r>
      <w:proofErr w:type="spellStart"/>
      <w:r>
        <w:t>čkbr</w:t>
      </w:r>
      <w:proofErr w:type="spellEnd"/>
      <w:r>
        <w:t>. 1875/3 u naravi cesta u upravu i garažu površine 586 m</w:t>
      </w:r>
      <w:r>
        <w:rPr>
          <w:vertAlign w:val="superscript"/>
        </w:rPr>
        <w:t>2</w:t>
      </w:r>
      <w:r>
        <w:t xml:space="preserve">, </w:t>
      </w:r>
      <w:proofErr w:type="spellStart"/>
      <w:r>
        <w:t>čkbr</w:t>
      </w:r>
      <w:proofErr w:type="spellEnd"/>
      <w:r>
        <w:t>. 1875/5 u naravi cesta u garažu površine 40</w:t>
      </w:r>
      <w:r>
        <w:rPr>
          <w:vertAlign w:val="superscript"/>
        </w:rPr>
        <w:t>2</w:t>
      </w:r>
      <w:r>
        <w:t xml:space="preserve">, i </w:t>
      </w:r>
      <w:proofErr w:type="spellStart"/>
      <w:r>
        <w:t>čkbr</w:t>
      </w:r>
      <w:proofErr w:type="spellEnd"/>
      <w:r>
        <w:t>. 1874/28 u naravi dvorište sa dijelom garaže površine 414 m</w:t>
      </w:r>
      <w:r>
        <w:rPr>
          <w:vertAlign w:val="superscript"/>
        </w:rPr>
        <w:t>2</w:t>
      </w:r>
      <w:r>
        <w:t xml:space="preserve">,  prodana kupcu </w:t>
      </w:r>
      <w:proofErr w:type="spellStart"/>
      <w:r>
        <w:t>N.B</w:t>
      </w:r>
      <w:proofErr w:type="spellEnd"/>
      <w:r>
        <w:t>. Nena d.o.o. Garešnica za iznos od 207.351,09 kuna na 6. javnoj dražbi dana 12. studenog 2015. godine,</w:t>
      </w:r>
    </w:p>
    <w:p w:rsidRDefault="00852022" w:rsidP="00852022" w:rsidR="00852022">
      <w:r>
        <w:t xml:space="preserve">- </w:t>
      </w:r>
      <w:proofErr w:type="spellStart"/>
      <w:r>
        <w:t>zk</w:t>
      </w:r>
      <w:proofErr w:type="spellEnd"/>
      <w:r>
        <w:t xml:space="preserve">. ul. br. 1291 k.o. Garešnica i to </w:t>
      </w:r>
      <w:proofErr w:type="spellStart"/>
      <w:r>
        <w:t>čkbr</w:t>
      </w:r>
      <w:proofErr w:type="spellEnd"/>
      <w:r>
        <w:t>. 1876/57 u naravi restoran društvene prehrane, restoran i poslovni prostor, veš kuhinja restorana površine 220,78 m</w:t>
      </w:r>
      <w:r>
        <w:rPr>
          <w:vertAlign w:val="superscript"/>
        </w:rPr>
        <w:t>2</w:t>
      </w:r>
      <w:r>
        <w:t xml:space="preserve">,prodano kupcu Nikoli Radošević za iznos od 125.491,57 kuna na 7. javnoj dražbi dana 10. prosinca 2015. godine, </w:t>
      </w:r>
    </w:p>
    <w:p w:rsidRDefault="00852022" w:rsidP="00852022" w:rsidR="00852022">
      <w:r>
        <w:t xml:space="preserve"> - </w:t>
      </w:r>
      <w:proofErr w:type="spellStart"/>
      <w:r>
        <w:t>zk</w:t>
      </w:r>
      <w:proofErr w:type="spellEnd"/>
      <w:r>
        <w:t xml:space="preserve">. ul. br. 1291 k.o. Garešnica i to </w:t>
      </w:r>
      <w:proofErr w:type="spellStart"/>
      <w:r>
        <w:t>čkbr</w:t>
      </w:r>
      <w:proofErr w:type="spellEnd"/>
      <w:r>
        <w:t>. 1875/1 u naravi stara vila, kuća od kamena i šupa za drva ukupne površine 2.741 m</w:t>
      </w:r>
      <w:r>
        <w:rPr>
          <w:vertAlign w:val="superscript"/>
        </w:rPr>
        <w:t>2</w:t>
      </w:r>
      <w:r>
        <w:t>, prodano kupcu Božici Jozić za iznos od 52.630,50 kuna na 7. javnoj dražbi dana 10. prosinca 2015. godine,</w:t>
      </w:r>
    </w:p>
    <w:p w:rsidRDefault="00852022" w:rsidP="00852022" w:rsidR="00852022">
      <w:r>
        <w:t xml:space="preserve">- </w:t>
      </w:r>
      <w:proofErr w:type="spellStart"/>
      <w:r>
        <w:t>zk</w:t>
      </w:r>
      <w:proofErr w:type="spellEnd"/>
      <w:r>
        <w:t xml:space="preserve">. ul. br. 1291 k.o. Garešnica i to </w:t>
      </w:r>
      <w:proofErr w:type="spellStart"/>
      <w:r>
        <w:t>čkbr</w:t>
      </w:r>
      <w:proofErr w:type="spellEnd"/>
      <w:r>
        <w:t xml:space="preserve">. 123/12 i 123/13 u naravi deponij, prodano kupcu Tomislavu </w:t>
      </w:r>
      <w:proofErr w:type="spellStart"/>
      <w:r>
        <w:t>Pitner</w:t>
      </w:r>
      <w:proofErr w:type="spellEnd"/>
      <w:r>
        <w:t xml:space="preserve"> za iznos od 6.993,48 kuna, neposrednom pogodbom,</w:t>
      </w:r>
    </w:p>
    <w:p w:rsidRDefault="00852022" w:rsidP="00852022" w:rsidR="00852022">
      <w:r>
        <w:t>-</w:t>
      </w:r>
      <w:proofErr w:type="spellStart"/>
      <w:r>
        <w:t>zk</w:t>
      </w:r>
      <w:proofErr w:type="spellEnd"/>
      <w:r>
        <w:t xml:space="preserve">. ul. br. 1291 k.o. Garešnica i to </w:t>
      </w:r>
      <w:proofErr w:type="spellStart"/>
      <w:r>
        <w:t>čkbr</w:t>
      </w:r>
      <w:proofErr w:type="spellEnd"/>
      <w:r>
        <w:t>. 1876/12 u naravi oranica ukupne površine 507 m</w:t>
      </w:r>
      <w:r>
        <w:rPr>
          <w:vertAlign w:val="superscript"/>
        </w:rPr>
        <w:t>2</w:t>
      </w:r>
      <w:r>
        <w:t>, prodano kupcu Nikoli Radošević za iznos od 775,00 kuna na 7. javnoj dražbi dana 10. prosinca 2015. godine,</w:t>
      </w:r>
    </w:p>
    <w:p w:rsidRDefault="00852022" w:rsidP="00852022" w:rsidR="00852022">
      <w:r>
        <w:t xml:space="preserve">- </w:t>
      </w:r>
      <w:proofErr w:type="spellStart"/>
      <w:r>
        <w:t>zk</w:t>
      </w:r>
      <w:proofErr w:type="spellEnd"/>
      <w:r>
        <w:t xml:space="preserve">. ul. br. 2587 k.o. Garešnica i to </w:t>
      </w:r>
      <w:proofErr w:type="spellStart"/>
      <w:r>
        <w:t>čkbr</w:t>
      </w:r>
      <w:proofErr w:type="spellEnd"/>
      <w:r>
        <w:t xml:space="preserve">. 1874/22 u naravi </w:t>
      </w:r>
      <w:proofErr w:type="spellStart"/>
      <w:r>
        <w:t>brusiona</w:t>
      </w:r>
      <w:proofErr w:type="spellEnd"/>
      <w:r>
        <w:t xml:space="preserve"> pilane i skladište građevinske grupe, kemijska priprema vode za  energanu s laboratorijem energane, tehničko skladište, mehanička radiona, remontna radiona, limarska radiona, priručno skladište za kisik i acetilen, mlin za otpadna drva tvornice parketa, kompresorska stanica, vatrogasno spremište </w:t>
      </w:r>
      <w:r>
        <w:lastRenderedPageBreak/>
        <w:t>11265 m</w:t>
      </w:r>
      <w:r>
        <w:rPr>
          <w:vertAlign w:val="superscript"/>
        </w:rPr>
        <w:t>2</w:t>
      </w:r>
      <w:r>
        <w:t xml:space="preserve">, </w:t>
      </w:r>
      <w:proofErr w:type="spellStart"/>
      <w:r>
        <w:t>čkbr</w:t>
      </w:r>
      <w:proofErr w:type="spellEnd"/>
      <w:r>
        <w:t>. 1874/25 u naravi otvoreni skladišni prostor površine 1489 m</w:t>
      </w:r>
      <w:r>
        <w:rPr>
          <w:vertAlign w:val="superscript"/>
        </w:rPr>
        <w:t>2</w:t>
      </w:r>
      <w:r>
        <w:t xml:space="preserve">, </w:t>
      </w:r>
      <w:proofErr w:type="spellStart"/>
      <w:r>
        <w:t>čkbr</w:t>
      </w:r>
      <w:proofErr w:type="spellEnd"/>
      <w:r>
        <w:t xml:space="preserve">. 256/2 u naravi </w:t>
      </w:r>
      <w:proofErr w:type="spellStart"/>
      <w:r>
        <w:t>hidroforsko</w:t>
      </w:r>
      <w:proofErr w:type="spellEnd"/>
      <w:r>
        <w:t xml:space="preserve"> postrojenje stare hidrantske mreže, </w:t>
      </w:r>
      <w:proofErr w:type="spellStart"/>
      <w:r>
        <w:t>hidroforsko</w:t>
      </w:r>
      <w:proofErr w:type="spellEnd"/>
      <w:r>
        <w:t xml:space="preserve"> postrojenje stare hidrantske mreže te put i dvorište površine 676 m</w:t>
      </w:r>
      <w:r>
        <w:rPr>
          <w:vertAlign w:val="superscript"/>
        </w:rPr>
        <w:t>2</w:t>
      </w:r>
      <w:r>
        <w:t xml:space="preserve">,  prodano kupcu </w:t>
      </w:r>
      <w:proofErr w:type="spellStart"/>
      <w:r>
        <w:t>Sedia</w:t>
      </w:r>
      <w:proofErr w:type="spellEnd"/>
      <w:r>
        <w:t xml:space="preserve"> d.o.o. Zagreb za iznos od 553.230,66 kuna na 9. javnoj dražbi dana 14. siječnja 2016. godine.</w:t>
      </w:r>
    </w:p>
    <w:p w:rsidRDefault="00852022" w:rsidP="00852022" w:rsidR="00852022">
      <w:r>
        <w:t>-</w:t>
      </w:r>
      <w:proofErr w:type="spellStart"/>
      <w:r>
        <w:t>zk</w:t>
      </w:r>
      <w:proofErr w:type="spellEnd"/>
      <w:r>
        <w:t xml:space="preserve">. ul. br. 1291 k.o. Garešnica i to </w:t>
      </w:r>
      <w:proofErr w:type="spellStart"/>
      <w:r>
        <w:t>čkbr</w:t>
      </w:r>
      <w:proofErr w:type="spellEnd"/>
      <w:r>
        <w:t>. 1874/23 u naravi restoran površine 1766 m</w:t>
      </w:r>
      <w:r>
        <w:rPr>
          <w:vertAlign w:val="superscript"/>
        </w:rPr>
        <w:t>2</w:t>
      </w:r>
      <w:r>
        <w:t xml:space="preserve">, prodano kupcu </w:t>
      </w:r>
      <w:proofErr w:type="spellStart"/>
      <w:r>
        <w:t>Sedia</w:t>
      </w:r>
      <w:proofErr w:type="spellEnd"/>
      <w:r>
        <w:t xml:space="preserve"> d.o.o. Zagreb za iznos od 54.260,38 kuna na 9. javnoj dražbi dana 14. siječnja 2016. godine,  na kojima založno pravo ima Privredna banka d.d. Zagreb</w:t>
      </w:r>
    </w:p>
    <w:p w:rsidRDefault="00852022" w:rsidP="00852022" w:rsidR="00852022">
      <w:pPr>
        <w:pStyle w:val="Bezproreda"/>
      </w:pPr>
      <w:r>
        <w:t>namiruje se:</w:t>
      </w:r>
    </w:p>
    <w:p w:rsidRDefault="00852022" w:rsidP="00852022" w:rsidR="00852022">
      <w:pPr>
        <w:pStyle w:val="Bezproreda"/>
      </w:pPr>
    </w:p>
    <w:p w:rsidRDefault="00852022" w:rsidP="00852022" w:rsidR="00852022">
      <w:pPr>
        <w:pStyle w:val="Bezproreda"/>
        <w:numPr>
          <w:ilvl w:val="0"/>
          <w:numId w:val="47"/>
        </w:numPr>
      </w:pPr>
      <w:r>
        <w:t xml:space="preserve">trošak stečajnog postupka koji se odnosi na trošak unovčenja  temeljem odredbe članka  170. st. 1. i 2.   Stečajnog zakona u iznosu od  158.158,42 kuna (slovima: </w:t>
      </w:r>
      <w:proofErr w:type="spellStart"/>
      <w:r>
        <w:t>stopedesetosamtisućastopedesetosamkuna</w:t>
      </w:r>
      <w:proofErr w:type="spellEnd"/>
      <w:r>
        <w:t xml:space="preserve"> i </w:t>
      </w:r>
      <w:proofErr w:type="spellStart"/>
      <w:r>
        <w:t>četrdesetdvijelipe</w:t>
      </w:r>
      <w:proofErr w:type="spellEnd"/>
      <w:r>
        <w:t>),</w:t>
      </w:r>
    </w:p>
    <w:p w:rsidRDefault="00852022" w:rsidP="00852022" w:rsidR="00852022">
      <w:pPr>
        <w:pStyle w:val="Bezproreda"/>
        <w:ind w:left="720"/>
      </w:pPr>
    </w:p>
    <w:p w:rsidRDefault="00852022" w:rsidP="00852022" w:rsidR="00852022">
      <w:pPr>
        <w:pStyle w:val="Bezproreda"/>
        <w:ind w:left="720"/>
      </w:pPr>
    </w:p>
    <w:p w:rsidRDefault="00852022" w:rsidP="00852022" w:rsidR="00852022">
      <w:pPr>
        <w:pStyle w:val="Bezproreda"/>
      </w:pPr>
      <w:r>
        <w:t xml:space="preserve">2. </w:t>
      </w:r>
      <w:proofErr w:type="spellStart"/>
      <w:r>
        <w:t>razlučni</w:t>
      </w:r>
      <w:proofErr w:type="spellEnd"/>
      <w:r>
        <w:t xml:space="preserve"> vjerovnik Privredna banka d.d. Zagreb iznosu od 1.012.459,25  kuna (slovima: </w:t>
      </w:r>
      <w:proofErr w:type="spellStart"/>
      <w:r>
        <w:t>miliondvanaesttisućačetristopedesetdevetkuna</w:t>
      </w:r>
      <w:proofErr w:type="spellEnd"/>
      <w:r>
        <w:t xml:space="preserve"> i </w:t>
      </w:r>
      <w:proofErr w:type="spellStart"/>
      <w:r>
        <w:t>dvadesetpetlipa</w:t>
      </w:r>
      <w:proofErr w:type="spellEnd"/>
      <w:r>
        <w:t xml:space="preserve">), na žiro-račun broj: IBAN: HR6423400091000000013 poziv na broj: 2600013-251944-7.      </w:t>
      </w:r>
    </w:p>
    <w:p w:rsidRDefault="00852022" w:rsidP="00852022" w:rsidR="00852022">
      <w:pPr>
        <w:pStyle w:val="Bezproreda"/>
      </w:pPr>
    </w:p>
    <w:p w:rsidRDefault="00852022" w:rsidP="00852022" w:rsidR="00852022">
      <w:pPr>
        <w:pStyle w:val="Bezproreda"/>
      </w:pPr>
      <w:r>
        <w:t xml:space="preserve">II Isplata  </w:t>
      </w:r>
      <w:proofErr w:type="spellStart"/>
      <w:r>
        <w:t>razlučnom</w:t>
      </w:r>
      <w:proofErr w:type="spellEnd"/>
      <w:r>
        <w:t xml:space="preserve"> vjerovniku Privrednoj banci d.d. Zagreb,  prema točki I izreke ovog rješenja uslijediti će po pravomoćnosti ovog rješenja.</w:t>
      </w:r>
    </w:p>
    <w:p w:rsidRDefault="00852022" w:rsidP="00852022" w:rsidR="00852022">
      <w:pPr>
        <w:pStyle w:val="Bezproreda"/>
      </w:pPr>
    </w:p>
    <w:p w:rsidRDefault="00852022" w:rsidP="00852022" w:rsidR="00852022">
      <w:pPr>
        <w:pStyle w:val="Bezproreda"/>
      </w:pPr>
    </w:p>
    <w:p w:rsidRDefault="00852022" w:rsidP="00852022" w:rsidR="00852022">
      <w:pPr>
        <w:pStyle w:val="Bezproreda"/>
        <w:jc w:val="center"/>
      </w:pPr>
      <w:r>
        <w:t>Obrazloženje</w:t>
      </w:r>
    </w:p>
    <w:p w:rsidRDefault="00852022" w:rsidP="00852022" w:rsidR="00852022">
      <w:pPr>
        <w:pStyle w:val="Bezproreda"/>
      </w:pPr>
    </w:p>
    <w:p w:rsidRDefault="00852022" w:rsidP="00852022" w:rsidR="00852022">
      <w:pPr>
        <w:pStyle w:val="Bezproreda"/>
      </w:pPr>
      <w:r>
        <w:t xml:space="preserve">U stečajnom postupku nad stečajnim dužnikom BRESTOVAC - drvni kombinat d.o.o. u stečaju, GAREŠNIČKI BRESTOVAC, Brestovačka 33, OIB: 23482370704, utvrđeno je da u dužnikovu stečajnu masu ulaze nekretnine  opisane u točki I izreke ovog rješenja. </w:t>
      </w:r>
    </w:p>
    <w:p w:rsidRDefault="00852022" w:rsidP="00852022" w:rsidR="00852022">
      <w:pPr>
        <w:pStyle w:val="Bezproreda"/>
      </w:pPr>
    </w:p>
    <w:p w:rsidRDefault="00852022" w:rsidP="00852022" w:rsidR="00852022">
      <w:pPr>
        <w:pStyle w:val="Bezproreda"/>
      </w:pPr>
      <w:r>
        <w:t xml:space="preserve">Navedene nekretnine prodane su kupcima i to nekretnine upisane u </w:t>
      </w:r>
      <w:proofErr w:type="spellStart"/>
      <w:r>
        <w:t>zk</w:t>
      </w:r>
      <w:proofErr w:type="spellEnd"/>
      <w:r>
        <w:t xml:space="preserve">. ul. br. 2587, </w:t>
      </w:r>
      <w:proofErr w:type="spellStart"/>
      <w:r>
        <w:t>čkbr</w:t>
      </w:r>
      <w:proofErr w:type="spellEnd"/>
      <w:r>
        <w:t xml:space="preserve">. 1876/58 dana 24. rujna 2015. godine kupcu Sandri </w:t>
      </w:r>
      <w:proofErr w:type="spellStart"/>
      <w:r>
        <w:t>Poschko</w:t>
      </w:r>
      <w:proofErr w:type="spellEnd"/>
      <w:r>
        <w:t xml:space="preserve"> za iznos od 169.884,96 kuna, nekretnine upisane u </w:t>
      </w:r>
      <w:proofErr w:type="spellStart"/>
      <w:r>
        <w:t>zk</w:t>
      </w:r>
      <w:proofErr w:type="spellEnd"/>
      <w:r>
        <w:t xml:space="preserve">. ul. br. 1291, </w:t>
      </w:r>
      <w:proofErr w:type="spellStart"/>
      <w:r>
        <w:t>čkbr</w:t>
      </w:r>
      <w:proofErr w:type="spellEnd"/>
      <w:r>
        <w:t xml:space="preserve">. 1874/5, </w:t>
      </w:r>
      <w:proofErr w:type="spellStart"/>
      <w:r>
        <w:t>čkbr</w:t>
      </w:r>
      <w:proofErr w:type="spellEnd"/>
      <w:r>
        <w:t xml:space="preserve">. 1875/3, </w:t>
      </w:r>
      <w:proofErr w:type="spellStart"/>
      <w:r>
        <w:t>čkbr</w:t>
      </w:r>
      <w:proofErr w:type="spellEnd"/>
      <w:r>
        <w:t xml:space="preserve">. 1875/5 i </w:t>
      </w:r>
      <w:proofErr w:type="spellStart"/>
      <w:r>
        <w:t>čkbr</w:t>
      </w:r>
      <w:proofErr w:type="spellEnd"/>
      <w:r>
        <w:t xml:space="preserve">. 1874/28 dana 12. studenog 2015. godine kupcu </w:t>
      </w:r>
      <w:proofErr w:type="spellStart"/>
      <w:r>
        <w:t>N.B</w:t>
      </w:r>
      <w:proofErr w:type="spellEnd"/>
      <w:r>
        <w:t xml:space="preserve">. Nena d.o.o. Garešnica za iznos od 207.351,09 kuna, nekretnine upisane u </w:t>
      </w:r>
      <w:proofErr w:type="spellStart"/>
      <w:r>
        <w:t>zk</w:t>
      </w:r>
      <w:proofErr w:type="spellEnd"/>
      <w:r>
        <w:t xml:space="preserve">. ul. br. 1291, </w:t>
      </w:r>
      <w:proofErr w:type="spellStart"/>
      <w:r>
        <w:t>čkbr</w:t>
      </w:r>
      <w:proofErr w:type="spellEnd"/>
      <w:r>
        <w:t xml:space="preserve">. 1876/57 dana 10. prosinca 2015. godine kupcu Nikoli Radošević za iznos od 125.491,57 kuna, nekretnine upisane u </w:t>
      </w:r>
      <w:proofErr w:type="spellStart"/>
      <w:r>
        <w:t>zk</w:t>
      </w:r>
      <w:proofErr w:type="spellEnd"/>
      <w:r>
        <w:t xml:space="preserve">. ul. br. 1291, </w:t>
      </w:r>
      <w:proofErr w:type="spellStart"/>
      <w:r>
        <w:t>čkbr</w:t>
      </w:r>
      <w:proofErr w:type="spellEnd"/>
      <w:r>
        <w:t xml:space="preserve">. 1875/1 dana 10. prosinca 2015. godine kupcu Božici Jozić za iznos od 52.630,50 kuna, nekretnine upisane u </w:t>
      </w:r>
      <w:proofErr w:type="spellStart"/>
      <w:r>
        <w:t>zk</w:t>
      </w:r>
      <w:proofErr w:type="spellEnd"/>
      <w:r>
        <w:t xml:space="preserve">. ul. br. 1.291, </w:t>
      </w:r>
      <w:proofErr w:type="spellStart"/>
      <w:r>
        <w:t>čkbr</w:t>
      </w:r>
      <w:proofErr w:type="spellEnd"/>
      <w:r>
        <w:t xml:space="preserve">. 123/12 i 123/13 kupcu Tomislavu </w:t>
      </w:r>
      <w:proofErr w:type="spellStart"/>
      <w:r>
        <w:t>Pitner</w:t>
      </w:r>
      <w:proofErr w:type="spellEnd"/>
      <w:r>
        <w:t xml:space="preserve"> za iznos od 6.993,48 kuna neposrednom pogodbom, nekretnine upisane u </w:t>
      </w:r>
      <w:proofErr w:type="spellStart"/>
      <w:r>
        <w:t>zk</w:t>
      </w:r>
      <w:proofErr w:type="spellEnd"/>
      <w:r>
        <w:t xml:space="preserve">. ul. br. 1291, </w:t>
      </w:r>
      <w:proofErr w:type="spellStart"/>
      <w:r>
        <w:t>čkbr</w:t>
      </w:r>
      <w:proofErr w:type="spellEnd"/>
      <w:r>
        <w:t xml:space="preserve">. 1876/12 dana 10. prosinca 2015. godine kupcu Nikoli Radošević za iznos od 775,00 kuna, nekretnine upisane u </w:t>
      </w:r>
      <w:proofErr w:type="spellStart"/>
      <w:r>
        <w:t>zk</w:t>
      </w:r>
      <w:proofErr w:type="spellEnd"/>
      <w:r>
        <w:t xml:space="preserve">. ul. br. 2587, </w:t>
      </w:r>
      <w:proofErr w:type="spellStart"/>
      <w:r>
        <w:t>čkbr</w:t>
      </w:r>
      <w:proofErr w:type="spellEnd"/>
      <w:r>
        <w:t xml:space="preserve">. 1874/22, </w:t>
      </w:r>
      <w:proofErr w:type="spellStart"/>
      <w:r>
        <w:t>čkbr</w:t>
      </w:r>
      <w:proofErr w:type="spellEnd"/>
      <w:r>
        <w:t xml:space="preserve">. 1874/25 i  </w:t>
      </w:r>
      <w:proofErr w:type="spellStart"/>
      <w:r>
        <w:t>čkbr</w:t>
      </w:r>
      <w:proofErr w:type="spellEnd"/>
      <w:r>
        <w:t xml:space="preserve">. 256/2 dana 14. siječnja 2016. godine kupcu </w:t>
      </w:r>
      <w:proofErr w:type="spellStart"/>
      <w:r>
        <w:t>Sedia</w:t>
      </w:r>
      <w:proofErr w:type="spellEnd"/>
      <w:r>
        <w:t xml:space="preserve"> d.d. Zagreb za iznos od 553.230,66 kuna i nekretnine upisane u </w:t>
      </w:r>
      <w:proofErr w:type="spellStart"/>
      <w:r>
        <w:t>zk</w:t>
      </w:r>
      <w:proofErr w:type="spellEnd"/>
      <w:r>
        <w:t xml:space="preserve">. ul. br. 1291, </w:t>
      </w:r>
      <w:proofErr w:type="spellStart"/>
      <w:r>
        <w:t>čkbr</w:t>
      </w:r>
      <w:proofErr w:type="spellEnd"/>
      <w:r>
        <w:t xml:space="preserve">. 1874/23 dana 14. siječnja 2016. godine kupcu </w:t>
      </w:r>
      <w:proofErr w:type="spellStart"/>
      <w:r>
        <w:t>Sedia</w:t>
      </w:r>
      <w:proofErr w:type="spellEnd"/>
      <w:r>
        <w:t xml:space="preserve"> d.d. Zagreb za iznos od 54.260,38 kuna, </w:t>
      </w:r>
    </w:p>
    <w:p w:rsidRDefault="00852022" w:rsidP="00852022" w:rsidR="00852022">
      <w:pPr>
        <w:pStyle w:val="Bezproreda"/>
      </w:pPr>
    </w:p>
    <w:p w:rsidRDefault="00852022" w:rsidP="00852022" w:rsidR="00852022">
      <w:pPr>
        <w:pStyle w:val="Bezproreda"/>
      </w:pPr>
      <w:r>
        <w:t xml:space="preserve">Nakon što su kupci uplatili kupoprodajnu cijenu  </w:t>
      </w:r>
      <w:proofErr w:type="spellStart"/>
      <w:r>
        <w:t>pristupljeno</w:t>
      </w:r>
      <w:proofErr w:type="spellEnd"/>
      <w:r>
        <w:t xml:space="preserve"> je namirenju vjerovnika, u svezi čega je održano ročište dana 14. lipnja 2016. godine,  na koje ročište je  pozvan </w:t>
      </w:r>
      <w:proofErr w:type="spellStart"/>
      <w:r>
        <w:t>razlučni</w:t>
      </w:r>
      <w:proofErr w:type="spellEnd"/>
      <w:r>
        <w:t xml:space="preserve"> vjerovnik Privredna banka d.d. Zagreb koji je sukladno odredbi članka 117. Ovršnog zakona, u pozivu upozoren da će se tražbina vjerovnika koji ne dođe na ročište uzeti prema stanju koje </w:t>
      </w:r>
      <w:r>
        <w:lastRenderedPageBreak/>
        <w:t xml:space="preserve">proizlazi iz izvoda iz zemljišne knjige u spisu te da vjerovnici najkasnije na ročištu za diobu mogu drugim vjerovnicima osporiti tražbinu, njezinu visini i red namirenja. </w:t>
      </w:r>
    </w:p>
    <w:p w:rsidRDefault="00852022" w:rsidP="00852022" w:rsidR="00852022">
      <w:pPr>
        <w:pStyle w:val="Bezproreda"/>
      </w:pPr>
    </w:p>
    <w:p w:rsidRDefault="00852022" w:rsidP="00852022" w:rsidR="00852022">
      <w:pPr>
        <w:pStyle w:val="Bezproreda"/>
      </w:pPr>
      <w:r>
        <w:t xml:space="preserve">Stečajna upraviteljica je predložila  da se na ime troškova stečajnog postupka prema odredbi čl. 170. st. 1. Stečajnog zakona  izdvoji  iznos od 158.158,42 kune, te da se iznos od 1.012.459,25 kuna isplati </w:t>
      </w:r>
      <w:proofErr w:type="spellStart"/>
      <w:r>
        <w:t>razlučnom</w:t>
      </w:r>
      <w:proofErr w:type="spellEnd"/>
      <w:r>
        <w:t xml:space="preserve"> vjerovniku a u skladu s odredbom članka 170. st. 1. i 2. Stečajnog zakona  (NN br. 44/96, 29/99, 123/03, 82/06, 116/10, 25/12 i 133/12, dalje: SZ).</w:t>
      </w:r>
    </w:p>
    <w:p w:rsidRDefault="00852022" w:rsidP="00852022" w:rsidR="00852022">
      <w:pPr>
        <w:pStyle w:val="Bezproreda"/>
      </w:pPr>
    </w:p>
    <w:p w:rsidRDefault="00852022" w:rsidP="00852022" w:rsidR="00852022">
      <w:pPr>
        <w:pStyle w:val="Bezproreda"/>
      </w:pPr>
      <w:proofErr w:type="spellStart"/>
      <w:r>
        <w:t>Razlučni</w:t>
      </w:r>
      <w:proofErr w:type="spellEnd"/>
      <w:r>
        <w:t xml:space="preserve"> vjerovnik Privredna banka d.d. Zagreb na ročištu za diobu održanom dana 14. lipnja 2016. godine, izjavio je da se ne može očitovati glede prijedloga stečajne upraviteljice vezano za troškove stečajnog postupka temeljem odredbe čl. 170. st. 1. i 2. Stečajnog zakona te predložio da sudac odgodi ročište radi diobe ostvarene kupovine prodajom nekretnina do izjašnjenja </w:t>
      </w:r>
      <w:proofErr w:type="spellStart"/>
      <w:r>
        <w:t>razlučnog</w:t>
      </w:r>
      <w:proofErr w:type="spellEnd"/>
      <w:r>
        <w:t xml:space="preserve"> vjerovnika.</w:t>
      </w:r>
    </w:p>
    <w:p w:rsidRDefault="00852022" w:rsidP="00852022" w:rsidR="00852022">
      <w:pPr>
        <w:pStyle w:val="Bezproreda"/>
      </w:pPr>
    </w:p>
    <w:p w:rsidRDefault="00852022" w:rsidP="00852022" w:rsidR="00852022">
      <w:pPr>
        <w:pStyle w:val="Bezproreda"/>
      </w:pPr>
      <w:r>
        <w:t xml:space="preserve">Podneskom koji je zaprimljen kod suda dana 20. lipnja 2016. godine </w:t>
      </w:r>
      <w:proofErr w:type="spellStart"/>
      <w:r>
        <w:t>razlučni</w:t>
      </w:r>
      <w:proofErr w:type="spellEnd"/>
      <w:r>
        <w:t xml:space="preserve"> vjerovnik Privredna banka d.d. Zagreb i na ročištu održanom dana 30. lipnja 2016. godine punomoćnik </w:t>
      </w:r>
      <w:proofErr w:type="spellStart"/>
      <w:r>
        <w:t>razlučnog</w:t>
      </w:r>
      <w:proofErr w:type="spellEnd"/>
      <w:r>
        <w:t xml:space="preserve"> vjerovnika izjavio je da su suglasni s prijedlogom stečajne upraviteljice kako je predložen na diobnom ročištu održanom dana 14. lipnja 2016. godine,  da se iz ostvarene kupoprodajne cijene u ukupnom iznosu od  1.170.617,67 kuna izdvoji iznos od 158.158,42 kune a preostali iznos  od 1.012.459,25 kuna isplati djelomično  </w:t>
      </w:r>
      <w:proofErr w:type="spellStart"/>
      <w:r>
        <w:t>razlučni</w:t>
      </w:r>
      <w:proofErr w:type="spellEnd"/>
      <w:r>
        <w:t xml:space="preserve"> vjerovnik Privredna banka d.d. Zagreb.</w:t>
      </w:r>
    </w:p>
    <w:p w:rsidRDefault="00852022" w:rsidP="00852022" w:rsidR="00852022">
      <w:pPr>
        <w:pStyle w:val="Bezproreda"/>
      </w:pPr>
    </w:p>
    <w:p w:rsidRDefault="00852022" w:rsidP="00852022" w:rsidR="00852022">
      <w:pPr>
        <w:pStyle w:val="Bezproreda"/>
      </w:pPr>
      <w:r>
        <w:t xml:space="preserve">Nakon pravomoćnosti ovog rješenja iznos kojim će biti namiren </w:t>
      </w:r>
      <w:proofErr w:type="spellStart"/>
      <w:r>
        <w:t>razlučni</w:t>
      </w:r>
      <w:proofErr w:type="spellEnd"/>
      <w:r>
        <w:t xml:space="preserve"> vjerovnik isplatiti će se istom na žiro-račun br. IBAN: HR6423400091000000013 poziv na broj: 2600013-251944-7,  a izdvojeni iznos na ime troškova stečajnog postupka prebaciti će se na žiro-račun stečajnog dužnika. </w:t>
      </w:r>
    </w:p>
    <w:p w:rsidRDefault="00852022" w:rsidP="00852022" w:rsidR="00852022">
      <w:pPr>
        <w:pStyle w:val="Bezproreda"/>
      </w:pPr>
    </w:p>
    <w:p w:rsidRDefault="00852022" w:rsidP="00852022" w:rsidR="00852022">
      <w:pPr>
        <w:pStyle w:val="Bezproreda"/>
      </w:pPr>
      <w:r>
        <w:t>Zbog navedenog riješeno je kao u izreci.</w:t>
      </w:r>
    </w:p>
    <w:p w:rsidRDefault="00852022" w:rsidP="00852022" w:rsidR="00852022">
      <w:pPr>
        <w:pStyle w:val="Bezproreda"/>
      </w:pPr>
    </w:p>
    <w:p w:rsidRDefault="00852022" w:rsidP="00852022" w:rsidR="00852022">
      <w:pPr>
        <w:pStyle w:val="Bezproreda"/>
      </w:pPr>
      <w:r>
        <w:t>U Bjelovaru,  30. lipnja  2016.</w:t>
      </w:r>
    </w:p>
    <w:p w:rsidRDefault="00852022" w:rsidP="00852022" w:rsidR="00852022">
      <w:pPr>
        <w:pStyle w:val="Bezproreda"/>
        <w:ind w:firstLine="708" w:left="4248"/>
      </w:pPr>
      <w:r>
        <w:t xml:space="preserve">         S U D A C</w:t>
      </w:r>
    </w:p>
    <w:p w:rsidRDefault="00852022" w:rsidP="00852022" w:rsidR="00852022">
      <w:pPr>
        <w:pStyle w:val="Bezproreda"/>
        <w:ind w:firstLine="708" w:left="4248"/>
      </w:pPr>
    </w:p>
    <w:p w:rsidRDefault="00852022" w:rsidP="00852022" w:rsidR="00852022">
      <w:pPr>
        <w:pStyle w:val="Bezproreda"/>
      </w:pPr>
      <w:r>
        <w:t xml:space="preserve">                    </w:t>
      </w:r>
      <w:r>
        <w:tab/>
      </w:r>
      <w:r>
        <w:tab/>
      </w:r>
      <w:r>
        <w:tab/>
      </w:r>
      <w:r>
        <w:tab/>
      </w:r>
      <w:r>
        <w:tab/>
        <w:t xml:space="preserve">              BRANKA PLESKALT  </w:t>
      </w:r>
    </w:p>
    <w:p w:rsidRDefault="00852022" w:rsidP="00852022" w:rsidR="00852022">
      <w:pPr>
        <w:pStyle w:val="Bezproreda"/>
      </w:pPr>
    </w:p>
    <w:p w:rsidRDefault="00852022" w:rsidP="00852022" w:rsidR="00852022">
      <w:pPr>
        <w:pStyle w:val="Bezproreda"/>
      </w:pPr>
    </w:p>
    <w:p w:rsidRDefault="00852022" w:rsidP="00852022" w:rsidR="00852022">
      <w:pPr>
        <w:pStyle w:val="Bezproreda"/>
      </w:pPr>
      <w:r>
        <w:t xml:space="preserve">POUKA O PRAVNOM LIJEKU: protiv ovog rješenja pristoji pravo žalbe u roku od 8 dana računajući od dana primitka pismenog </w:t>
      </w:r>
      <w:proofErr w:type="spellStart"/>
      <w:r>
        <w:t>otpravka</w:t>
      </w:r>
      <w:proofErr w:type="spellEnd"/>
      <w:r>
        <w:t xml:space="preserve"> na Visoki trgovački sud u Zagrebu, a putem ovog suda. Žalba se podnosi u 3 primjerka a žalba odgađa isplatu po ovom rješenju. </w:t>
      </w:r>
    </w:p>
    <w:p w:rsidRDefault="00852022" w:rsidP="00852022" w:rsidR="00852022">
      <w:pPr>
        <w:pStyle w:val="Bezproreda"/>
      </w:pPr>
    </w:p>
    <w:p w:rsidRDefault="00852022" w:rsidP="00852022" w:rsidR="00852022">
      <w:pPr>
        <w:pStyle w:val="Bezproreda"/>
      </w:pPr>
      <w:proofErr w:type="spellStart"/>
      <w:r>
        <w:t>Rj</w:t>
      </w:r>
      <w:proofErr w:type="spellEnd"/>
      <w:r>
        <w:t>.</w:t>
      </w:r>
    </w:p>
    <w:p w:rsidRDefault="00852022" w:rsidP="00852022" w:rsidR="00852022">
      <w:pPr>
        <w:pStyle w:val="Bezproreda"/>
      </w:pPr>
      <w:r>
        <w:t>Dna: stečajnom upravitelju – putem e-oglasne ploče</w:t>
      </w:r>
    </w:p>
    <w:p w:rsidRDefault="00852022" w:rsidP="00852022" w:rsidR="00852022">
      <w:pPr>
        <w:pStyle w:val="Bezproreda"/>
      </w:pPr>
      <w:r>
        <w:t xml:space="preserve">         </w:t>
      </w:r>
      <w:proofErr w:type="spellStart"/>
      <w:r>
        <w:t>Razlučnom</w:t>
      </w:r>
      <w:proofErr w:type="spellEnd"/>
      <w:r>
        <w:t xml:space="preserve"> vjerovniku – e-oglasne ploče</w:t>
      </w:r>
    </w:p>
    <w:p w:rsidRDefault="00852022" w:rsidP="00852022" w:rsidR="00852022">
      <w:pPr>
        <w:pStyle w:val="Bezproreda"/>
      </w:pPr>
      <w:r>
        <w:t xml:space="preserve">         e-oglasna ploča </w:t>
      </w:r>
    </w:p>
    <w:p w:rsidRDefault="00852022" w:rsidP="00852022" w:rsidR="00852022">
      <w:pPr>
        <w:pStyle w:val="Bezproreda"/>
      </w:pPr>
      <w:r>
        <w:t xml:space="preserve">          Kal. pravomoćnost</w:t>
      </w:r>
    </w:p>
    <w:p w:rsidRDefault="00852022" w:rsidP="00852022" w:rsidR="00852022">
      <w:pPr>
        <w:pStyle w:val="Bezproreda"/>
      </w:pPr>
      <w:r>
        <w:t xml:space="preserve">Bjelovar, 30. 06. 2016. </w:t>
      </w:r>
    </w:p>
    <w:p w:rsidRDefault="00DA0242" w:rsidP="00852022" w:rsidR="00DA0242">
      <w:pPr>
        <w:pStyle w:val="ZapisniarPotpis"/>
        <w:ind w:left="0"/>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E4567C6"/>
    <w:multiLevelType w:val="hybridMultilevel"/>
    <w:tmpl w:val="DAB4B58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22"/>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1093862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lipnja 2016.</izvorni_sadrzaj>
    <derivirana_varijabla naziv="DomainObject.DatumDonosenjaOdluke_1">30.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St-41/2014-194</izvorni_sadrzaj>
    <derivirana_varijabla naziv="DomainObject.Oznaka_1">St-41/2014-194</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izvorni_sadrzaj>
    <derivirana_varijabla naziv="DomainObject.Predmet.Broj_1">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2014.</izvorni_sadrzaj>
    <derivirana_varijabla naziv="DomainObject.Predmet.DatumOsnivanja_1">9. lipnja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St-41/2014</izvorni_sadrzaj>
    <derivirana_varijabla naziv="DomainObject.Predmet.OznakaBroj_1">St-41/2014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BRESTOVAC drvni kombinat dioničko društvo GAREŠNIČKI BRESTOVAC</izvorni_sadrzaj>
    <derivirana_varijabla naziv="DomainObject.Predmet.StrankaFormated_1">  BRESTOVAC drvni kombinat dioničko društvo GAREŠNIČKI BRESTOVAC</derivirana_varijabla>
  </DomainObject.Predmet.StrankaFormated>
  <DomainObject.Predmet.StrankaFormatedOIB>
    <izvorni_sadrzaj>  BRESTOVAC drvni kombinat dioničko društvo GAREŠNIČKI BRESTOVAC, OIB 23482370704</izvorni_sadrzaj>
    <derivirana_varijabla naziv="DomainObject.Predmet.StrankaFormatedOIB_1">  BRESTOVAC drvni kombinat dioničko društvo GAREŠNIČKI BRESTOVAC, OIB 23482370704</derivirana_varijabla>
  </DomainObject.Predmet.StrankaFormatedOIB>
  <DomainObject.Predmet.StrankaFormatedWithAdress>
    <izvorni_sadrzaj> BRESTOVAC drvni kombinat dioničko društvo GAREŠNIČKI BRESTOVAC, Brestovačka ulica 33, 43280 Garešnički Brestovac</izvorni_sadrzaj>
    <derivirana_varijabla naziv="DomainObject.Predmet.StrankaFormatedWithAdress_1"> BRESTOVAC drvni kombinat dioničko društvo GAREŠNIČKI BRESTOVAC, Brestovačka ulica 33, 43280 Garešnički Brestovac</derivirana_varijabla>
  </DomainObject.Predmet.StrankaFormatedWithAdress>
  <DomainObject.Predmet.StrankaFormatedWithAdressOIB>
    <izvorni_sadrzaj> BRESTOVAC drvni kombinat dioničko društvo GAREŠNIČKI BRESTOVAC, OIB 23482370704, Brestovačka ulica 33, 43280 Garešnički Brestovac</izvorni_sadrzaj>
    <derivirana_varijabla naziv="DomainObject.Predmet.StrankaFormatedWithAdressOIB_1"> BRESTOVAC drvni kombinat dioničko društvo GAREŠNIČKI BRESTOVAC, OIB 23482370704, Brestovačka ulica 33, 43280 Garešnički Brestovac</derivirana_varijabla>
  </DomainObject.Predmet.StrankaFormatedWithAdressOIB>
  <DomainObject.Predmet.StrankaWithAdress>
    <izvorni_sadrzaj>BRESTOVAC drvni kombinat dioničko društvo GAREŠNIČKI BRESTOVAC Brestovačka ulica 33,43280 Garešnički Brestovac</izvorni_sadrzaj>
    <derivirana_varijabla naziv="DomainObject.Predmet.StrankaWithAdress_1">BRESTOVAC drvni kombinat dioničko društvo GAREŠNIČKI BRESTOVAC Brestovačka ulica 33,43280 Garešnički Brestovac</derivirana_varijabla>
  </DomainObject.Predmet.StrankaWithAdress>
  <DomainObject.Predmet.StrankaWithAdressOIB>
    <izvorni_sadrzaj>BRESTOVAC drvni kombinat dioničko društvo GAREŠNIČKI BRESTOVAC, OIB 23482370704, Brestovačka ulica 33,43280 Garešnički Brestovac</izvorni_sadrzaj>
    <derivirana_varijabla naziv="DomainObject.Predmet.StrankaWithAdressOIB_1">BRESTOVAC drvni kombinat dioničko društvo GAREŠNIČKI BRESTOVAC, OIB 23482370704, Brestovačka ulica 33,43280 Garešnički Brestovac</derivirana_varijabla>
  </DomainObject.Predmet.StrankaWithAdressOIB>
  <DomainObject.Predmet.StrankaNazivFormated>
    <izvorni_sadrzaj>BRESTOVAC drvni kombinat dioničko društvo GAREŠNIČKI BRESTOVAC</izvorni_sadrzaj>
    <derivirana_varijabla naziv="DomainObject.Predmet.StrankaNazivFormated_1">BRESTOVAC drvni kombinat dioničko društvo GAREŠNIČKI BRESTOVAC</derivirana_varijabla>
  </DomainObject.Predmet.StrankaNazivFormated>
  <DomainObject.Predmet.StrankaNazivFormatedOIB>
    <izvorni_sadrzaj>BRESTOVAC drvni kombinat dioničko društvo GAREŠNIČKI BRESTOVAC, OIB 23482370704</izvorni_sadrzaj>
    <derivirana_varijabla naziv="DomainObject.Predmet.StrankaNazivFormatedOIB_1">BRESTOVAC drvni kombinat dioničko društvo GAREŠNIČKI BRESTOVAC, OIB 23482370704</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BRESTOVAC drvni kombinat dioničko društvo GAREŠNIČKI BRESTOVAC</item>
    </izvorni_sadrzaj>
    <derivirana_varijabla naziv="DomainObject.Predmet.StrankaListFormated_1">
      <item>BRESTOVAC drvni kombinat dioničko društvo GAREŠNIČKI BRESTOVAC</item>
    </derivirana_varijabla>
  </DomainObject.Predmet.StrankaListFormated>
  <DomainObject.Predmet.StrankaListFormatedOIB>
    <izvorni_sadrzaj>
      <item>BRESTOVAC drvni kombinat dioničko društvo GAREŠNIČKI BRESTOVAC, OIB 23482370704</item>
    </izvorni_sadrzaj>
    <derivirana_varijabla naziv="DomainObject.Predmet.StrankaListFormatedOIB_1">
      <item>BRESTOVAC drvni kombinat dioničko društvo GAREŠNIČKI BRESTOVAC, OIB 23482370704</item>
    </derivirana_varijabla>
  </DomainObject.Predmet.StrankaListFormatedOIB>
  <DomainObject.Predmet.StrankaListFormatedWithAdress>
    <izvorni_sadrzaj>
      <item>BRESTOVAC drvni kombinat dioničko društvo GAREŠNIČKI BRESTOVAC, Brestovačka ulica 33, 43280 Garešnički Brestovac</item>
    </izvorni_sadrzaj>
    <derivirana_varijabla naziv="DomainObject.Predmet.StrankaListFormatedWithAdress_1">
      <item>BRESTOVAC drvni kombinat dioničko društvo GAREŠNIČKI BRESTOVAC, Brestovačka ulica 33, 43280 Garešnički Brestovac</item>
    </derivirana_varijabla>
  </DomainObject.Predmet.StrankaListFormatedWithAdress>
  <DomainObject.Predmet.StrankaListFormatedWithAdressOIB>
    <izvorni_sadrzaj>
      <item>BRESTOVAC drvni kombinat dioničko društvo GAREŠNIČKI BRESTOVAC, OIB 23482370704, Brestovačka ulica 33, 43280 Garešnički Brestovac</item>
    </izvorni_sadrzaj>
    <derivirana_varijabla naziv="DomainObject.Predmet.StrankaListFormatedWithAdressOIB_1">
      <item>BRESTOVAC drvni kombinat dioničko društvo GAREŠNIČKI BRESTOVAC, OIB 23482370704, Brestovačka ulica 33, 43280 Garešnički Brestovac</item>
    </derivirana_varijabla>
  </DomainObject.Predmet.StrankaListFormatedWithAdressOIB>
  <DomainObject.Predmet.StrankaListNazivFormated>
    <izvorni_sadrzaj>
      <item>BRESTOVAC drvni kombinat dioničko društvo GAREŠNIČKI BRESTOVAC</item>
    </izvorni_sadrzaj>
    <derivirana_varijabla naziv="DomainObject.Predmet.StrankaListNazivFormated_1">
      <item>BRESTOVAC drvni kombinat dioničko društvo GAREŠNIČKI BRESTOVAC</item>
    </derivirana_varijabla>
  </DomainObject.Predmet.StrankaListNazivFormated>
  <DomainObject.Predmet.StrankaListNazivFormatedOIB>
    <izvorni_sadrzaj>
      <item>BRESTOVAC drvni kombinat dioničko društvo GAREŠNIČKI BRESTOVAC, OIB 23482370704</item>
    </izvorni_sadrzaj>
    <derivirana_varijabla naziv="DomainObject.Predmet.StrankaListNazivFormatedOIB_1">
      <item>BRESTOVAC drvni kombinat dioničko društvo GAREŠNIČKI BRESTOVAC, OIB 23482370704</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ZOU DAMIR BARIŠIĆ - IVA ZALAR PAVLOVIĆ - ALBIN MIHALIĆ</item>
      <item>OGLASNA PLOČA - OVDJE,</item>
      <item>ŽDO u Bjelovaru</item>
      <item>Općinski sud u Bjelovaru, Stalna služba u Garešnici Zemljišno knjižni odjel</item>
      <item>Porezna uprava u Garešnici</item>
      <item>sudski registar Trgovčakog sud au Bjelovaru- ovdje</item>
      <item>Narodne novine d.d.</item>
      <item>FINA Garešnica</item>
      <item>MIRA ILINČIĆ, stečajni upravitelj</item>
      <item>JOSIP BILANDŽIJA</item>
      <item>Željko Klasnić</item>
      <item>Komunalac d.o.o. Garešnica</item>
      <item>Croatia osiguranje d.d.</item>
      <item>Privredna banka d.d.</item>
      <item>RAČUNOVODSTVO, OVDJE</item>
      <item>Stan - Servis d.o.o.</item>
      <item>Čazmatrans - Nova d.o.o.</item>
      <item>ŽDO u Bjelovaru</item>
      <item>Automehaničarsko-trg. obrt Bajević</item>
      <item>JILK d.o.o.</item>
      <item>Privredna banka d.d. Zagreb</item>
      <item>Zagrebačka burza Zagreb</item>
      <item>Tomislav Skender</item>
      <item>Marija Ciner</item>
      <item>AKD-Zaštita d.o.o.</item>
      <item>Prima commerce d.o.o.</item>
      <item>Hrvatske šume d.o.o.</item>
      <item>FINA Zagreb</item>
      <item>Unicredit Leasing Croatia d.o.o.</item>
      <item>VTS RH u Zagrebu</item>
      <item>Odvjetničko društvo SUIĆ &amp; ŠKUNCA društvo s ograničenom odgovornošću</item>
      <item>Agencija za osiguranje radničkih potraživanja u slučaju sečaja poslodavca</item>
      <item>Marija Čulo Poljak</item>
      <item>Sandra Poschko</item>
      <item>e - oglasna ploča</item>
      <item>e - oglasna ploča</item>
      <item>Općinski sud u Bjelovaru, Stalna služba u Garešnici</item>
      <item>N.B. Nena d.o.o.</item>
      <item>BOŽICA JOZIĆ</item>
      <item>Nikola Radošević</item>
      <item>SEDIA d.o.o.</item>
    </izvorni_sadrzaj>
    <derivirana_varijabla naziv="DomainObject.Predmet.OstaliListFormated_1">
      <item>ZOU DAMIR BARIŠIĆ - IVA ZALAR PAVLOVIĆ - ALBIN MIHALIĆ</item>
      <item>OGLASNA PLOČA - OVDJE,</item>
      <item>ŽDO u Bjelovaru</item>
      <item>Općinski sud u Bjelovaru, Stalna služba u Garešnici Zemljišno knjižni odjel</item>
      <item>Porezna uprava u Garešnici</item>
      <item>sudski registar Trgovčakog sud au Bjelovaru- ovdje</item>
      <item>Narodne novine d.d.</item>
      <item>FINA Garešnica</item>
      <item>MIRA ILINČIĆ, stečajni upravitelj</item>
      <item>JOSIP BILANDŽIJA</item>
      <item>Željko Klasnić</item>
      <item>Komunalac d.o.o. Garešnica</item>
      <item>Croatia osiguranje d.d.</item>
      <item>Privredna banka d.d.</item>
      <item>RAČUNOVODSTVO, OVDJE</item>
      <item>Stan - Servis d.o.o.</item>
      <item>Čazmatrans - Nova d.o.o.</item>
      <item>ŽDO u Bjelovaru</item>
      <item>Automehaničarsko-trg. obrt Bajević</item>
      <item>JILK d.o.o.</item>
      <item>Privredna banka d.d. Zagreb</item>
      <item>Zagrebačka burza Zagreb</item>
      <item>Tomislav Skender</item>
      <item>Marija Ciner</item>
      <item>AKD-Zaštita d.o.o.</item>
      <item>Prima commerce d.o.o.</item>
      <item>Hrvatske šume d.o.o.</item>
      <item>FINA Zagreb</item>
      <item>Unicredit Leasing Croatia d.o.o.</item>
      <item>VTS RH u Zagrebu</item>
      <item>Odvjetničko društvo SUIĆ &amp; ŠKUNCA društvo s ograničenom odgovornošću</item>
      <item>Agencija za osiguranje radničkih potraživanja u slučaju sečaja poslodavca</item>
      <item>Marija Čulo Poljak</item>
      <item>Sandra Poschko</item>
      <item>e - oglasna ploča</item>
      <item>e - oglasna ploča</item>
      <item>Općinski sud u Bjelovaru, Stalna služba u Garešnici</item>
      <item>N.B. Nena d.o.o.</item>
      <item>BOŽICA JOZIĆ</item>
      <item>Nikola Radošević</item>
      <item>SEDIA d.o.o.</item>
    </derivirana_varijabla>
  </DomainObject.Predmet.OstaliListFormated>
  <DomainObject.Predmet.OstaliListFormatedOIB>
    <izvorni_sadrzaj>
      <item>ZOU DAMIR BARIŠIĆ - IVA ZALAR PAVLOVIĆ - ALBIN MIHALIĆ, OIB 87210270845</item>
      <item>OGLASNA PLOČA - OVDJE,</item>
      <item>ŽDO u Bjelovaru</item>
      <item>Općinski sud u Bjelovaru, Stalna služba u Garešnici Zemljišno knjižni odjel</item>
      <item>Porezna uprava u Garešnici</item>
      <item>sudski registar Trgovčakog sud au Bjelovaru- ovdje</item>
      <item>Narodne novine d.d.</item>
      <item>FINA Garešnica</item>
      <item>MIRA ILINČIĆ, stečajni upravitelj, OIB 54240422937</item>
      <item>JOSIP BILANDŽIJA</item>
      <item>Željko Klasnić</item>
      <item>Komunalac d.o.o. Garešnica</item>
      <item>Croatia osiguranje d.d.</item>
      <item>Privredna banka d.d.</item>
      <item>RAČUNOVODSTVO, OVDJE</item>
      <item>Stan - Servis d.o.o.</item>
      <item>Čazmatrans - Nova d.o.o.</item>
      <item>ŽDO u Bjelovaru</item>
      <item>Automehaničarsko-trg. obrt Bajević</item>
      <item>JILK d.o.o.</item>
      <item>Privredna banka d.d. Zagreb</item>
      <item>Zagrebačka burza Zagreb</item>
      <item>Tomislav Skender</item>
      <item>Marija Ciner</item>
      <item>AKD-Zaštita d.o.o.</item>
      <item>Prima commerce d.o.o.</item>
      <item>Hrvatske šume d.o.o.</item>
      <item>FINA Zagreb</item>
      <item>Unicredit Leasing Croatia d.o.o.</item>
      <item>VTS RH u Zagrebu</item>
      <item>Odvjetničko društvo SUIĆ &amp; ŠKUNCA društvo s ograničenom odgovornošću, OIB 44213507122</item>
      <item>Agencija za osiguranje radničkih potraživanja u slučaju sečaja poslodavca</item>
      <item>Marija Čulo Poljak</item>
      <item>Sandra Poschko</item>
      <item>e - oglasna ploča</item>
      <item>e - oglasna ploča</item>
      <item>Općinski sud u Bjelovaru, Stalna služba u Garešnici</item>
      <item>N.B. Nena d.o.o.</item>
      <item>BOŽICA JOZIĆ, OIB 31016821414</item>
      <item>Nikola Radošević, OIB 27086131107</item>
      <item>SEDIA d.o.o.</item>
    </izvorni_sadrzaj>
    <derivirana_varijabla naziv="DomainObject.Predmet.OstaliListFormatedOIB_1">
      <item>ZOU DAMIR BARIŠIĆ - IVA ZALAR PAVLOVIĆ - ALBIN MIHALIĆ, OIB 87210270845</item>
      <item>OGLASNA PLOČA - OVDJE,</item>
      <item>ŽDO u Bjelovaru</item>
      <item>Općinski sud u Bjelovaru, Stalna služba u Garešnici Zemljišno knjižni odjel</item>
      <item>Porezna uprava u Garešnici</item>
      <item>sudski registar Trgovčakog sud au Bjelovaru- ovdje</item>
      <item>Narodne novine d.d.</item>
      <item>FINA Garešnica</item>
      <item>MIRA ILINČIĆ, stečajni upravitelj, OIB 54240422937</item>
      <item>JOSIP BILANDŽIJA</item>
      <item>Željko Klasnić</item>
      <item>Komunalac d.o.o. Garešnica</item>
      <item>Croatia osiguranje d.d.</item>
      <item>Privredna banka d.d.</item>
      <item>RAČUNOVODSTVO, OVDJE</item>
      <item>Stan - Servis d.o.o.</item>
      <item>Čazmatrans - Nova d.o.o.</item>
      <item>ŽDO u Bjelovaru</item>
      <item>Automehaničarsko-trg. obrt Bajević</item>
      <item>JILK d.o.o.</item>
      <item>Privredna banka d.d. Zagreb</item>
      <item>Zagrebačka burza Zagreb</item>
      <item>Tomislav Skender</item>
      <item>Marija Ciner</item>
      <item>AKD-Zaštita d.o.o.</item>
      <item>Prima commerce d.o.o.</item>
      <item>Hrvatske šume d.o.o.</item>
      <item>FINA Zagreb</item>
      <item>Unicredit Leasing Croatia d.o.o.</item>
      <item>VTS RH u Zagrebu</item>
      <item>Odvjetničko društvo SUIĆ &amp; ŠKUNCA društvo s ograničenom odgovornošću, OIB 44213507122</item>
      <item>Agencija za osiguranje radničkih potraživanja u slučaju sečaja poslodavca</item>
      <item>Marija Čulo Poljak</item>
      <item>Sandra Poschko</item>
      <item>e - oglasna ploča</item>
      <item>e - oglasna ploča</item>
      <item>Općinski sud u Bjelovaru, Stalna služba u Garešnici</item>
      <item>N.B. Nena d.o.o.</item>
      <item>BOŽICA JOZIĆ, OIB 31016821414</item>
      <item>Nikola Radošević, OIB 27086131107</item>
      <item>SEDIA d.o.o.</item>
    </derivirana_varijabla>
  </DomainObject.Predmet.OstaliListFormatedOIB>
  <DomainObject.Predmet.OstaliListFormatedWithAdress>
    <izvorni_sadrzaj>
      <item>ZOU DAMIR BARIŠIĆ - IVA ZALAR PAVLOVIĆ - ALBIN MIHALIĆ, Basaričekova 27, 48000 Koprivnica</item>
      <item>OGLASNA PLOČA - OVDJE,</item>
      <item>ŽDO u Bjelovaru</item>
      <item>Općinski sud u Bjelovaru, Stalna služba u Garešnici Zemljišno knjižni odjel, ., 43280 Garešnica</item>
      <item>Porezna uprava u Garešnici</item>
      <item>sudski registar Trgovčakog sud au Bjelovaru- ovdje</item>
      <item>Narodne novine d.d.</item>
      <item>FINA Garešnica</item>
      <item>MIRA ILINČIĆ, stečajni upravitelj, Ljudevita Gaja 8, 33515 Orahovica</item>
      <item>JOSIP BILANDŽIJA</item>
      <item>Željko Klasnić, ., 43280 Garešnica</item>
      <item>Komunalac d.o.o. Garešnica, bb, 43280 Garešnica</item>
      <item>Croatia osiguranje d.d., Školska 3., 44320 Kutina</item>
      <item>Privredna banka d.d., Račkoga 6., 10000 Zagreb</item>
      <item>RAČUNOVODSTVO, OVDJE</item>
      <item>Stan - Servis d.o.o.</item>
      <item>Čazmatrans - Nova d.o.o.</item>
      <item>ŽDO u Bjelovaru</item>
      <item>Automehaničarsko-trg. obrt Bajević, M.Gupca 112., 43280 Garešnica</item>
      <item>JILK d.o.o., Velike Sredice 133., 43000 Bjelovar</item>
      <item>Privredna banka d.d. Zagreb</item>
      <item>Zagrebačka burza Zagreb, I.Lučića 2a/22., 10000 Zagreb</item>
      <item>Tomislav Skender</item>
      <item>Marija Ciner</item>
      <item>AKD-Zaštita d.o.o., Savska cesta 28., 10000 Zagreb</item>
      <item>Prima commerce d.o.o.</item>
      <item>Hrvatske šume d.o.o., Lj. F. Vukotinovića 2., 10000 Zagreb</item>
      <item>FINA Zagreb</item>
      <item>Unicredit Leasing Croatia d.o.o., Heinzelova 33., 10000 Zagreb</item>
      <item>VTS RH u Zagrebu</item>
      <item>Odvjetničko društvo SUIĆ &amp; ŠKUNCA društvo s ograničenom odgovornošću, Domagojeva 14, Zagreb</item>
      <item>Agencija za osiguranje radničkih potraživanja u slučaju sečaja poslodavca, Frankopanska 11., 10000 Zagreb</item>
      <item>Marija Čulo Poljak, Trg E. Kvaternika 2., 43000 Bjelovar</item>
      <item>Sandra Poschko, Gundulićeva 6., 47000 Karlovac</item>
      <item>e - oglasna ploča</item>
      <item>e - oglasna ploča</item>
      <item>Općinski sud u Bjelovaru, Stalna služba u Garešnici, ., 43280 Garešnica</item>
      <item>N.B. Nena d.o.o., M. Gupca 220., 43280 Garešnica</item>
      <item>BOŽICA JOZIĆ, Brestovačka 65., 43280 Garešnički Brestovac</item>
      <item>Nikola Radošević, Brestovačka 65., 44320 Stupovača</item>
      <item>SEDIA d.o.o., V. Škorpika 22., 10000 Zagreb</item>
    </izvorni_sadrzaj>
    <derivirana_varijabla naziv="DomainObject.Predmet.OstaliListFormatedWithAdress_1">
      <item>ZOU DAMIR BARIŠIĆ - IVA ZALAR PAVLOVIĆ - ALBIN MIHALIĆ, Basaričekova 27, 48000 Koprivnica</item>
      <item>OGLASNA PLOČA - OVDJE,</item>
      <item>ŽDO u Bjelovaru</item>
      <item>Općinski sud u Bjelovaru, Stalna služba u Garešnici Zemljišno knjižni odjel, ., 43280 Garešnica</item>
      <item>Porezna uprava u Garešnici</item>
      <item>sudski registar Trgovčakog sud au Bjelovaru- ovdje</item>
      <item>Narodne novine d.d.</item>
      <item>FINA Garešnica</item>
      <item>MIRA ILINČIĆ, stečajni upravitelj, Ljudevita Gaja 8, 33515 Orahovica</item>
      <item>JOSIP BILANDŽIJA</item>
      <item>Željko Klasnić, ., 43280 Garešnica</item>
      <item>Komunalac d.o.o. Garešnica, bb, 43280 Garešnica</item>
      <item>Croatia osiguranje d.d., Školska 3., 44320 Kutina</item>
      <item>Privredna banka d.d., Račkoga 6., 10000 Zagreb</item>
      <item>RAČUNOVODSTVO, OVDJE</item>
      <item>Stan - Servis d.o.o.</item>
      <item>Čazmatrans - Nova d.o.o.</item>
      <item>ŽDO u Bjelovaru</item>
      <item>Automehaničarsko-trg. obrt Bajević, M.Gupca 112., 43280 Garešnica</item>
      <item>JILK d.o.o., Velike Sredice 133., 43000 Bjelovar</item>
      <item>Privredna banka d.d. Zagreb</item>
      <item>Zagrebačka burza Zagreb, I.Lučića 2a/22., 10000 Zagreb</item>
      <item>Tomislav Skender</item>
      <item>Marija Ciner</item>
      <item>AKD-Zaštita d.o.o., Savska cesta 28., 10000 Zagreb</item>
      <item>Prima commerce d.o.o.</item>
      <item>Hrvatske šume d.o.o., Lj. F. Vukotinovića 2., 10000 Zagreb</item>
      <item>FINA Zagreb</item>
      <item>Unicredit Leasing Croatia d.o.o., Heinzelova 33., 10000 Zagreb</item>
      <item>VTS RH u Zagrebu</item>
      <item>Odvjetničko društvo SUIĆ &amp; ŠKUNCA društvo s ograničenom odgovornošću, Domagojeva 14, Zagreb</item>
      <item>Agencija za osiguranje radničkih potraživanja u slučaju sečaja poslodavca, Frankopanska 11., 10000 Zagreb</item>
      <item>Marija Čulo Poljak, Trg E. Kvaternika 2., 43000 Bjelovar</item>
      <item>Sandra Poschko, Gundulićeva 6., 47000 Karlovac</item>
      <item>e - oglasna ploča</item>
      <item>e - oglasna ploča</item>
      <item>Općinski sud u Bjelovaru, Stalna služba u Garešnici, ., 43280 Garešnica</item>
      <item>N.B. Nena d.o.o., M. Gupca 220., 43280 Garešnica</item>
      <item>BOŽICA JOZIĆ, Brestovačka 65., 43280 Garešnički Brestovac</item>
      <item>Nikola Radošević, Brestovačka 65., 44320 Stupovača</item>
      <item>SEDIA d.o.o., V. Škorpika 22., 10000 Zagreb</item>
    </derivirana_varijabla>
  </DomainObject.Predmet.OstaliListFormatedWithAdress>
  <DomainObject.Predmet.OstaliListFormatedWithAdressOIB>
    <izvorni_sadrzaj>
      <item>ZOU DAMIR BARIŠIĆ - IVA ZALAR PAVLOVIĆ - ALBIN MIHALIĆ, OIB 87210270845, Basaričekova 27, 48000 Koprivnica</item>
      <item>OGLASNA PLOČA - OVDJE,</item>
      <item>ŽDO u Bjelovaru</item>
      <item>Općinski sud u Bjelovaru, Stalna služba u Garešnici Zemljišno knjižni odjel, ., 43280 Garešnica</item>
      <item>Porezna uprava u Garešnici</item>
      <item>sudski registar Trgovčakog sud au Bjelovaru- ovdje</item>
      <item>Narodne novine d.d.</item>
      <item>FINA Garešnica</item>
      <item>MIRA ILINČIĆ, stečajni upravitelj, OIB 54240422937, Ljudevita Gaja 8, 33515 Orahovica</item>
      <item>JOSIP BILANDŽIJA</item>
      <item>Željko Klasnić, ., 43280 Garešnica</item>
      <item>Komunalac d.o.o. Garešnica, bb, 43280 Garešnica</item>
      <item>Croatia osiguranje d.d., Školska 3., 44320 Kutina</item>
      <item>Privredna banka d.d., Račkoga 6., 10000 Zagreb</item>
      <item>RAČUNOVODSTVO, OVDJE</item>
      <item>Stan - Servis d.o.o.</item>
      <item>Čazmatrans - Nova d.o.o.</item>
      <item>ŽDO u Bjelovaru</item>
      <item>Automehaničarsko-trg. obrt Bajević, M.Gupca 112., 43280 Garešnica</item>
      <item>JILK d.o.o., Velike Sredice 133., 43000 Bjelovar</item>
      <item>Privredna banka d.d. Zagreb</item>
      <item>Zagrebačka burza Zagreb, I.Lučića 2a/22., 10000 Zagreb</item>
      <item>Tomislav Skender</item>
      <item>Marija Ciner</item>
      <item>AKD-Zaštita d.o.o., Savska cesta 28., 10000 Zagreb</item>
      <item>Prima commerce d.o.o.</item>
      <item>Hrvatske šume d.o.o., Lj. F. Vukotinovića 2., 10000 Zagreb</item>
      <item>FINA Zagreb</item>
      <item>Unicredit Leasing Croatia d.o.o., Heinzelova 33., 10000 Zagreb</item>
      <item>VTS RH u Zagrebu</item>
      <item>Odvjetničko društvo SUIĆ &amp; ŠKUNCA društvo s ograničenom odgovornošću, OIB 44213507122, Domagojeva 14, Zagreb</item>
      <item>Agencija za osiguranje radničkih potraživanja u slučaju sečaja poslodavca, Frankopanska 11., 10000 Zagreb</item>
      <item>Marija Čulo Poljak, Trg E. Kvaternika 2., 43000 Bjelovar</item>
      <item>Sandra Poschko, Gundulićeva 6., 47000 Karlovac</item>
      <item>e - oglasna ploča</item>
      <item>e - oglasna ploča</item>
      <item>Općinski sud u Bjelovaru, Stalna služba u Garešnici, ., 43280 Garešnica</item>
      <item>N.B. Nena d.o.o., M. Gupca 220., 43280 Garešnica</item>
      <item>BOŽICA JOZIĆ, OIB 31016821414, Brestovačka 65., 43280 Garešnički Brestovac</item>
      <item>Nikola Radošević, OIB 27086131107, Brestovačka 65., 44320 Stupovača</item>
      <item>SEDIA d.o.o., V. Škorpika 22., 10000 Zagreb</item>
    </izvorni_sadrzaj>
    <derivirana_varijabla naziv="DomainObject.Predmet.OstaliListFormatedWithAdressOIB_1">
      <item>ZOU DAMIR BARIŠIĆ - IVA ZALAR PAVLOVIĆ - ALBIN MIHALIĆ, OIB 87210270845, Basaričekova 27, 48000 Koprivnica</item>
      <item>OGLASNA PLOČA - OVDJE,</item>
      <item>ŽDO u Bjelovaru</item>
      <item>Općinski sud u Bjelovaru, Stalna služba u Garešnici Zemljišno knjižni odjel, ., 43280 Garešnica</item>
      <item>Porezna uprava u Garešnici</item>
      <item>sudski registar Trgovčakog sud au Bjelovaru- ovdje</item>
      <item>Narodne novine d.d.</item>
      <item>FINA Garešnica</item>
      <item>MIRA ILINČIĆ, stečajni upravitelj, OIB 54240422937, Ljudevita Gaja 8, 33515 Orahovica</item>
      <item>JOSIP BILANDŽIJA</item>
      <item>Željko Klasnić, ., 43280 Garešnica</item>
      <item>Komunalac d.o.o. Garešnica, bb, 43280 Garešnica</item>
      <item>Croatia osiguranje d.d., Školska 3., 44320 Kutina</item>
      <item>Privredna banka d.d., Račkoga 6., 10000 Zagreb</item>
      <item>RAČUNOVODSTVO, OVDJE</item>
      <item>Stan - Servis d.o.o.</item>
      <item>Čazmatrans - Nova d.o.o.</item>
      <item>ŽDO u Bjelovaru</item>
      <item>Automehaničarsko-trg. obrt Bajević, M.Gupca 112., 43280 Garešnica</item>
      <item>JILK d.o.o., Velike Sredice 133., 43000 Bjelovar</item>
      <item>Privredna banka d.d. Zagreb</item>
      <item>Zagrebačka burza Zagreb, I.Lučića 2a/22., 10000 Zagreb</item>
      <item>Tomislav Skender</item>
      <item>Marija Ciner</item>
      <item>AKD-Zaštita d.o.o., Savska cesta 28., 10000 Zagreb</item>
      <item>Prima commerce d.o.o.</item>
      <item>Hrvatske šume d.o.o., Lj. F. Vukotinovića 2., 10000 Zagreb</item>
      <item>FINA Zagreb</item>
      <item>Unicredit Leasing Croatia d.o.o., Heinzelova 33., 10000 Zagreb</item>
      <item>VTS RH u Zagrebu</item>
      <item>Odvjetničko društvo SUIĆ &amp; ŠKUNCA društvo s ograničenom odgovornošću, OIB 44213507122, Domagojeva 14, Zagreb</item>
      <item>Agencija za osiguranje radničkih potraživanja u slučaju sečaja poslodavca, Frankopanska 11., 10000 Zagreb</item>
      <item>Marija Čulo Poljak, Trg E. Kvaternika 2., 43000 Bjelovar</item>
      <item>Sandra Poschko, Gundulićeva 6., 47000 Karlovac</item>
      <item>e - oglasna ploča</item>
      <item>e - oglasna ploča</item>
      <item>Općinski sud u Bjelovaru, Stalna služba u Garešnici, ., 43280 Garešnica</item>
      <item>N.B. Nena d.o.o., M. Gupca 220., 43280 Garešnica</item>
      <item>BOŽICA JOZIĆ, OIB 31016821414, Brestovačka 65., 43280 Garešnički Brestovac</item>
      <item>Nikola Radošević, OIB 27086131107, Brestovačka 65., 44320 Stupovača</item>
      <item>SEDIA d.o.o., V. Škorpika 22., 10000 Zagreb</item>
    </derivirana_varijabla>
  </DomainObject.Predmet.OstaliListFormatedWithAdressOIB>
  <DomainObject.Predmet.OstaliListNazivFormated>
    <izvorni_sadrzaj>
      <item>ZOU DAMIR BARIŠIĆ - IVA ZALAR PAVLOVIĆ - ALBIN MIHALIĆ</item>
      <item>OGLASNA PLOČA - OVDJE,</item>
      <item>ŽDO u Bjelovaru</item>
      <item>Općinski sud u Bjelovaru, Stalna služba u Garešnici Zemljišno knjižni odjel</item>
      <item>Porezna uprava u Garešnici</item>
      <item>sudski registar Trgovčakog sud au Bjelovaru- ovdje</item>
      <item>Narodne novine d.d.</item>
      <item>FINA Garešnica</item>
      <item>MIRA ILINČIĆ, stečajni upravitelj</item>
      <item>JOSIP BILANDŽIJA</item>
      <item>Željko Klasnić</item>
      <item>Komunalac d.o.o. Garešnica</item>
      <item>Croatia osiguranje d.d.</item>
      <item>Privredna banka d.d.</item>
      <item>RAČUNOVODSTVO, OVDJE</item>
      <item>Stan - Servis d.o.o.</item>
      <item>Čazmatrans - Nova d.o.o.</item>
      <item>ŽDO u Bjelovaru</item>
      <item>Automehaničarsko-trg. obrt Bajević</item>
      <item>JILK d.o.o.</item>
      <item>Privredna banka d.d. Zagreb</item>
      <item>Zagrebačka burza Zagreb</item>
      <item>Tomislav Skender</item>
      <item>Marija Ciner</item>
      <item>AKD-Zaštita d.o.o.</item>
      <item>Prima commerce d.o.o.</item>
      <item>Hrvatske šume d.o.o.</item>
      <item>FINA Zagreb</item>
      <item>Unicredit Leasing Croatia d.o.o.</item>
      <item>VTS RH u Zagrebu</item>
      <item>Odvjetničko društvo SUIĆ &amp; ŠKUNCA društvo s ograničenom odgovornošću</item>
      <item>Agencija za osiguranje radničkih potraživanja u slučaju sečaja poslodavca</item>
      <item>Marija Čulo Poljak</item>
      <item>Sandra Poschko</item>
      <item>e - oglasna ploča</item>
      <item>e - oglasna ploča</item>
      <item>Općinski sud u Bjelovaru, Stalna služba u Garešnici</item>
      <item>N.B. Nena d.o.o.</item>
      <item>BOŽICA JOZIĆ</item>
      <item>Nikola Radošević</item>
      <item>SEDIA d.o.o.</item>
    </izvorni_sadrzaj>
    <derivirana_varijabla naziv="DomainObject.Predmet.OstaliListNazivFormated_1">
      <item>ZOU DAMIR BARIŠIĆ - IVA ZALAR PAVLOVIĆ - ALBIN MIHALIĆ</item>
      <item>OGLASNA PLOČA - OVDJE,</item>
      <item>ŽDO u Bjelovaru</item>
      <item>Općinski sud u Bjelovaru, Stalna služba u Garešnici Zemljišno knjižni odjel</item>
      <item>Porezna uprava u Garešnici</item>
      <item>sudski registar Trgovčakog sud au Bjelovaru- ovdje</item>
      <item>Narodne novine d.d.</item>
      <item>FINA Garešnica</item>
      <item>MIRA ILINČIĆ, stečajni upravitelj</item>
      <item>JOSIP BILANDŽIJA</item>
      <item>Željko Klasnić</item>
      <item>Komunalac d.o.o. Garešnica</item>
      <item>Croatia osiguranje d.d.</item>
      <item>Privredna banka d.d.</item>
      <item>RAČUNOVODSTVO, OVDJE</item>
      <item>Stan - Servis d.o.o.</item>
      <item>Čazmatrans - Nova d.o.o.</item>
      <item>ŽDO u Bjelovaru</item>
      <item>Automehaničarsko-trg. obrt Bajević</item>
      <item>JILK d.o.o.</item>
      <item>Privredna banka d.d. Zagreb</item>
      <item>Zagrebačka burza Zagreb</item>
      <item>Tomislav Skender</item>
      <item>Marija Ciner</item>
      <item>AKD-Zaštita d.o.o.</item>
      <item>Prima commerce d.o.o.</item>
      <item>Hrvatske šume d.o.o.</item>
      <item>FINA Zagreb</item>
      <item>Unicredit Leasing Croatia d.o.o.</item>
      <item>VTS RH u Zagrebu</item>
      <item>Odvjetničko društvo SUIĆ &amp; ŠKUNCA društvo s ograničenom odgovornošću</item>
      <item>Agencija za osiguranje radničkih potraživanja u slučaju sečaja poslodavca</item>
      <item>Marija Čulo Poljak</item>
      <item>Sandra Poschko</item>
      <item>e - oglasna ploča</item>
      <item>e - oglasna ploča</item>
      <item>Općinski sud u Bjelovaru, Stalna služba u Garešnici</item>
      <item>N.B. Nena d.o.o.</item>
      <item>BOŽICA JOZIĆ</item>
      <item>Nikola Radošević</item>
      <item>SEDIA d.o.o.</item>
    </derivirana_varijabla>
  </DomainObject.Predmet.OstaliListNazivFormated>
  <DomainObject.Predmet.OstaliListNazivFormatedOIB>
    <izvorni_sadrzaj>
      <item>ZOU DAMIR BARIŠIĆ - IVA ZALAR PAVLOVIĆ - ALBIN MIHALIĆ, OIB 87210270845</item>
      <item>OGLASNA PLOČA - OVDJE,</item>
      <item>ŽDO u Bjelovaru</item>
      <item>Općinski sud u Bjelovaru, Stalna služba u Garešnici Zemljišno knjižni odjel</item>
      <item>Porezna uprava u Garešnici</item>
      <item>sudski registar Trgovčakog sud au Bjelovaru- ovdje</item>
      <item>Narodne novine d.d.</item>
      <item>FINA Garešnica</item>
      <item>MIRA ILINČIĆ, stečajni upravitelj, OIB 54240422937</item>
      <item>JOSIP BILANDŽIJA</item>
      <item>Željko Klasnić</item>
      <item>Komunalac d.o.o. Garešnica</item>
      <item>Croatia osiguranje d.d.</item>
      <item>Privredna banka d.d.</item>
      <item>RAČUNOVODSTVO, OVDJE</item>
      <item>Stan - Servis d.o.o.</item>
      <item>Čazmatrans - Nova d.o.o.</item>
      <item>ŽDO u Bjelovaru</item>
      <item>Automehaničarsko-trg. obrt Bajević</item>
      <item>JILK d.o.o.</item>
      <item>Privredna banka d.d. Zagreb</item>
      <item>Zagrebačka burza Zagreb</item>
      <item>Tomislav Skender</item>
      <item>Marija Ciner</item>
      <item>AKD-Zaštita d.o.o.</item>
      <item>Prima commerce d.o.o.</item>
      <item>Hrvatske šume d.o.o.</item>
      <item>FINA Zagreb</item>
      <item>Unicredit Leasing Croatia d.o.o.</item>
      <item>VTS RH u Zagrebu</item>
      <item>Odvjetničko društvo SUIĆ &amp; ŠKUNCA društvo s ograničenom odgovornošću, OIB 44213507122</item>
      <item>Agencija za osiguranje radničkih potraživanja u slučaju sečaja poslodavca</item>
      <item>Marija Čulo Poljak</item>
      <item>Sandra Poschko</item>
      <item>e - oglasna ploča</item>
      <item>e - oglasna ploča</item>
      <item>Općinski sud u Bjelovaru, Stalna služba u Garešnici</item>
      <item>N.B. Nena d.o.o.</item>
      <item>BOŽICA JOZIĆ, OIB 31016821414</item>
      <item>Nikola Radošević, OIB 27086131107</item>
      <item>SEDIA d.o.o.</item>
    </izvorni_sadrzaj>
    <derivirana_varijabla naziv="DomainObject.Predmet.OstaliListNazivFormatedOIB_1">
      <item>ZOU DAMIR BARIŠIĆ - IVA ZALAR PAVLOVIĆ - ALBIN MIHALIĆ, OIB 87210270845</item>
      <item>OGLASNA PLOČA - OVDJE,</item>
      <item>ŽDO u Bjelovaru</item>
      <item>Općinski sud u Bjelovaru, Stalna služba u Garešnici Zemljišno knjižni odjel</item>
      <item>Porezna uprava u Garešnici</item>
      <item>sudski registar Trgovčakog sud au Bjelovaru- ovdje</item>
      <item>Narodne novine d.d.</item>
      <item>FINA Garešnica</item>
      <item>MIRA ILINČIĆ, stečajni upravitelj, OIB 54240422937</item>
      <item>JOSIP BILANDŽIJA</item>
      <item>Željko Klasnić</item>
      <item>Komunalac d.o.o. Garešnica</item>
      <item>Croatia osiguranje d.d.</item>
      <item>Privredna banka d.d.</item>
      <item>RAČUNOVODSTVO, OVDJE</item>
      <item>Stan - Servis d.o.o.</item>
      <item>Čazmatrans - Nova d.o.o.</item>
      <item>ŽDO u Bjelovaru</item>
      <item>Automehaničarsko-trg. obrt Bajević</item>
      <item>JILK d.o.o.</item>
      <item>Privredna banka d.d. Zagreb</item>
      <item>Zagrebačka burza Zagreb</item>
      <item>Tomislav Skender</item>
      <item>Marija Ciner</item>
      <item>AKD-Zaštita d.o.o.</item>
      <item>Prima commerce d.o.o.</item>
      <item>Hrvatske šume d.o.o.</item>
      <item>FINA Zagreb</item>
      <item>Unicredit Leasing Croatia d.o.o.</item>
      <item>VTS RH u Zagrebu</item>
      <item>Odvjetničko društvo SUIĆ &amp; ŠKUNCA društvo s ograničenom odgovornošću, OIB 44213507122</item>
      <item>Agencija za osiguranje radničkih potraživanja u slučaju sečaja poslodavca</item>
      <item>Marija Čulo Poljak</item>
      <item>Sandra Poschko</item>
      <item>e - oglasna ploča</item>
      <item>e - oglasna ploča</item>
      <item>Općinski sud u Bjelovaru, Stalna služba u Garešnici</item>
      <item>N.B. Nena d.o.o.</item>
      <item>BOŽICA JOZIĆ, OIB 31016821414</item>
      <item>Nikola Radošević, OIB 27086131107</item>
      <item>SEDIA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lipnja 2016.</izvorni_sadrzaj>
    <derivirana_varijabla naziv="DomainObject.Datum_1">30. lipnja 2016.</derivirana_varijabla>
  </DomainObject.Datum>
  <DomainObject.PoslovniBrojDokumenta>
    <izvorni_sadrzaj>St-41/2014-194</izvorni_sadrzaj>
    <derivirana_varijabla naziv="DomainObject.PoslovniBrojDokumenta_1">St-41/2014-194</derivirana_varijabla>
  </DomainObject.PoslovniBrojDokumenta>
  <DomainObject.Predmet.StrankaIDrugi>
    <izvorni_sadrzaj>BRESTOVAC drvni kombinat dioničko društvo GAREŠNIČKI BRESTOVAC</izvorni_sadrzaj>
    <derivirana_varijabla naziv="DomainObject.Predmet.StrankaIDrugi_1">BRESTOVAC drvni kombinat dioničko društvo GAREŠNIČKI BRESTOVAC</derivirana_varijabla>
  </DomainObject.Predmet.StrankaIDrugi>
  <DomainObject.Predmet.ProtustrankaIDrugi>
    <izvorni_sadrzaj/>
    <derivirana_varijabla naziv="DomainObject.Predmet.ProtustrankaIDrugi_1"/>
  </DomainObject.Predmet.ProtustrankaIDrugi>
  <DomainObject.Predmet.StrankaIDrugiAdressOIB>
    <izvorni_sadrzaj>BRESTOVAC drvni kombinat dioničko društvo GAREŠNIČKI BRESTOVAC, OIB 23482370704, Brestovačka ulica 33, 43280 Garešnički Brestovac</izvorni_sadrzaj>
    <derivirana_varijabla naziv="DomainObject.Predmet.StrankaIDrugiAdressOIB_1">BRESTOVAC drvni kombinat dioničko društvo GAREŠNIČKI BRESTOVAC, OIB 23482370704, Brestovačka ulica 33, 43280 Garešnički Brestovac</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BRESTOVAC drvni kombinat dioničko društvo GAREŠNIČKI BRESTOVAC</item>
      <item>ZOU DAMIR BARIŠIĆ - IVA ZALAR PAVLOVIĆ - ALBIN MIHALIĆ</item>
      <item>OGLASNA PLOČA - OVDJE,</item>
      <item>ŽDO u Bjelovaru</item>
      <item>Općinski sud u Bjelovaru, Stalna služba u Garešnici Zemljišno knjižni odjel</item>
      <item>Porezna uprava u Garešnici</item>
      <item>sudski registar Trgovčakog sud au Bjelovaru- ovdje</item>
      <item>Narodne novine d.d.</item>
      <item>FINA Garešnica</item>
      <item>MIRA ILINČIĆ, stečajni upravitelj</item>
      <item>JOSIP BILANDŽIJA</item>
      <item>Željko Klasnić</item>
      <item>Komunalac d.o.o. Garešnica</item>
      <item>Croatia osiguranje d.d.</item>
      <item>Privredna banka d.d.</item>
      <item>RAČUNOVODSTVO, OVDJE</item>
      <item>Stan - Servis d.o.o.</item>
      <item>Čazmatrans - Nova d.o.o.</item>
      <item>ŽDO u Bjelovaru</item>
      <item>Automehaničarsko-trg. obrt Bajević</item>
      <item>JILK d.o.o.</item>
      <item>Privredna banka d.d. Zagreb</item>
      <item>Zagrebačka burza Zagreb</item>
      <item>Tomislav Skender</item>
      <item>Marija Ciner</item>
      <item>AKD-Zaštita d.o.o.</item>
      <item>Prima commerce d.o.o.</item>
      <item>Hrvatske šume d.o.o.</item>
      <item>FINA Zagreb</item>
      <item>Unicredit Leasing Croatia d.o.o.</item>
      <item>VTS RH u Zagrebu</item>
      <item>Odvjetničko društvo SUIĆ &amp; ŠKUNCA društvo s ograničenom odgovornošću</item>
      <item>Agencija za osiguranje radničkih potraživanja u slučaju sečaja poslodavca</item>
      <item>Marija Čulo Poljak</item>
      <item>Sandra Poschko</item>
      <item>e - oglasna ploča</item>
      <item>e - oglasna ploča</item>
      <item>Općinski sud u Bjelovaru, Stalna služba u Garešnici</item>
      <item>N.B. Nena d.o.o.</item>
      <item>BOŽICA JOZIĆ</item>
      <item>Nikola Radošević</item>
      <item>SEDIA d.o.o.</item>
    </izvorni_sadrzaj>
    <derivirana_varijabla naziv="DomainObject.Predmet.SudioniciListNaziv_1">
      <item>BRESTOVAC drvni kombinat dioničko društvo GAREŠNIČKI BRESTOVAC</item>
      <item>ZOU DAMIR BARIŠIĆ - IVA ZALAR PAVLOVIĆ - ALBIN MIHALIĆ</item>
      <item>OGLASNA PLOČA - OVDJE,</item>
      <item>ŽDO u Bjelovaru</item>
      <item>Općinski sud u Bjelovaru, Stalna služba u Garešnici Zemljišno knjižni odjel</item>
      <item>Porezna uprava u Garešnici</item>
      <item>sudski registar Trgovčakog sud au Bjelovaru- ovdje</item>
      <item>Narodne novine d.d.</item>
      <item>FINA Garešnica</item>
      <item>MIRA ILINČIĆ, stečajni upravitelj</item>
      <item>JOSIP BILANDŽIJA</item>
      <item>Željko Klasnić</item>
      <item>Komunalac d.o.o. Garešnica</item>
      <item>Croatia osiguranje d.d.</item>
      <item>Privredna banka d.d.</item>
      <item>RAČUNOVODSTVO, OVDJE</item>
      <item>Stan - Servis d.o.o.</item>
      <item>Čazmatrans - Nova d.o.o.</item>
      <item>ŽDO u Bjelovaru</item>
      <item>Automehaničarsko-trg. obrt Bajević</item>
      <item>JILK d.o.o.</item>
      <item>Privredna banka d.d. Zagreb</item>
      <item>Zagrebačka burza Zagreb</item>
      <item>Tomislav Skender</item>
      <item>Marija Ciner</item>
      <item>AKD-Zaštita d.o.o.</item>
      <item>Prima commerce d.o.o.</item>
      <item>Hrvatske šume d.o.o.</item>
      <item>FINA Zagreb</item>
      <item>Unicredit Leasing Croatia d.o.o.</item>
      <item>VTS RH u Zagrebu</item>
      <item>Odvjetničko društvo SUIĆ &amp; ŠKUNCA društvo s ograničenom odgovornošću</item>
      <item>Agencija za osiguranje radničkih potraživanja u slučaju sečaja poslodavca</item>
      <item>Marija Čulo Poljak</item>
      <item>Sandra Poschko</item>
      <item>e - oglasna ploča</item>
      <item>e - oglasna ploča</item>
      <item>Općinski sud u Bjelovaru, Stalna služba u Garešnici</item>
      <item>N.B. Nena d.o.o.</item>
      <item>BOŽICA JOZIĆ</item>
      <item>Nikola Radošević</item>
      <item>SEDIA d.o.o.</item>
    </derivirana_varijabla>
  </DomainObject.Predmet.SudioniciListNaziv>
  <DomainObject.Predmet.SudioniciListAdressOIB>
    <izvorni_sadrzaj>
      <item>BRESTOVAC drvni kombinat dioničko društvo GAREŠNIČKI BRESTOVAC, OIB 23482370704, Brestovačka ulica 33,43280 Garešnički Brestovac</item>
      <item>ZOU DAMIR BARIŠIĆ - IVA ZALAR PAVLOVIĆ - ALBIN MIHALIĆ, OIB 87210270845, Basaričekova 27,48000 Koprivnica</item>
      <item>OGLASNA PLOČA - OVDJE,</item>
      <item>ŽDO u Bjelovaru</item>
      <item>Općinski sud u Bjelovaru, Stalna služba u Garešnici Zemljišno knjižni odjel, .,43280 Garešnica</item>
      <item>Porezna uprava u Garešnici</item>
      <item>sudski registar Trgovčakog sud au Bjelovaru- ovdje</item>
      <item>Narodne novine d.d.</item>
      <item>FINA Garešnica</item>
      <item>MIRA ILINČIĆ, stečajni upravitelj, OIB 54240422937, Ljudevita Gaja 8,33515 Orahovica</item>
      <item>JOSIP BILANDŽIJA</item>
      <item>Željko Klasnić, .,43280 Garešnica</item>
      <item>Komunalac d.o.o. Garešnica, bb,43280 Garešnica</item>
      <item>Croatia osiguranje d.d., Školska 3.,44320 Kutina</item>
      <item>Privredna banka d.d., Račkoga 6.,10000 Zagreb</item>
      <item>RAČUNOVODSTVO, OVDJE</item>
      <item>Stan - Servis d.o.o.</item>
      <item>Čazmatrans - Nova d.o.o.</item>
      <item>ŽDO u Bjelovaru</item>
      <item>Automehaničarsko-trg. obrt Bajević, M.Gupca 112.,43280 Garešnica</item>
      <item>JILK d.o.o., Velike Sredice 133.,43000 Bjelovar</item>
      <item>Privredna banka d.d. Zagreb</item>
      <item>Zagrebačka burza Zagreb, I.Lučića 2a/22.,10000 Zagreb</item>
      <item>Tomislav Skender</item>
      <item>Marija Ciner</item>
      <item>AKD-Zaštita d.o.o., Savska cesta 28.,10000 Zagreb</item>
      <item>Prima commerce d.o.o.</item>
      <item>Hrvatske šume d.o.o., Lj. F. Vukotinovića 2.,10000 Zagreb</item>
      <item>FINA Zagreb</item>
      <item>Unicredit Leasing Croatia d.o.o., Heinzelova 33.,10000 Zagreb</item>
      <item>VTS RH u Zagrebu</item>
      <item>Odvjetničko društvo SUIĆ &amp; ŠKUNCA društvo s ograničenom odgovornošću, OIB 44213507122, Domagojeva 14,Zagreb</item>
      <item>Agencija za osiguranje radničkih potraživanja u slučaju sečaja poslodavca, Frankopanska 11.,10000 Zagreb</item>
      <item>Marija Čulo Poljak, Trg E. Kvaternika 2.,43000 Bjelovar</item>
      <item>Sandra Poschko, Gundulićeva 6.,47000 Karlovac</item>
      <item>e - oglasna ploča</item>
      <item>e - oglasna ploča</item>
      <item>Općinski sud u Bjelovaru, Stalna služba u Garešnici, .,43280 Garešnica</item>
      <item>N.B. Nena d.o.o., M. Gupca 220.,43280 Garešnica</item>
      <item>BOŽICA JOZIĆ, OIB 31016821414, Brestovačka 65.,43280 Garešnički Brestovac</item>
      <item>Nikola Radošević, OIB 27086131107, Brestovačka 65.,44320 Stupovača</item>
      <item>SEDIA d.o.o., V. Škorpika 22.,10000 Zagreb</item>
    </izvorni_sadrzaj>
    <derivirana_varijabla naziv="DomainObject.Predmet.SudioniciListAdressOIB_1">
      <item>BRESTOVAC drvni kombinat dioničko društvo GAREŠNIČKI BRESTOVAC, OIB 23482370704, Brestovačka ulica 33,43280 Garešnički Brestovac</item>
      <item>ZOU DAMIR BARIŠIĆ - IVA ZALAR PAVLOVIĆ - ALBIN MIHALIĆ, OIB 87210270845, Basaričekova 27,48000 Koprivnica</item>
      <item>OGLASNA PLOČA - OVDJE,</item>
      <item>ŽDO u Bjelovaru</item>
      <item>Općinski sud u Bjelovaru, Stalna služba u Garešnici Zemljišno knjižni odjel, .,43280 Garešnica</item>
      <item>Porezna uprava u Garešnici</item>
      <item>sudski registar Trgovčakog sud au Bjelovaru- ovdje</item>
      <item>Narodne novine d.d.</item>
      <item>FINA Garešnica</item>
      <item>MIRA ILINČIĆ, stečajni upravitelj, OIB 54240422937, Ljudevita Gaja 8,33515 Orahovica</item>
      <item>JOSIP BILANDŽIJA</item>
      <item>Željko Klasnić, .,43280 Garešnica</item>
      <item>Komunalac d.o.o. Garešnica, bb,43280 Garešnica</item>
      <item>Croatia osiguranje d.d., Školska 3.,44320 Kutina</item>
      <item>Privredna banka d.d., Račkoga 6.,10000 Zagreb</item>
      <item>RAČUNOVODSTVO, OVDJE</item>
      <item>Stan - Servis d.o.o.</item>
      <item>Čazmatrans - Nova d.o.o.</item>
      <item>ŽDO u Bjelovaru</item>
      <item>Automehaničarsko-trg. obrt Bajević, M.Gupca 112.,43280 Garešnica</item>
      <item>JILK d.o.o., Velike Sredice 133.,43000 Bjelovar</item>
      <item>Privredna banka d.d. Zagreb</item>
      <item>Zagrebačka burza Zagreb, I.Lučića 2a/22.,10000 Zagreb</item>
      <item>Tomislav Skender</item>
      <item>Marija Ciner</item>
      <item>AKD-Zaštita d.o.o., Savska cesta 28.,10000 Zagreb</item>
      <item>Prima commerce d.o.o.</item>
      <item>Hrvatske šume d.o.o., Lj. F. Vukotinovića 2.,10000 Zagreb</item>
      <item>FINA Zagreb</item>
      <item>Unicredit Leasing Croatia d.o.o., Heinzelova 33.,10000 Zagreb</item>
      <item>VTS RH u Zagrebu</item>
      <item>Odvjetničko društvo SUIĆ &amp; ŠKUNCA društvo s ograničenom odgovornošću, OIB 44213507122, Domagojeva 14,Zagreb</item>
      <item>Agencija za osiguranje radničkih potraživanja u slučaju sečaja poslodavca, Frankopanska 11.,10000 Zagreb</item>
      <item>Marija Čulo Poljak, Trg E. Kvaternika 2.,43000 Bjelovar</item>
      <item>Sandra Poschko, Gundulićeva 6.,47000 Karlovac</item>
      <item>e - oglasna ploča</item>
      <item>e - oglasna ploča</item>
      <item>Općinski sud u Bjelovaru, Stalna služba u Garešnici, .,43280 Garešnica</item>
      <item>N.B. Nena d.o.o., M. Gupca 220.,43280 Garešnica</item>
      <item>BOŽICA JOZIĆ, OIB 31016821414, Brestovačka 65.,43280 Garešnički Brestovac</item>
      <item>Nikola Radošević, OIB 27086131107, Brestovačka 65.,44320 Stupovača</item>
      <item>SEDIA d.o.o., V. Škorpika 22.,10000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BFE39C6-46ED-4F8F-90A1-6C15E014B83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1220</properties:Words>
  <properties:Characters>6523</properties:Characters>
  <properties:Lines>133</properties:Lines>
  <properties:Paragraphs>36</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7849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2016-06-30T10:43:00Z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St-41/2014-194 / Odluka - Rješenje - o namirenju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