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6065" w14:paraId="6dd6065" w:rsidRDefault="00BC1A82" w:rsidP="00BC1A82" w:rsidR="00BC1A82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1A82" w:rsidP="00BC1A82" w:rsidR="00BC1A82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BC1A82" w:rsidP="00BC1A82" w:rsidR="00BC1A82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BC1A82" w:rsidP="00BC1A82" w:rsidR="00BC1A8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BC1A82" w:rsidP="00BC1A82" w:rsidR="00BC1A8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BC1A82" w:rsidP="00BC1A82" w:rsidR="00BC1A82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BC1A82" w:rsidP="00BC1A82" w:rsidR="00BC1A8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BC1A82" w:rsidP="00BC1A82" w:rsidR="00BC1A8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1A82" w:rsidP="00BC1A82" w:rsidR="00BC1A8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BC1A82" w:rsidP="00BC1A82" w:rsidR="00BC1A82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1A82" w:rsidP="00BC1A82" w:rsidR="00BC1A82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sucu Ivanu Dujiću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skraćenom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postupku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la, Giardini 5, nad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pravnom osobom (dužnikom) </w:t>
      </w:r>
      <w:r w:rsidRPr="00BC1A82">
        <w:rPr>
          <w:rFonts w:cs="Times New Roman" w:eastAsia="Times New Roman" w:hAnsi="Times New Roman" w:ascii="Times New Roman"/>
          <w:sz w:val="24"/>
          <w:szCs w:val="24"/>
          <w:lang w:eastAsia="hr-HR"/>
        </w:rPr>
        <w:t>A. N. R. O. ROVINJ d. o. o. Rovinj, Luja Adamovića 16/stan 1, OIB 23751035314, MBS 130040444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23. ožujka 2016.</w:t>
      </w:r>
    </w:p>
    <w:p w:rsidRDefault="00BC1A82" w:rsidP="00BC1A82" w:rsidR="00BC1A8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BC1A82" w:rsidP="00BC1A82" w:rsidR="00BC1A82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1A82" w:rsidP="00BC1A82" w:rsidR="00BC1A8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provedba skraćenog stečajnog postupka nad pravnom osobom </w:t>
      </w:r>
      <w:r w:rsidRPr="00BC1A82">
        <w:rPr>
          <w:rFonts w:cs="Times New Roman" w:eastAsia="Times New Roman" w:hAnsi="Times New Roman" w:ascii="Times New Roman"/>
          <w:sz w:val="24"/>
          <w:szCs w:val="24"/>
          <w:lang w:eastAsia="hr-HR"/>
        </w:rPr>
        <w:t>A. N. R. O. ROVINJ d. o. o. Rovinj, Luja Adamovića 16/stan 1, OIB 23751035314, MBS 130040444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C1A82" w:rsidP="00BC1A82" w:rsidR="00BC1A82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1A82" w:rsidP="00BC1A82" w:rsidR="00BC1A82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BC1A82" w:rsidP="00BC1A82" w:rsidR="00BC1A82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1A82" w:rsidP="00BC1A82" w:rsidR="00BC1A8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Pr="00BC1A82">
        <w:rPr>
          <w:rFonts w:cs="Times New Roman" w:eastAsia="Times New Roman" w:hAnsi="Times New Roman" w:ascii="Times New Roman"/>
          <w:sz w:val="24"/>
          <w:szCs w:val="24"/>
          <w:lang w:eastAsia="hr-HR"/>
        </w:rPr>
        <w:t>A. 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R. O. ROVINJ d. o. o. Rovinj</w:t>
      </w:r>
      <w:r w:rsidRPr="00252C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da su za to bili ispunjeni uvjeti predviđeni čl. 428. Stečajnog zakona (Narodne novine br. 71/15), sukladno čl. 430. Stečajnog zakona, 27. siječnja 2016. na mrežnoj stranici e-Oglasna ploča sudova objavljen je oglas posl. br. 11 St-127/2016-3.</w:t>
      </w:r>
    </w:p>
    <w:p w:rsidRDefault="00BC1A82" w:rsidP="00BC1A82" w:rsidR="00BC1A82" w:rsidRPr="00252CF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tijeku postupka, u</w:t>
      </w:r>
      <w:r w:rsidRPr="00252C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vidom u potvrdu o blokadi računa i novčanih sredstava ovršenika Financijske agencije, Sektora poslovne mreže Pula,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ožujka</w:t>
      </w:r>
      <w:r w:rsidRPr="00252C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2016., koju je u spis dostavio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</w:t>
      </w:r>
      <w:r w:rsidRPr="00252C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proizlazi da je na računima i novčanim sredstvima dužnika na dan izdavanja potvrde evidentirano 0 dana neprekidne blokade, odnosno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180</w:t>
      </w:r>
      <w:r w:rsidRPr="00252C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blokade u prethodnih šest mjeseci zbog nepodmirenih osnova za plaćanje evidentiranih u Očevidniku redoslijeda osnova za plaćanje te da nepodmirene obveze na dan izdavanja potvrde iznose 0,00 kuna.</w:t>
      </w:r>
    </w:p>
    <w:p w:rsidRDefault="00BC1A82" w:rsidP="00BC1A82" w:rsidR="00CC30ED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Zahtjev za pokretanje skraćenog stečajnog postupka Financijska agencija dužna je podnijeti sudu (u skladu s č</w:t>
      </w:r>
      <w:r>
        <w:rPr>
          <w:rFonts w:hAnsi="Times New Roman" w:ascii="Times New Roman"/>
          <w:sz w:val="24"/>
        </w:rPr>
        <w:t>l. 428. i 429. Stečajnog zakona</w:t>
      </w:r>
      <w:r w:rsidRPr="00CF72AC">
        <w:rPr>
          <w:rFonts w:hAnsi="Times New Roman" w:ascii="Times New Roman"/>
          <w:sz w:val="24"/>
        </w:rPr>
        <w:t>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</w:t>
      </w:r>
      <w:r>
        <w:rPr>
          <w:rFonts w:hAnsi="Times New Roman" w:ascii="Times New Roman"/>
          <w:sz w:val="24"/>
        </w:rPr>
        <w:t xml:space="preserve"> Po ispunjenju navedenih pretpostavki, sud će provesti skraćeni stečajni postupak. </w:t>
      </w:r>
    </w:p>
    <w:p w:rsidRDefault="00BC1A82" w:rsidP="00BC1A82" w:rsidR="00BC1A82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252CFD">
        <w:rPr>
          <w:rFonts w:hAnsi="Times New Roman" w:ascii="Times New Roman"/>
          <w:sz w:val="24"/>
        </w:rPr>
        <w:t>S obzirom na to da je uvidom u dužnikov očevidnik redoslijeda osnova za plaćanje utvrđeno da dužnik više nije insolventan, i da stoga više nisu ispunjene pretpostavke za provedbu skraćenog stečajnog postupka, primjenom citiranih zakonskih odredbi</w:t>
      </w:r>
      <w:r>
        <w:rPr>
          <w:rFonts w:hAnsi="Times New Roman" w:ascii="Times New Roman"/>
          <w:sz w:val="24"/>
        </w:rPr>
        <w:t xml:space="preserve"> u vezi s čl. 128. st. 9. Stečajnog zakona,</w:t>
      </w:r>
      <w:r w:rsidRPr="00252CFD">
        <w:rPr>
          <w:rFonts w:hAnsi="Times New Roman" w:ascii="Times New Roman"/>
          <w:sz w:val="24"/>
        </w:rPr>
        <w:t xml:space="preserve"> valjalo je odlučiti kao u izreci.</w:t>
      </w:r>
    </w:p>
    <w:p w:rsidRDefault="00BC1A82" w:rsidP="00BC1A82" w:rsidR="00BC1A82" w:rsidRPr="00635AF1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</w:p>
    <w:p w:rsidRDefault="00BC1A82" w:rsidP="00BC1A82" w:rsidR="00BC1A8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23. ožujka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BC1A82" w:rsidP="00BC1A82" w:rsidR="00BC1A82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Sudac</w:t>
      </w:r>
    </w:p>
    <w:p w:rsidRDefault="00BC1A82" w:rsidP="00BC1A82" w:rsidR="00BC1A82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Dujić</w:t>
      </w:r>
      <w:r w:rsidR="00CC30ED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BC1A82" w:rsidP="00BC1A82" w:rsidR="00BC1A82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</w:p>
    <w:p w:rsidRDefault="00BC1A82" w:rsidP="00BC1A82" w:rsidR="00BC1A82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rješenja je žalba u roku od osam dana od dostave rješenja, a dostava se smatra obavljenom istekom osmog dana od dana objave pismena na mrežnoj stranici e-Oglasna ploča sudova. Žalba se podnosi ovome sudu, a o njoj odlučuje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Visoki trgovački sud Republike Hrvatske.</w:t>
      </w:r>
    </w:p>
    <w:p w:rsidRDefault="00BC1A82" w:rsidP="00BC1A82" w:rsidR="00BC1A82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1A82" w:rsidP="00BC1A82" w:rsidR="00BC1A82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1A82" w:rsidP="00BC1A82" w:rsidR="00BC1A82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C1A82" w:rsidP="00BC1A82" w:rsidR="00BC1A82" w:rsidRPr="00635AF1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635AF1">
        <w:rPr>
          <w:rFonts w:eastAsiaTheme="minorEastAsia" w:hAnsi="Times New Roman" w:ascii="Times New Roman"/>
          <w:sz w:val="24"/>
          <w:lang w:eastAsia="hr-HR"/>
        </w:rPr>
        <w:t>-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635AF1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>
        <w:rPr>
          <w:rFonts w:eastAsiaTheme="minorEastAsia" w:hAnsi="Times New Roman" w:ascii="Times New Roman"/>
          <w:sz w:val="24"/>
          <w:lang w:eastAsia="hr-HR"/>
        </w:rPr>
        <w:t>e-Oglasna ploča sudova.</w:t>
      </w:r>
    </w:p>
    <w:p w:rsidRDefault="00BC1A82" w:rsidP="00BC1A82" w:rsidR="00BC1A82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BC1A82" w:rsidP="00BC1A82" w:rsidR="00BC1A82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BC1A82" w:rsidP="00BC1A82" w:rsidR="00BC1A82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BC1A82" w:rsidP="00BC1A82" w:rsidR="00BC1A82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BC1A82" w:rsidP="00BC1A82" w:rsidR="00BC1A82"/>
    <w:p w:rsidRDefault="00BC1A82" w:rsidP="00BC1A82" w:rsidR="00BC1A82"/>
    <w:p w:rsidRDefault="00BC1A82" w:rsidP="00BC1A82" w:rsidR="00BC1A82"/>
    <w:p w:rsidRDefault="004F5027" w:rsidR="004F5027"/>
    <w:sectPr w:rsidSect="00417ED7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A82" w:rsidP="00BC1A82" w:rsidR="00BC1A82">
      <w:pPr>
        <w:spacing w:lineRule="auto" w:line="240" w:after="0"/>
      </w:pPr>
      <w:r>
        <w:separator/>
      </w:r>
    </w:p>
  </w:endnote>
  <w:endnote w:id="0" w:type="continuationSeparator">
    <w:p w:rsidRDefault="00BC1A82" w:rsidP="00BC1A82" w:rsidR="00BC1A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A82" w:rsidP="00BC1A82" w:rsidR="00BC1A82">
      <w:pPr>
        <w:spacing w:lineRule="auto" w:line="240" w:after="0"/>
      </w:pPr>
      <w:r>
        <w:separator/>
      </w:r>
    </w:p>
  </w:footnote>
  <w:footnote w:id="0" w:type="continuationSeparator">
    <w:p w:rsidRDefault="00BC1A82" w:rsidP="00BC1A82" w:rsidR="00BC1A8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E65" w:rsidP="00417ED7" w:rsidR="00417ED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069F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</w:t>
    </w:r>
    <w:r w:rsidR="00BC1A82">
      <w:rPr>
        <w:szCs w:val="24"/>
      </w:rPr>
      <w:t>0</w:t>
    </w:r>
    <w:r>
      <w:rPr>
        <w:szCs w:val="24"/>
      </w:rPr>
      <w:t xml:space="preserve"> St-</w:t>
    </w:r>
    <w:r w:rsidR="00BC1A82">
      <w:rPr>
        <w:szCs w:val="24"/>
      </w:rPr>
      <w:t>127/2016-6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E65" w:rsidP="00C244BB" w:rsidR="00417ED7" w:rsidRPr="00C244BB">
    <w:pPr>
      <w:pStyle w:val="Zaglavlje"/>
      <w:jc w:val="right"/>
    </w:pPr>
    <w:r>
      <w:rPr>
        <w:szCs w:val="24"/>
      </w:rPr>
      <w:t>1</w:t>
    </w:r>
    <w:r w:rsidR="00BC1A82">
      <w:rPr>
        <w:szCs w:val="24"/>
      </w:rPr>
      <w:t>0</w:t>
    </w:r>
    <w:r>
      <w:rPr>
        <w:szCs w:val="24"/>
      </w:rPr>
      <w:t xml:space="preserve"> St-</w:t>
    </w:r>
    <w:r w:rsidR="00BC1A82">
      <w:rPr>
        <w:szCs w:val="24"/>
      </w:rPr>
      <w:t>127/2016-6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64A2"/>
    <w:rsid w:val="004A38AF"/>
    <w:rsid w:val="004F5027"/>
    <w:rsid w:val="005A7E65"/>
    <w:rsid w:val="00A069FC"/>
    <w:rsid w:val="00B664A2"/>
    <w:rsid w:val="00BC1A82"/>
    <w:rsid w:val="00CC30ED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1A8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C1A82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C1A8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1A8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1A8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C1A8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C1A82"/>
  </w:style>
  <w:style w:styleId="Tekstrezerviranogmjesta" w:type="character">
    <w:name w:val="Placeholder Text"/>
    <w:basedOn w:val="Zadanifontodlomka"/>
    <w:uiPriority w:val="99"/>
    <w:semiHidden/>
    <w:rsid w:val="00A06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9F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9F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9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9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1A8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C1A82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C1A8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1A8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1A8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C1A8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1A82"/>
  </w:style>
  <w:style w:styleId="Tekstrezerviranogmjesta" w:type="character">
    <w:name w:val="Placeholder Text"/>
    <w:basedOn w:val="Zadanifontodlomka"/>
    <w:uiPriority w:val="99"/>
    <w:semiHidden/>
    <w:rsid w:val="00A06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9F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9F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9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9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St-127/2016</izvorni_sadrzaj>
    <derivirana_varijabla naziv="DomainObject.Predmet.OznakaBroj_1">St-127/2016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A.N.R.O. ROVINJ d.o.o. ROVINJ</izvorni_sadrzaj>
    <derivirana_varijabla naziv="DomainObject.Predmet.ProtustrankaFormated_1">  A.N.R.O. ROVINJ d.o.o. ROVINJ</derivirana_varijabla>
  </DomainObject.Predmet.ProtustrankaFormated>
  <DomainObject.Predmet.ProtustrankaFormatedOIB>
    <izvorni_sadrzaj>  A.N.R.O. ROVINJ d.o.o. ROVINJ, OIB 23751035314</izvorni_sadrzaj>
    <derivirana_varijabla naziv="DomainObject.Predmet.ProtustrankaFormatedOIB_1">  A.N.R.O. ROVINJ d.o.o. ROVINJ, OIB 23751035314</derivirana_varijabla>
  </DomainObject.Predmet.ProtustrankaFormatedOIB>
  <DomainObject.Predmet.ProtustrankaFormatedWithAdress>
    <izvorni_sadrzaj> A.N.R.O. ROVINJ d.o.o. ROVINJ, Luja Adamovića 16/stan 1, 52210 Rovinj</izvorni_sadrzaj>
    <derivirana_varijabla naziv="DomainObject.Predmet.ProtustrankaFormatedWithAdress_1"> A.N.R.O. ROVINJ d.o.o. ROVINJ, Luja Adamovića 16/stan 1, 52210 Rovinj</derivirana_varijabla>
  </DomainObject.Predmet.ProtustrankaFormatedWithAdress>
  <DomainObject.Predmet.ProtustrankaFormatedWithAdressOIB>
    <izvorni_sadrzaj> A.N.R.O. ROVINJ d.o.o. ROVINJ, OIB 23751035314, Luja Adamovića 16/stan 1, 52210 Rovinj</izvorni_sadrzaj>
    <derivirana_varijabla naziv="DomainObject.Predmet.ProtustrankaFormatedWithAdressOIB_1"> A.N.R.O. ROVINJ d.o.o. ROVINJ, OIB 23751035314, Luja Adamovića 16/stan 1, 52210 Rovinj</derivirana_varijabla>
  </DomainObject.Predmet.ProtustrankaFormatedWithAdressOIB>
  <DomainObject.Predmet.ProtustrankaWithAdress>
    <izvorni_sadrzaj>A.N.R.O. ROVINJ d.o.o. ROVINJ Luja Adamovića 16/stan 1, 52210 Rovinj</izvorni_sadrzaj>
    <derivirana_varijabla naziv="DomainObject.Predmet.ProtustrankaWithAdress_1">A.N.R.O. ROVINJ d.o.o. ROVINJ Luja Adamovića 16/stan 1, 52210 Rovinj</derivirana_varijabla>
  </DomainObject.Predmet.ProtustrankaWithAdress>
  <DomainObject.Predmet.ProtustrankaWithAdressOIB>
    <izvorni_sadrzaj>A.N.R.O. ROVINJ d.o.o. ROVINJ, OIB 23751035314, Luja Adamovića 16/stan 1, 52210 Rovinj</izvorni_sadrzaj>
    <derivirana_varijabla naziv="DomainObject.Predmet.ProtustrankaWithAdressOIB_1">A.N.R.O. ROVINJ d.o.o. ROVINJ, OIB 23751035314, Luja Adamovića 16/stan 1, 52210 Rovinj</derivirana_varijabla>
  </DomainObject.Predmet.ProtustrankaWithAdressOIB>
  <DomainObject.Predmet.ProtustrankaNazivFormated>
    <izvorni_sadrzaj>A.N.R.O. ROVINJ d.o.o. ROVINJ</izvorni_sadrzaj>
    <derivirana_varijabla naziv="DomainObject.Predmet.ProtustrankaNazivFormated_1">A.N.R.O. ROVINJ d.o.o. ROVINJ</derivirana_varijabla>
  </DomainObject.Predmet.ProtustrankaNazivFormated>
  <DomainObject.Predmet.ProtustrankaNazivFormatedOIB>
    <izvorni_sadrzaj>A.N.R.O. ROVINJ d.o.o. ROVINJ, OIB 23751035314</izvorni_sadrzaj>
    <derivirana_varijabla naziv="DomainObject.Predmet.ProtustrankaNazivFormatedOIB_1">A.N.R.O. ROVINJ d.o.o. ROVINJ, OIB 23751035314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1426.78</izvorni_sadrzaj>
    <derivirana_varijabla naziv="DomainObject.Predmet.TrenutnaVrijednost_1">1426.78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A.N.R.O. ROVINJ d.o.o. ROVINJ</item>
    </izvorni_sadrzaj>
    <derivirana_varijabla naziv="DomainObject.Predmet.ProtuStrankaListFormated_1">
      <item>A.N.R.O. ROVINJ d.o.o. ROVINJ</item>
    </derivirana_varijabla>
  </DomainObject.Predmet.ProtuStrankaListFormated>
  <DomainObject.Predmet.ProtuStrankaListFormatedOIB>
    <izvorni_sadrzaj>
      <item>A.N.R.O. ROVINJ d.o.o. ROVINJ, OIB 23751035314</item>
    </izvorni_sadrzaj>
    <derivirana_varijabla naziv="DomainObject.Predmet.ProtuStrankaListFormatedOIB_1">
      <item>A.N.R.O. ROVINJ d.o.o. ROVINJ, OIB 23751035314</item>
    </derivirana_varijabla>
  </DomainObject.Predmet.ProtuStrankaListFormatedOIB>
  <DomainObject.Predmet.ProtuStrankaListFormatedWithAdress>
    <izvorni_sadrzaj>
      <item>A.N.R.O. ROVINJ d.o.o. ROVINJ, Luja Adamovića 16/stan 1, 52210 Rovinj</item>
    </izvorni_sadrzaj>
    <derivirana_varijabla naziv="DomainObject.Predmet.ProtuStrankaListFormatedWithAdress_1">
      <item>A.N.R.O. ROVINJ d.o.o. ROVINJ, Luja Adamovića 16/stan 1, 52210 Rovinj</item>
    </derivirana_varijabla>
  </DomainObject.Predmet.ProtuStrankaListFormatedWithAdress>
  <DomainObject.Predmet.ProtuStrankaListFormatedWithAdressOIB>
    <izvorni_sadrzaj>
      <item>A.N.R.O. ROVINJ d.o.o. ROVINJ, OIB 23751035314, Luja Adamovića 16/stan 1, 52210 Rovinj</item>
    </izvorni_sadrzaj>
    <derivirana_varijabla naziv="DomainObject.Predmet.ProtuStrankaListFormatedWithAdressOIB_1">
      <item>A.N.R.O. ROVINJ d.o.o. ROVINJ, OIB 23751035314, Luja Adamovića 16/stan 1, 52210 Rovinj</item>
    </derivirana_varijabla>
  </DomainObject.Predmet.ProtuStrankaListFormatedWithAdressOIB>
  <DomainObject.Predmet.ProtuStrankaListNazivFormated>
    <izvorni_sadrzaj>
      <item>A.N.R.O. ROVINJ d.o.o. ROVINJ</item>
    </izvorni_sadrzaj>
    <derivirana_varijabla naziv="DomainObject.Predmet.ProtuStrankaListNazivFormated_1">
      <item>A.N.R.O. ROVINJ d.o.o. ROVINJ</item>
    </derivirana_varijabla>
  </DomainObject.Predmet.ProtuStrankaListNazivFormated>
  <DomainObject.Predmet.ProtuStrankaListNazivFormatedOIB>
    <izvorni_sadrzaj>
      <item>A.N.R.O. ROVINJ d.o.o. ROVINJ, OIB 23751035314</item>
    </izvorni_sadrzaj>
    <derivirana_varijabla naziv="DomainObject.Predmet.ProtuStrankaListNazivFormatedOIB_1">
      <item>A.N.R.O. ROVINJ d.o.o. ROVINJ, OIB 23751035314</item>
    </derivirana_varijabla>
  </DomainObject.Predmet.ProtuStrankaListNazivFormatedOIB>
  <DomainObject.Predmet.OstaliListFormated>
    <izvorni_sadrzaj>
      <item>ZOU Iris Šoštarić i dr.</item>
    </izvorni_sadrzaj>
    <derivirana_varijabla naziv="DomainObject.Predmet.OstaliListFormated_1">
      <item>ZOU Iris Šoštarić i dr.</item>
    </derivirana_varijabla>
  </DomainObject.Predmet.OstaliListFormated>
  <DomainObject.Predmet.OstaliListFormatedOIB>
    <izvorni_sadrzaj>
      <item>ZOU Iris Šoštarić i dr.</item>
    </izvorni_sadrzaj>
    <derivirana_varijabla naziv="DomainObject.Predmet.OstaliListFormatedOIB_1">
      <item>ZOU Iris Šoštarić i dr.</item>
    </derivirana_varijabla>
  </DomainObject.Predmet.OstaliListFormatedOIB>
  <DomainObject.Predmet.OstaliListFormatedWithAdress>
    <izvorni_sadrzaj>
      <item>ZOU Iris Šoštarić i dr., Augusto Ferri 35, 52210 Rovinj</item>
    </izvorni_sadrzaj>
    <derivirana_varijabla naziv="DomainObject.Predmet.OstaliListFormatedWithAdress_1">
      <item>ZOU Iris Šoštarić i dr., Augusto Ferri 35, 52210 Rovinj</item>
    </derivirana_varijabla>
  </DomainObject.Predmet.OstaliListFormatedWithAdress>
  <DomainObject.Predmet.OstaliListFormatedWithAdressOIB>
    <izvorni_sadrzaj>
      <item>ZOU Iris Šoštarić i dr., Augusto Ferri 35, 52210 Rovinj</item>
    </izvorni_sadrzaj>
    <derivirana_varijabla naziv="DomainObject.Predmet.OstaliListFormatedWithAdressOIB_1">
      <item>ZOU Iris Šoštarić i dr., Augusto Ferri 35, 52210 Rovinj</item>
    </derivirana_varijabla>
  </DomainObject.Predmet.OstaliListFormatedWithAdressOIB>
  <DomainObject.Predmet.OstaliListNazivFormated>
    <izvorni_sadrzaj>
      <item>ZOU Iris Šoštarić i dr.</item>
    </izvorni_sadrzaj>
    <derivirana_varijabla naziv="DomainObject.Predmet.OstaliListNazivFormated_1">
      <item>ZOU Iris Šoštarić i dr.</item>
    </derivirana_varijabla>
  </DomainObject.Predmet.OstaliListNazivFormated>
  <DomainObject.Predmet.OstaliListNazivFormatedOIB>
    <izvorni_sadrzaj>
      <item>ZOU Iris Šoštarić i dr.</item>
    </izvorni_sadrzaj>
    <derivirana_varijabla naziv="DomainObject.Predmet.OstaliListNazivFormatedOIB_1">
      <item>ZOU Iris Šoštarić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A.N.R.O. ROVINJ d.o.o. ROVINJ</izvorni_sadrzaj>
    <derivirana_varijabla naziv="DomainObject.Predmet.ProtustrankaIDrugi_1">A.N.R.O. ROVINJ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A.N.R.O. ROVINJ d.o.o. ROVINJ, OIB 23751035314, Luja Adamovića 16/stan 1, 52210 Rovinj</izvorni_sadrzaj>
    <derivirana_varijabla naziv="DomainObject.Predmet.ProtustrankaIDrugiAdressOIB_1">A.N.R.O. ROVINJ d.o.o. ROVINJ, OIB 23751035314, Luja Adamovića 16/stan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A.N.R.O. ROVINJ d.o.o. ROVINJ</item>
      <item>ZOU Iris Šoštarić i dr.</item>
    </izvorni_sadrzaj>
    <derivirana_varijabla naziv="DomainObject.Predmet.SudioniciListNaziv_1">
      <item>FINANCIJSKA AGENCIJA, RC RIJEKA, PODRUŽNICA PULA, PULA</item>
      <item>A.N.R.O. ROVINJ d.o.o. ROVINJ</item>
      <item>ZOU Iris Šoštarić i dr.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A.N.R.O. ROVINJ d.o.o. ROVINJ, OIB 23751035314, Luja Adamovića 16/stan 1,52210 Rovinj</item>
      <item>ZOU Iris Šoštarić i dr., Augusto Ferri 35,52210 Rovinj</item>
    </izvorni_sadrzaj>
    <derivirana_varijabla naziv="DomainObject.Predmet.SudioniciListAdressOIB_1">
      <item>FINANCIJSKA AGENCIJA, RC RIJEKA, PODRUŽNICA PULA, PULA, OIB 85821130368, Giardini 5,52100 Pula</item>
      <item>A.N.R.O. ROVINJ d.o.o. ROVINJ, OIB 23751035314, Luja Adamovića 16/stan 1,52210 Rovinj</item>
      <item>ZOU Iris Šoštarić i dr., Augusto Ferri 35,52210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23751035314</item>
      <item>, OIB null</item>
    </izvorni_sadrzaj>
    <derivirana_varijabla naziv="DomainObject.Predmet.SudioniciListNazivOIB_1">
      <item>, OIB 85821130368</item>
      <item>, OIB 23751035314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2335</properties:Characters>
  <properties:Lines>63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2016-03-24T13:13:00Z</dcterms:created>
  <dc:creator>Mihaela Kaligari</dc:creator>
  <cp:lastModifiedBy>Sanja Lakošeljac</cp:lastModifiedBy>
  <cp:lastPrinted>2016-03-24T13:13:00Z</cp:lastPrinted>
  <dcterms:modified xmlns:xsi="http://www.w3.org/2001/XMLSchema-instance" xsi:type="dcterms:W3CDTF">2016-03-24T13:15:00Z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