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02a1645" w14:paraId="02a1645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860596" w:rsidRPr="00047B49">
        <w:t xml:space="preserve"> </w:t>
      </w:r>
      <w:proofErr w:type="spellStart"/>
      <w:r w:rsidR="00E627C4">
        <w:t>DONtours</w:t>
      </w:r>
      <w:proofErr w:type="spellEnd"/>
      <w:r w:rsidR="00E627C4">
        <w:t xml:space="preserve"> d.o.o., Zadar, Obala kneza Branimira 7, OIB:16907648315</w:t>
      </w:r>
      <w:r w:rsidR="00FA1109">
        <w:t>,</w:t>
      </w:r>
      <w:r w:rsidR="00A67816">
        <w:t xml:space="preserve"> </w:t>
      </w:r>
      <w:r w:rsidRPr="00047B49">
        <w:t xml:space="preserve">potrebno je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dostaviti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>to podatke na dan izdavanja Potvrde</w:t>
      </w:r>
      <w:r w:rsidR="003F1470">
        <w:t xml:space="preserve">, a ne na dan podnošenja prijedloga sudu za otvaranje stečajnog postupka, koje je u konkretnom slučaju bilo </w:t>
      </w:r>
      <w:r w:rsidR="006E15B3">
        <w:t>17</w:t>
      </w:r>
      <w:r w:rsidR="003F1470">
        <w:t xml:space="preserve">. </w:t>
      </w:r>
      <w:r w:rsidR="00FA1109">
        <w:t>rujna</w:t>
      </w:r>
      <w:r w:rsidR="003F1470">
        <w:t xml:space="preserve"> 2018</w:t>
      </w:r>
      <w:r w:rsidR="003F1470" w:rsidRPr="006C6FED">
        <w:rPr>
          <w:b/>
        </w:rPr>
        <w:t>.</w:t>
      </w:r>
    </w:p>
    <w:p w:rsidRDefault="000471FB" w:rsidP="00C77A83" w:rsidR="000471FB" w:rsidRPr="00047B49">
      <w:pPr>
        <w:ind w:firstLine="708"/>
        <w:jc w:val="both"/>
      </w:pP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6E15B3">
        <w:t>29</w:t>
      </w:r>
      <w:r w:rsidR="000B7480">
        <w:t xml:space="preserve">. </w:t>
      </w:r>
      <w:r w:rsidR="006E15B3">
        <w:t>studenog</w:t>
      </w:r>
      <w:r w:rsidR="000B7480">
        <w:t xml:space="preserve">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FA1109">
        <w:t>2</w:t>
      </w:r>
      <w:r w:rsidR="006E15B3">
        <w:t>4</w:t>
      </w:r>
      <w:r w:rsidR="00C77A83" w:rsidRPr="00047B49">
        <w:t xml:space="preserve">. </w:t>
      </w:r>
      <w:r w:rsidR="00FA1109">
        <w:t>listopada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B304D1" w:rsidP="00B304D1" w:rsidR="00B304D1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B304D1" w:rsidP="00B304D1" w:rsidR="00B304D1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B795B" w:rsidP="00D610E5" w:rsidR="005B795B" w:rsidRPr="00047B49">
      <w:pPr>
        <w:jc w:val="center"/>
      </w:pPr>
    </w:p>
    <w:p w:rsidRDefault="005B795B" w:rsidP="005B795B" w:rsidR="005B795B" w:rsidRPr="00047B49"/>
    <w:p w:rsidRDefault="005B795B" w:rsidP="005B795B" w:rsidR="005B795B" w:rsidRPr="00047B49"/>
    <w:p w:rsidRDefault="00AB7880" w:rsidP="00B019B7" w:rsidR="00AB7880" w:rsidRPr="00047B49"/>
    <w:sectPr w:rsidR="00AB7880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E627C4">
      <w:t>323</w:t>
    </w:r>
    <w:r w:rsidR="000471FB">
      <w:t>/</w:t>
    </w:r>
    <w:r w:rsidR="00C2454B">
      <w:t>2018</w:t>
    </w:r>
    <w:r w:rsidR="000B748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15B3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67816"/>
    <w:rsid w:val="00AA73A2"/>
    <w:rsid w:val="00AB15EA"/>
    <w:rsid w:val="00AB7880"/>
    <w:rsid w:val="00AF1854"/>
    <w:rsid w:val="00B019B7"/>
    <w:rsid w:val="00B2198C"/>
    <w:rsid w:val="00B304D1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627C4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1109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0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4D1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04D1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04D1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04D1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0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4D1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04D1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04D1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04D1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763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DONtours, d.o.o. za turizam, trgovinu i usluge</izvorni_sadrzaj>
    <derivirana_varijabla naziv="DomainObject.Predmet.ProtustrankaFormated_1">  DONtours, d.o.o. za turizam, trgovinu i usluge</derivirana_varijabla>
  </DomainObject.Predmet.ProtustrankaFormated>
  <DomainObject.Predmet.ProtustrankaFormatedOIB>
    <izvorni_sadrzaj>  DONtours, d.o.o. za turizam, trgovinu i usluge, OIB 16907648315</izvorni_sadrzaj>
    <derivirana_varijabla naziv="DomainObject.Predmet.ProtustrankaFormatedOIB_1">  DONtours, d.o.o. za turizam, trgovinu i usluge, OIB 16907648315</derivirana_varijabla>
  </DomainObject.Predmet.ProtustrankaFormatedOIB>
  <DomainObject.Predmet.ProtustrankaFormatedWithAdress>
    <izvorni_sadrzaj> DONtours, d.o.o. za turizam, trgovinu i usluge, Obala Kneza Branimira 7, 23000 Zadar</izvorni_sadrzaj>
    <derivirana_varijabla naziv="DomainObject.Predmet.ProtustrankaFormatedWithAdress_1"> DONtours, d.o.o. za turizam, trgovinu i usluge, Obala Kneza Branimira 7, 23000 Zadar</derivirana_varijabla>
  </DomainObject.Predmet.ProtustrankaFormatedWithAdress>
  <DomainObject.Predmet.ProtustrankaFormatedWithAdressOIB>
    <izvorni_sadrzaj> DONtours, d.o.o. za turizam, trgovinu i usluge, OIB 16907648315, Obala Kneza Branimira 7, 23000 Zadar</izvorni_sadrzaj>
    <derivirana_varijabla naziv="DomainObject.Predmet.ProtustrankaFormatedWithAdressOIB_1"> DONtours, d.o.o. za turizam, trgovinu i usluge, OIB 16907648315, Obala Kneza Branimira 7, 23000 Zadar</derivirana_varijabla>
  </DomainObject.Predmet.ProtustrankaFormatedWithAdressOIB>
  <DomainObject.Predmet.ProtustrankaWithAdress>
    <izvorni_sadrzaj>DONtours, d.o.o. za turizam, trgovinu i usluge Obala Kneza Branimira 7, 23000 Zadar</izvorni_sadrzaj>
    <derivirana_varijabla naziv="DomainObject.Predmet.ProtustrankaWithAdress_1">DONtours, d.o.o. za turizam, trgovinu i usluge Obala Kneza Branimira 7, 23000 Zadar</derivirana_varijabla>
  </DomainObject.Predmet.ProtustrankaWithAdress>
  <DomainObject.Predmet.ProtustrankaWithAdressOIB>
    <izvorni_sadrzaj>DONtours, d.o.o. za turizam, trgovinu i usluge, OIB 16907648315, Obala Kneza Branimira 7, 23000 Zadar</izvorni_sadrzaj>
    <derivirana_varijabla naziv="DomainObject.Predmet.ProtustrankaWithAdressOIB_1">DONtours, d.o.o. za turizam, trgovinu i usluge, OIB 16907648315, Obala Kneza Branimira 7, 23000 Zadar</derivirana_varijabla>
  </DomainObject.Predmet.ProtustrankaWithAdressOIB>
  <DomainObject.Predmet.ProtustrankaNazivFormated>
    <izvorni_sadrzaj>DONtours, d.o.o. za turizam, trgovinu i usluge</izvorni_sadrzaj>
    <derivirana_varijabla naziv="DomainObject.Predmet.ProtustrankaNazivFormated_1">DONtours, d.o.o. za turizam, trgovinu i usluge</derivirana_varijabla>
  </DomainObject.Predmet.ProtustrankaNazivFormated>
  <DomainObject.Predmet.ProtustrankaNazivFormatedOIB>
    <izvorni_sadrzaj>DONtours, d.o.o. za turizam, trgovinu i usluge, OIB 16907648315</izvorni_sadrzaj>
    <derivirana_varijabla naziv="DomainObject.Predmet.ProtustrankaNazivFormatedOIB_1">DONtours, d.o.o. za turizam, trgovinu i usluge, OIB 16907648315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DONtours, d.o.o. za turizam, trgovinu i usluge</item>
    </izvorni_sadrzaj>
    <derivirana_varijabla naziv="DomainObject.Predmet.ProtuStrankaListFormated_1">
      <item>DONtours, d.o.o. za turizam, trgovinu i usluge</item>
    </derivirana_varijabla>
  </DomainObject.Predmet.ProtuStrankaListFormated>
  <DomainObject.Predmet.ProtuStrankaListFormatedOIB>
    <izvorni_sadrzaj>
      <item>DONtours, d.o.o. za turizam, trgovinu i usluge, OIB 16907648315</item>
    </izvorni_sadrzaj>
    <derivirana_varijabla naziv="DomainObject.Predmet.ProtuStrankaListFormatedOIB_1">
      <item>DONtours, d.o.o. za turizam, trgovinu i usluge, OIB 16907648315</item>
    </derivirana_varijabla>
  </DomainObject.Predmet.ProtuStrankaListFormatedOIB>
  <DomainObject.Predmet.ProtuStrankaListFormatedWithAdress>
    <izvorni_sadrzaj>
      <item>DONtours, d.o.o. za turizam, trgovinu i usluge, Obala Kneza Branimira 7, 23000 Zadar</item>
    </izvorni_sadrzaj>
    <derivirana_varijabla naziv="DomainObject.Predmet.ProtuStrankaListFormatedWithAdress_1">
      <item>DONtours, d.o.o. za turizam, trgovinu i usluge, Obala Kneza Branimira 7, 23000 Zadar</item>
    </derivirana_varijabla>
  </DomainObject.Predmet.ProtuStrankaListFormatedWithAdress>
  <DomainObject.Predmet.ProtuStrankaListFormatedWithAdressOIB>
    <izvorni_sadrzaj>
      <item>DONtours, d.o.o. za turizam, trgovinu i usluge, OIB 16907648315, Obala Kneza Branimira 7, 23000 Zadar</item>
    </izvorni_sadrzaj>
    <derivirana_varijabla naziv="DomainObject.Predmet.ProtuStrankaListFormatedWithAdressOIB_1">
      <item>DONtours, d.o.o. za turizam, trgovinu i usluge, OIB 16907648315, Obala Kneza Branimira 7, 23000 Zadar</item>
    </derivirana_varijabla>
  </DomainObject.Predmet.ProtuStrankaListFormatedWithAdressOIB>
  <DomainObject.Predmet.ProtuStrankaListNazivFormated>
    <izvorni_sadrzaj>
      <item>DONtours, d.o.o. za turizam, trgovinu i usluge</item>
    </izvorni_sadrzaj>
    <derivirana_varijabla naziv="DomainObject.Predmet.ProtuStrankaListNazivFormated_1">
      <item>DONtours, d.o.o. za turizam, trgovinu i usluge</item>
    </derivirana_varijabla>
  </DomainObject.Predmet.ProtuStrankaListNazivFormated>
  <DomainObject.Predmet.ProtuStrankaListNazivFormatedOIB>
    <izvorni_sadrzaj>
      <item>DONtours, d.o.o. za turizam, trgovinu i usluge, OIB 16907648315</item>
    </izvorni_sadrzaj>
    <derivirana_varijabla naziv="DomainObject.Predmet.ProtuStrankaListNazivFormatedOIB_1">
      <item>DONtours, d.o.o. za turizam, trgovinu i usluge, OIB 16907648315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DONtours, d.o.o. za turizam, trgovinu i usluge</izvorni_sadrzaj>
    <derivirana_varijabla naziv="DomainObject.Predmet.ProtustrankaIDrugi_1">DONtours, d.o.o. za turizam,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DONtours, d.o.o. za turizam, trgovinu i usluge, OIB 16907648315, Obala Kneza Branimira 7, 23000 Zadar</izvorni_sadrzaj>
    <derivirana_varijabla naziv="DomainObject.Predmet.ProtustrankaIDrugiAdressOIB_1">DONtours, d.o.o. za turizam, trgovinu i usluge, OIB 16907648315, Obala Kneza Branimira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DONtours, d.o.o. za turizam, trgovinu i usluge</item>
    </izvorni_sadrzaj>
    <derivirana_varijabla naziv="DomainObject.Predmet.SudioniciListNaziv_1">
      <item>FINA</item>
      <item>DONtours, d.o.o. za turizam, trgovinu i usluge</item>
    </derivirana_varijabla>
  </DomainObject.Predmet.SudioniciListNaziv>
  <DomainObject.Predmet.SudioniciListAdressOIB>
    <izvorni_sadrzaj>
      <item>FINA, OIB 85821130368, Ivana Danila 4,23000 Zadar</item>
      <item>DONtours, d.o.o. za turizam, trgovinu i usluge, OIB 16907648315, Obala Kneza Branimira 7,23000 Zadar</item>
    </izvorni_sadrzaj>
    <derivirana_varijabla naziv="DomainObject.Predmet.SudioniciListAdressOIB_1">
      <item>FINA, OIB 85821130368, Ivana Danila 4,23000 Zadar</item>
      <item>DONtours, d.o.o. za turizam, trgovinu i usluge, OIB 16907648315, Obala Kneza Branimira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16907648315</item>
    </izvorni_sadrzaj>
    <derivirana_varijabla naziv="DomainObject.Predmet.SudioniciListNazivOIB_1">
      <item>, OIB 85821130368</item>
      <item>, OIB 16907648315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St-323/2018-2</izvorni_sadrzaj>
    <derivirana_varijabla naziv="DomainObject.PredzadnjaOdlukaIzPredmeta.Oznaka_1">St-323/2018-2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947A6-0FF6-4817-9454-F6E961609A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703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2018-10-01T09:49:00Z</dcterms:created>
  <dc:creator>Administrator</dc:creator>
  <cp:lastModifiedBy>Merlina Klišmanić</cp:lastModifiedBy>
  <cp:lastPrinted>2018-10-23T06:52:00Z</cp:lastPrinted>
  <dcterms:modified xmlns:xsi="http://www.w3.org/2001/XMLSchema-instance" xsi:type="dcterms:W3CDTF">2018-10-24T08:39:00Z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(St-323-18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