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86da" w14:paraId="17e86da" w:rsidRDefault="002563BF" w:rsidP="002563BF" w:rsidR="002563BF">
      <w:pPr>
        <w15:collapsed w:val="false"/>
        <w:rPr>
          <w:rStyle w:val="Naglaeno"/>
        </w:rPr>
      </w:pPr>
      <w:r>
        <w:rPr>
          <w:rStyle w:val="Naglaeno"/>
        </w:rPr>
        <w:t xml:space="preserve">   </w:t>
      </w:r>
      <w:r w:rsidR="009C653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9C653C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9C653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C653C">
        <w:rPr>
          <w:rFonts w:hAnsi="Times New Roman" w:ascii="Times New Roman"/>
          <w:sz w:val="24"/>
          <w:szCs w:val="24"/>
        </w:rPr>
        <w:t xml:space="preserve">Trgovački sud u Osijeku, po </w:t>
      </w:r>
      <w:r w:rsidR="00C712B3">
        <w:rPr>
          <w:rFonts w:hAnsi="Times New Roman" w:ascii="Times New Roman"/>
          <w:sz w:val="24"/>
          <w:szCs w:val="24"/>
        </w:rPr>
        <w:t>stečajnoj sutkinji Nadi</w:t>
      </w:r>
      <w:r w:rsidRPr="009C653C">
        <w:rPr>
          <w:rFonts w:hAnsi="Times New Roman" w:ascii="Times New Roman"/>
          <w:sz w:val="24"/>
          <w:szCs w:val="24"/>
        </w:rPr>
        <w:t xml:space="preserve"> Roso, u </w:t>
      </w:r>
      <w:r w:rsidR="00E67C8C" w:rsidRPr="009C653C">
        <w:rPr>
          <w:rFonts w:hAnsi="Times New Roman" w:ascii="Times New Roman"/>
          <w:sz w:val="24"/>
          <w:szCs w:val="24"/>
        </w:rPr>
        <w:t>stečajnom  postupku nad stečajnom masom</w:t>
      </w:r>
      <w:r w:rsidRPr="009C653C">
        <w:rPr>
          <w:rFonts w:hAnsi="Times New Roman" w:ascii="Times New Roman"/>
          <w:sz w:val="24"/>
          <w:szCs w:val="24"/>
        </w:rPr>
        <w:t xml:space="preserve"> </w:t>
      </w:r>
      <w:r w:rsidR="00F70CEB" w:rsidRPr="009C653C">
        <w:rPr>
          <w:rFonts w:hAnsi="Times New Roman" w:ascii="Times New Roman"/>
          <w:b/>
          <w:sz w:val="24"/>
          <w:szCs w:val="24"/>
        </w:rPr>
        <w:t xml:space="preserve"> </w:t>
      </w:r>
      <w:r w:rsidR="009C653C" w:rsidRPr="009C653C">
        <w:rPr>
          <w:rFonts w:hAnsi="Times New Roman" w:ascii="Times New Roman"/>
          <w:b/>
          <w:sz w:val="24"/>
          <w:szCs w:val="24"/>
        </w:rPr>
        <w:t xml:space="preserve">A-G DINAS d.o.o. za obradu drveta, usluge i trgovinu "u stečaju", </w:t>
      </w:r>
      <w:proofErr w:type="spellStart"/>
      <w:r w:rsidR="009C653C" w:rsidRPr="009C653C">
        <w:rPr>
          <w:rFonts w:hAnsi="Times New Roman" w:ascii="Times New Roman"/>
          <w:b/>
          <w:sz w:val="24"/>
          <w:szCs w:val="24"/>
        </w:rPr>
        <w:t>Beljevina</w:t>
      </w:r>
      <w:proofErr w:type="spellEnd"/>
      <w:r w:rsidR="009C653C" w:rsidRPr="009C653C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9C653C" w:rsidRPr="009C653C">
        <w:rPr>
          <w:rFonts w:hAnsi="Times New Roman" w:ascii="Times New Roman"/>
          <w:b/>
          <w:sz w:val="24"/>
          <w:szCs w:val="24"/>
        </w:rPr>
        <w:t>Lj</w:t>
      </w:r>
      <w:proofErr w:type="spellEnd"/>
      <w:r w:rsidR="009C653C" w:rsidRPr="009C653C">
        <w:rPr>
          <w:rFonts w:hAnsi="Times New Roman" w:ascii="Times New Roman"/>
          <w:b/>
          <w:sz w:val="24"/>
          <w:szCs w:val="24"/>
        </w:rPr>
        <w:t>. Gaja 27, OIB: 80794569722, MBS: 050026145</w:t>
      </w:r>
      <w:r w:rsidRPr="009C653C">
        <w:rPr>
          <w:rFonts w:hAnsi="Times New Roman" w:ascii="Times New Roman"/>
          <w:sz w:val="24"/>
          <w:szCs w:val="24"/>
        </w:rPr>
        <w:t xml:space="preserve">, dana  </w:t>
      </w:r>
      <w:r w:rsidR="00E93CE9">
        <w:rPr>
          <w:rFonts w:hAnsi="Times New Roman" w:ascii="Times New Roman"/>
          <w:sz w:val="24"/>
          <w:szCs w:val="24"/>
        </w:rPr>
        <w:t>19. travnja 2018. g.,</w:t>
      </w:r>
      <w:r w:rsidRPr="009C653C">
        <w:rPr>
          <w:rFonts w:hAnsi="Times New Roman" w:ascii="Times New Roman"/>
          <w:sz w:val="24"/>
          <w:szCs w:val="24"/>
        </w:rPr>
        <w:t xml:space="preserve">  </w:t>
      </w:r>
    </w:p>
    <w:p w:rsidRDefault="00355170" w:rsidP="001E716B" w:rsidR="00355170" w:rsidRPr="009C653C">
      <w:pPr>
        <w:jc w:val="both"/>
      </w:pPr>
    </w:p>
    <w:p w:rsidRDefault="001E716B" w:rsidP="001E716B" w:rsidR="001E716B" w:rsidRPr="00E93CE9">
      <w:pPr>
        <w:pStyle w:val="Naslov1"/>
        <w:rPr>
          <w:b w:val="false"/>
          <w:sz w:val="24"/>
        </w:rPr>
      </w:pPr>
      <w:r w:rsidRPr="00E93CE9">
        <w:rPr>
          <w:b w:val="false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E93CE9" w:rsidP="009C653C" w:rsidR="009C653C">
      <w:pPr>
        <w:ind w:hanging="426" w:left="426"/>
      </w:pPr>
      <w:r>
        <w:t>I</w:t>
      </w:r>
      <w:r w:rsidR="001E716B">
        <w:t xml:space="preserve">. Određuje se ročište za diobu </w:t>
      </w:r>
      <w:proofErr w:type="spellStart"/>
      <w:r w:rsidR="001E716B">
        <w:t>kupovnine</w:t>
      </w:r>
      <w:proofErr w:type="spellEnd"/>
      <w:r w:rsidR="001E716B">
        <w:t xml:space="preserve"> </w:t>
      </w:r>
      <w:r w:rsidR="00D94794">
        <w:t>u odnosu na prodan</w:t>
      </w:r>
      <w:r w:rsidR="00524ECE">
        <w:t>e</w:t>
      </w:r>
      <w:r w:rsidR="00D94794">
        <w:t xml:space="preserve"> nekretnin</w:t>
      </w:r>
      <w:r w:rsidR="00524ECE">
        <w:t>e</w:t>
      </w:r>
      <w:r w:rsidR="009C653C">
        <w:t xml:space="preserve"> stečajnog dužnik i to:</w:t>
      </w:r>
    </w:p>
    <w:p w:rsidRDefault="00E93CE9" w:rsidP="00E93CE9" w:rsidR="00E93CE9" w:rsidRPr="00CB310A">
      <w:pPr>
        <w:ind w:hanging="349" w:left="709"/>
        <w:rPr>
          <w:kern w:val="1"/>
        </w:rPr>
      </w:pPr>
      <w:r w:rsidRPr="00CB310A">
        <w:rPr>
          <w:kern w:val="1"/>
        </w:rPr>
        <w:t xml:space="preserve">1. upisana u </w:t>
      </w:r>
      <w:proofErr w:type="spellStart"/>
      <w:r w:rsidRPr="00CB310A">
        <w:rPr>
          <w:kern w:val="1"/>
        </w:rPr>
        <w:t>zk.ul</w:t>
      </w:r>
      <w:proofErr w:type="spellEnd"/>
      <w:r w:rsidRPr="00CB310A">
        <w:rPr>
          <w:kern w:val="1"/>
        </w:rPr>
        <w:t xml:space="preserve">. 506  </w:t>
      </w:r>
      <w:proofErr w:type="spellStart"/>
      <w:r w:rsidRPr="00CB310A">
        <w:rPr>
          <w:kern w:val="1"/>
        </w:rPr>
        <w:t>k.o</w:t>
      </w:r>
      <w:proofErr w:type="spellEnd"/>
      <w:r w:rsidRPr="00CB310A">
        <w:rPr>
          <w:kern w:val="1"/>
        </w:rPr>
        <w:t xml:space="preserve">  </w:t>
      </w:r>
      <w:proofErr w:type="spellStart"/>
      <w:r w:rsidRPr="00CB310A">
        <w:rPr>
          <w:kern w:val="1"/>
        </w:rPr>
        <w:t>Beljevina</w:t>
      </w:r>
      <w:proofErr w:type="spellEnd"/>
      <w:r w:rsidRPr="00CB310A">
        <w:rPr>
          <w:kern w:val="1"/>
        </w:rPr>
        <w:t xml:space="preserve">  Općinski sud u Osijeku  Zemljišnoknjižni odjel Našice                                                                                                                               -kč.br. 318/1 temelji ,8 zgrada i </w:t>
      </w:r>
      <w:proofErr w:type="spellStart"/>
      <w:r w:rsidRPr="00CB310A">
        <w:rPr>
          <w:kern w:val="1"/>
        </w:rPr>
        <w:t>ekonmsko</w:t>
      </w:r>
      <w:proofErr w:type="spellEnd"/>
      <w:r w:rsidRPr="00CB310A">
        <w:rPr>
          <w:kern w:val="1"/>
        </w:rPr>
        <w:t xml:space="preserve"> dvorište 20345  m2</w:t>
      </w:r>
    </w:p>
    <w:p w:rsidRDefault="00E93CE9" w:rsidP="00E93CE9" w:rsidR="00E93CE9" w:rsidRPr="00CB310A">
      <w:pPr>
        <w:ind w:left="720"/>
        <w:rPr>
          <w:kern w:val="1"/>
        </w:rPr>
      </w:pPr>
      <w:r w:rsidRPr="00CB310A">
        <w:rPr>
          <w:kern w:val="1"/>
        </w:rPr>
        <w:t xml:space="preserve">-kč.br. 318/5   6 zgrada  1604 m2 </w:t>
      </w:r>
    </w:p>
    <w:p w:rsidRDefault="00E93CE9" w:rsidP="00E93CE9" w:rsidR="00E93CE9" w:rsidRPr="00CB310A">
      <w:pPr>
        <w:ind w:hanging="349" w:left="709"/>
        <w:rPr>
          <w:kern w:val="1"/>
        </w:rPr>
      </w:pPr>
      <w:r w:rsidRPr="00CB310A">
        <w:rPr>
          <w:kern w:val="1"/>
        </w:rPr>
        <w:t xml:space="preserve">2.  upisana u </w:t>
      </w:r>
      <w:proofErr w:type="spellStart"/>
      <w:r w:rsidRPr="00CB310A">
        <w:rPr>
          <w:kern w:val="1"/>
        </w:rPr>
        <w:t>zk.ul</w:t>
      </w:r>
      <w:proofErr w:type="spellEnd"/>
      <w:r w:rsidRPr="00CB310A">
        <w:rPr>
          <w:kern w:val="1"/>
        </w:rPr>
        <w:t xml:space="preserve">. 647  </w:t>
      </w:r>
      <w:proofErr w:type="spellStart"/>
      <w:r w:rsidRPr="00CB310A">
        <w:rPr>
          <w:kern w:val="1"/>
        </w:rPr>
        <w:t>k.o</w:t>
      </w:r>
      <w:proofErr w:type="spellEnd"/>
      <w:r w:rsidRPr="00CB310A">
        <w:rPr>
          <w:kern w:val="1"/>
        </w:rPr>
        <w:t xml:space="preserve">  </w:t>
      </w:r>
      <w:proofErr w:type="spellStart"/>
      <w:r w:rsidRPr="00CB310A">
        <w:rPr>
          <w:kern w:val="1"/>
        </w:rPr>
        <w:t>Beljevina</w:t>
      </w:r>
      <w:proofErr w:type="spellEnd"/>
      <w:r w:rsidRPr="00CB310A">
        <w:rPr>
          <w:kern w:val="1"/>
        </w:rPr>
        <w:t xml:space="preserve">  Općinski sud u Osijeku  Zemljišnoknjižni odjel Našice  kč.br. 318/3 1 zgrada </w:t>
      </w:r>
      <w:proofErr w:type="spellStart"/>
      <w:r w:rsidRPr="00CB310A">
        <w:rPr>
          <w:kern w:val="1"/>
        </w:rPr>
        <w:t>Lj</w:t>
      </w:r>
      <w:proofErr w:type="spellEnd"/>
      <w:r w:rsidRPr="00CB310A">
        <w:rPr>
          <w:kern w:val="1"/>
        </w:rPr>
        <w:t xml:space="preserve">. Gaja  1308 m2 </w:t>
      </w:r>
    </w:p>
    <w:p w:rsidRDefault="00E93CE9" w:rsidP="00E93CE9" w:rsidR="00E93CE9" w:rsidRPr="00CB310A">
      <w:pPr>
        <w:ind w:hanging="709" w:left="709"/>
        <w:rPr>
          <w:kern w:val="1"/>
        </w:rPr>
      </w:pPr>
      <w:r w:rsidRPr="00CB310A">
        <w:rPr>
          <w:kern w:val="1"/>
        </w:rPr>
        <w:t xml:space="preserve">     </w:t>
      </w:r>
      <w:r>
        <w:rPr>
          <w:kern w:val="1"/>
        </w:rPr>
        <w:t xml:space="preserve"> </w:t>
      </w:r>
      <w:r w:rsidRPr="00CB310A">
        <w:rPr>
          <w:kern w:val="1"/>
        </w:rPr>
        <w:t xml:space="preserve">3.  upisana u </w:t>
      </w:r>
      <w:proofErr w:type="spellStart"/>
      <w:r w:rsidRPr="00CB310A">
        <w:rPr>
          <w:kern w:val="1"/>
        </w:rPr>
        <w:t>zk.ul</w:t>
      </w:r>
      <w:proofErr w:type="spellEnd"/>
      <w:r w:rsidRPr="00CB310A">
        <w:rPr>
          <w:kern w:val="1"/>
        </w:rPr>
        <w:t xml:space="preserve">. 648  </w:t>
      </w:r>
      <w:proofErr w:type="spellStart"/>
      <w:r w:rsidRPr="00CB310A">
        <w:rPr>
          <w:kern w:val="1"/>
        </w:rPr>
        <w:t>k.o</w:t>
      </w:r>
      <w:proofErr w:type="spellEnd"/>
      <w:r w:rsidRPr="00CB310A">
        <w:rPr>
          <w:kern w:val="1"/>
        </w:rPr>
        <w:t xml:space="preserve">  </w:t>
      </w:r>
      <w:proofErr w:type="spellStart"/>
      <w:r w:rsidRPr="00CB310A">
        <w:rPr>
          <w:kern w:val="1"/>
        </w:rPr>
        <w:t>Beljevina</w:t>
      </w:r>
      <w:proofErr w:type="spellEnd"/>
      <w:r w:rsidRPr="00CB310A">
        <w:rPr>
          <w:kern w:val="1"/>
        </w:rPr>
        <w:t xml:space="preserve"> Općinski sud u Osijeku  Zemljišnoknjižni odjel Našice   kč.br. 318/4  1 zgrada </w:t>
      </w:r>
      <w:proofErr w:type="spellStart"/>
      <w:r w:rsidRPr="00CB310A">
        <w:rPr>
          <w:kern w:val="1"/>
        </w:rPr>
        <w:t>Lj</w:t>
      </w:r>
      <w:proofErr w:type="spellEnd"/>
      <w:r w:rsidRPr="00CB310A">
        <w:rPr>
          <w:kern w:val="1"/>
        </w:rPr>
        <w:t xml:space="preserve">. Gaja  227 m2 </w:t>
      </w:r>
    </w:p>
    <w:p w:rsidRDefault="00E93CE9" w:rsidP="00E93CE9" w:rsidR="00E93CE9" w:rsidRPr="00CB310A">
      <w:pPr>
        <w:ind w:hanging="349" w:left="709"/>
        <w:rPr>
          <w:b/>
          <w:kern w:val="1"/>
        </w:rPr>
      </w:pPr>
      <w:r w:rsidRPr="00CB310A">
        <w:rPr>
          <w:b/>
          <w:kern w:val="1"/>
        </w:rPr>
        <w:t xml:space="preserve">     </w:t>
      </w:r>
    </w:p>
    <w:p w:rsidRDefault="00E93CE9" w:rsidP="00E93CE9" w:rsidR="00E93CE9" w:rsidRPr="000E554C">
      <w:pPr>
        <w:rPr>
          <w:b/>
          <w:kern w:val="1"/>
        </w:rPr>
      </w:pPr>
      <w:proofErr w:type="spellStart"/>
      <w:r>
        <w:rPr>
          <w:b/>
          <w:kern w:val="1"/>
        </w:rPr>
        <w:t>Kupovnina</w:t>
      </w:r>
      <w:proofErr w:type="spellEnd"/>
      <w:r>
        <w:rPr>
          <w:b/>
          <w:kern w:val="1"/>
        </w:rPr>
        <w:t xml:space="preserve"> :</w:t>
      </w:r>
      <w:r w:rsidRPr="00CB310A">
        <w:rPr>
          <w:b/>
          <w:kern w:val="1"/>
        </w:rPr>
        <w:t xml:space="preserve">  1.613.187,00 kn</w:t>
      </w:r>
    </w:p>
    <w:p w:rsidRDefault="00E93CE9" w:rsidP="00E93CE9" w:rsidR="00E93CE9" w:rsidRPr="00CB310A">
      <w:pPr>
        <w:ind w:hanging="349" w:left="709"/>
        <w:rPr>
          <w:b/>
          <w:kern w:val="1"/>
        </w:rPr>
      </w:pPr>
      <w:r w:rsidRPr="00CB310A">
        <w:rPr>
          <w:b/>
          <w:kern w:val="1"/>
        </w:rPr>
        <w:t xml:space="preserve"> </w:t>
      </w:r>
    </w:p>
    <w:p w:rsidRDefault="00E93CE9" w:rsidP="00E93CE9" w:rsidR="00E93CE9" w:rsidRPr="000E554C">
      <w:pPr>
        <w:jc w:val="both"/>
      </w:pPr>
      <w:r w:rsidRPr="000E554C">
        <w:t xml:space="preserve">Na prodanim nekretninama  bilo je  prvo upisano </w:t>
      </w:r>
      <w:proofErr w:type="spellStart"/>
      <w:r w:rsidRPr="000E554C">
        <w:t>razlučno</w:t>
      </w:r>
      <w:proofErr w:type="spellEnd"/>
      <w:r w:rsidRPr="000E554C">
        <w:t xml:space="preserve"> pravo u iznosu od 5.000.000,00 EUR u protuvrijednosti  kuna  prema srednjem tečaju HNB z</w:t>
      </w:r>
      <w:r>
        <w:t xml:space="preserve">a  EUR </w:t>
      </w:r>
      <w:r w:rsidRPr="000E554C">
        <w:t xml:space="preserve">  , uz valutnu klauzulu , uvećano za redovnu godišnju kamatu  prema</w:t>
      </w:r>
      <w:r>
        <w:t xml:space="preserve"> općim aktima OTP banke </w:t>
      </w:r>
      <w:proofErr w:type="spellStart"/>
      <w:r>
        <w:t>dd</w:t>
      </w:r>
      <w:proofErr w:type="spellEnd"/>
      <w:r>
        <w:t xml:space="preserve"> , ko</w:t>
      </w:r>
      <w:r w:rsidRPr="000E554C">
        <w:t xml:space="preserve">ja je </w:t>
      </w:r>
      <w:proofErr w:type="spellStart"/>
      <w:r w:rsidRPr="000E554C">
        <w:t>promjejenjiva</w:t>
      </w:r>
      <w:proofErr w:type="spellEnd"/>
      <w:r w:rsidRPr="000E554C">
        <w:t xml:space="preserve"> , ugovorene zatezne kamate , naknade i eventualno  druge troškove u korist  </w:t>
      </w:r>
    </w:p>
    <w:p w:rsidRDefault="00E93CE9" w:rsidP="00E93CE9" w:rsidR="00E93CE9" w:rsidRPr="00CB310A">
      <w:pPr>
        <w:jc w:val="both"/>
        <w:rPr>
          <w:b/>
          <w:kern w:val="1"/>
        </w:rPr>
      </w:pPr>
      <w:r w:rsidRPr="000E554C">
        <w:t xml:space="preserve">OTP BANKA HRVATSKA d.d. OIB : 52508873833 ZADAR , Domovinskog rata 3  </w:t>
      </w:r>
    </w:p>
    <w:p w:rsidRDefault="00E93CE9" w:rsidP="00E93CE9" w:rsidR="00E93CE9" w:rsidRPr="000E554C"/>
    <w:p w:rsidRDefault="00E93CE9" w:rsidP="00E93CE9" w:rsidR="00E93CE9" w:rsidRPr="000E554C"/>
    <w:p w:rsidRDefault="00E93CE9" w:rsidP="00E93CE9" w:rsidR="00E93CE9" w:rsidRPr="000E554C">
      <w:pPr>
        <w:numPr>
          <w:ilvl w:val="0"/>
          <w:numId w:val="6"/>
        </w:numPr>
        <w:suppressAutoHyphens/>
        <w:spacing w:lineRule="atLeast" w:line="100"/>
      </w:pPr>
      <w:r w:rsidRPr="000E554C">
        <w:t xml:space="preserve">upisana u zk.ul.1047 </w:t>
      </w:r>
      <w:proofErr w:type="spellStart"/>
      <w:r w:rsidRPr="000E554C">
        <w:t>k.o</w:t>
      </w:r>
      <w:proofErr w:type="spellEnd"/>
      <w:r w:rsidRPr="000E554C">
        <w:t xml:space="preserve"> Đurđenovac    Općinski sud u Osijeku  Zemljišnoknjižni odjel Našice                                                                                                                                               - kč.br.1175/18 voćnjak i rezervoar Trg </w:t>
      </w:r>
      <w:proofErr w:type="spellStart"/>
      <w:r w:rsidRPr="000E554C">
        <w:t>N.Š</w:t>
      </w:r>
      <w:proofErr w:type="spellEnd"/>
      <w:r w:rsidRPr="000E554C">
        <w:t>. Zrinskog 5759 m2</w:t>
      </w:r>
    </w:p>
    <w:p w:rsidRDefault="00E93CE9" w:rsidP="00E93CE9" w:rsidR="00E93CE9">
      <w:pPr>
        <w:ind w:left="720"/>
      </w:pPr>
      <w:r>
        <w:t xml:space="preserve">- kč.br.1175/19 voćnjak Trg </w:t>
      </w:r>
      <w:proofErr w:type="spellStart"/>
      <w:r>
        <w:t>N.Š</w:t>
      </w:r>
      <w:proofErr w:type="spellEnd"/>
      <w:r>
        <w:t>. Zrinskog 4486 m2</w:t>
      </w:r>
    </w:p>
    <w:p w:rsidRDefault="00E93CE9" w:rsidP="00E93CE9" w:rsidR="00E93CE9" w:rsidRPr="000E554C">
      <w:pPr>
        <w:ind w:left="720"/>
      </w:pPr>
      <w:r w:rsidRPr="000E554C">
        <w:t xml:space="preserve">- kč.br.1175/21 put Trg </w:t>
      </w:r>
      <w:proofErr w:type="spellStart"/>
      <w:r w:rsidRPr="000E554C">
        <w:t>N.Š</w:t>
      </w:r>
      <w:proofErr w:type="spellEnd"/>
      <w:r w:rsidRPr="000E554C">
        <w:t>. Zrinskog 2802 m2</w:t>
      </w:r>
    </w:p>
    <w:p w:rsidRDefault="00E93CE9" w:rsidP="00E93CE9" w:rsidR="00E93CE9" w:rsidRPr="000E554C">
      <w:pPr>
        <w:ind w:hanging="709" w:left="709"/>
      </w:pPr>
      <w:r w:rsidRPr="000E554C">
        <w:t xml:space="preserve">           </w:t>
      </w:r>
      <w:proofErr w:type="spellStart"/>
      <w:r w:rsidRPr="000E554C">
        <w:t>Prodajana</w:t>
      </w:r>
      <w:proofErr w:type="spellEnd"/>
      <w:r w:rsidRPr="000E554C">
        <w:t xml:space="preserve"> cijena :  31.144,69 kn</w:t>
      </w:r>
    </w:p>
    <w:p w:rsidRDefault="00E93CE9" w:rsidP="00E93CE9" w:rsidR="00E93CE9" w:rsidRPr="000E554C">
      <w:pPr>
        <w:numPr>
          <w:ilvl w:val="0"/>
          <w:numId w:val="6"/>
        </w:numPr>
        <w:suppressAutoHyphens/>
        <w:spacing w:lineRule="atLeast" w:line="100"/>
      </w:pPr>
      <w:r w:rsidRPr="000E554C">
        <w:t xml:space="preserve">upisana u zk.ul.1047 </w:t>
      </w:r>
      <w:proofErr w:type="spellStart"/>
      <w:r w:rsidRPr="000E554C">
        <w:t>k.o</w:t>
      </w:r>
      <w:proofErr w:type="spellEnd"/>
      <w:r w:rsidRPr="000E554C">
        <w:t xml:space="preserve"> Đurđenovac  Općinski sud u Osijeku  Zemljišnoknjižni odjel Našice  kč.br.1175/22 put Trg </w:t>
      </w:r>
      <w:proofErr w:type="spellStart"/>
      <w:r w:rsidRPr="000E554C">
        <w:t>N.Š</w:t>
      </w:r>
      <w:proofErr w:type="spellEnd"/>
      <w:r w:rsidRPr="000E554C">
        <w:t xml:space="preserve">. Zrinskog   2165 m2                                                                         </w:t>
      </w:r>
    </w:p>
    <w:p w:rsidRDefault="00E93CE9" w:rsidP="00E93CE9" w:rsidR="00E93CE9" w:rsidRPr="000E554C">
      <w:pPr>
        <w:numPr>
          <w:ilvl w:val="0"/>
          <w:numId w:val="6"/>
        </w:numPr>
        <w:suppressAutoHyphens/>
        <w:spacing w:lineRule="atLeast" w:line="100"/>
      </w:pPr>
      <w:r w:rsidRPr="000E554C">
        <w:t xml:space="preserve">upisana u zk.ul.1181 </w:t>
      </w:r>
      <w:proofErr w:type="spellStart"/>
      <w:r w:rsidRPr="000E554C">
        <w:t>k.o</w:t>
      </w:r>
      <w:proofErr w:type="spellEnd"/>
      <w:r w:rsidRPr="000E554C">
        <w:t xml:space="preserve"> Đurđenovac Općinski sud u Osijeku  Zemljišnoknjižni odjel Našice  kč.br.1175/14  2  zgrade,</w:t>
      </w:r>
      <w:proofErr w:type="spellStart"/>
      <w:r w:rsidRPr="000E554C">
        <w:t>ekon.dvorište</w:t>
      </w:r>
      <w:proofErr w:type="spellEnd"/>
      <w:r w:rsidRPr="000E554C">
        <w:t xml:space="preserve">  Trg </w:t>
      </w:r>
      <w:proofErr w:type="spellStart"/>
      <w:r w:rsidRPr="000E554C">
        <w:t>N.Š</w:t>
      </w:r>
      <w:proofErr w:type="spellEnd"/>
      <w:r w:rsidRPr="000E554C">
        <w:t>. Zrinskog 5400 m2</w:t>
      </w:r>
    </w:p>
    <w:p w:rsidRDefault="00E93CE9" w:rsidP="00E93CE9" w:rsidR="00E93CE9" w:rsidRPr="000E554C">
      <w:pPr>
        <w:numPr>
          <w:ilvl w:val="0"/>
          <w:numId w:val="6"/>
        </w:numPr>
        <w:suppressAutoHyphens/>
        <w:spacing w:lineRule="atLeast" w:line="100"/>
      </w:pPr>
      <w:r w:rsidRPr="000E554C">
        <w:t xml:space="preserve">upisana u zk.ul.1181 </w:t>
      </w:r>
      <w:proofErr w:type="spellStart"/>
      <w:r w:rsidRPr="000E554C">
        <w:t>k.o</w:t>
      </w:r>
      <w:proofErr w:type="spellEnd"/>
      <w:r w:rsidRPr="000E554C">
        <w:t xml:space="preserve"> Đurđenovac  Općinski sud u Osijeku  Zemljišnoknjižni odjel Našice    kč.br.1175/15  2  zgrade,</w:t>
      </w:r>
      <w:proofErr w:type="spellStart"/>
      <w:r w:rsidRPr="000E554C">
        <w:t>ekon.dvorište</w:t>
      </w:r>
      <w:proofErr w:type="spellEnd"/>
      <w:r w:rsidRPr="000E554C">
        <w:t xml:space="preserve">  Trg </w:t>
      </w:r>
      <w:proofErr w:type="spellStart"/>
      <w:r w:rsidRPr="000E554C">
        <w:t>N.Š</w:t>
      </w:r>
      <w:proofErr w:type="spellEnd"/>
      <w:r w:rsidRPr="000E554C">
        <w:t xml:space="preserve">. Zrinskog 15379 m2                                                     </w:t>
      </w:r>
    </w:p>
    <w:p w:rsidRDefault="00E93CE9" w:rsidP="00E93CE9" w:rsidR="00E93CE9" w:rsidRPr="000E554C">
      <w:pPr>
        <w:ind w:left="720"/>
      </w:pPr>
      <w:r w:rsidRPr="000E554C">
        <w:lastRenderedPageBreak/>
        <w:t>Prodajna cijena  nekretnina pod br. 2, 3 i 4 :  155.469,60 kn</w:t>
      </w:r>
    </w:p>
    <w:p w:rsidRDefault="00E93CE9" w:rsidP="00E93CE9" w:rsidR="00E93CE9" w:rsidRPr="000E554C">
      <w:pPr>
        <w:pStyle w:val="Odlomakpopisa"/>
        <w:numPr>
          <w:ilvl w:val="0"/>
          <w:numId w:val="6"/>
        </w:numPr>
        <w:contextualSpacing/>
      </w:pPr>
      <w:proofErr w:type="spellStart"/>
      <w:r w:rsidRPr="000E554C">
        <w:t>upisana</w:t>
      </w:r>
      <w:proofErr w:type="spellEnd"/>
      <w:r w:rsidRPr="000E554C">
        <w:t xml:space="preserve"> u zk.ul.1047 </w:t>
      </w:r>
      <w:proofErr w:type="spellStart"/>
      <w:r w:rsidRPr="000E554C">
        <w:t>k.o</w:t>
      </w:r>
      <w:proofErr w:type="spellEnd"/>
      <w:r w:rsidRPr="000E554C">
        <w:t xml:space="preserve"> </w:t>
      </w:r>
      <w:proofErr w:type="spellStart"/>
      <w:r w:rsidRPr="000E554C">
        <w:t>Đurđenovac</w:t>
      </w:r>
      <w:proofErr w:type="spellEnd"/>
      <w:r w:rsidRPr="000E554C">
        <w:t xml:space="preserve">  </w:t>
      </w:r>
      <w:proofErr w:type="spellStart"/>
      <w:r w:rsidRPr="000E554C">
        <w:t>Općinski</w:t>
      </w:r>
      <w:proofErr w:type="spellEnd"/>
      <w:r w:rsidRPr="000E554C">
        <w:t xml:space="preserve"> </w:t>
      </w:r>
      <w:proofErr w:type="spellStart"/>
      <w:r w:rsidRPr="000E554C">
        <w:t>sud</w:t>
      </w:r>
      <w:proofErr w:type="spellEnd"/>
      <w:r w:rsidRPr="000E554C">
        <w:t xml:space="preserve"> u </w:t>
      </w:r>
      <w:proofErr w:type="spellStart"/>
      <w:r w:rsidRPr="000E554C">
        <w:t>Osijeku</w:t>
      </w:r>
      <w:proofErr w:type="spellEnd"/>
      <w:r w:rsidRPr="000E554C">
        <w:t xml:space="preserve">  </w:t>
      </w:r>
      <w:proofErr w:type="spellStart"/>
      <w:r w:rsidRPr="000E554C">
        <w:t>Zemljišnoknjižni</w:t>
      </w:r>
      <w:proofErr w:type="spellEnd"/>
      <w:r w:rsidRPr="000E554C">
        <w:t xml:space="preserve"> </w:t>
      </w:r>
      <w:proofErr w:type="spellStart"/>
      <w:r w:rsidRPr="000E554C">
        <w:t>odjel</w:t>
      </w:r>
      <w:proofErr w:type="spellEnd"/>
      <w:r w:rsidRPr="000E554C">
        <w:t xml:space="preserve"> </w:t>
      </w:r>
      <w:proofErr w:type="spellStart"/>
      <w:r w:rsidRPr="000E554C">
        <w:t>Našice</w:t>
      </w:r>
      <w:proofErr w:type="spellEnd"/>
      <w:r w:rsidRPr="000E554C">
        <w:t xml:space="preserve">  kč.br.1175/24  put </w:t>
      </w:r>
      <w:proofErr w:type="spellStart"/>
      <w:r w:rsidRPr="000E554C">
        <w:t>Trg</w:t>
      </w:r>
      <w:proofErr w:type="spellEnd"/>
      <w:r w:rsidRPr="000E554C">
        <w:t xml:space="preserve"> N.Š. </w:t>
      </w:r>
      <w:proofErr w:type="spellStart"/>
      <w:r w:rsidRPr="000E554C">
        <w:t>Zrinskog</w:t>
      </w:r>
      <w:proofErr w:type="spellEnd"/>
      <w:r w:rsidRPr="000E554C">
        <w:t xml:space="preserve"> 334 m2  </w:t>
      </w:r>
      <w:proofErr w:type="spellStart"/>
      <w:r w:rsidRPr="000E554C">
        <w:t>Prodajna</w:t>
      </w:r>
      <w:proofErr w:type="spellEnd"/>
      <w:r w:rsidRPr="000E554C">
        <w:t xml:space="preserve">  </w:t>
      </w:r>
      <w:proofErr w:type="spellStart"/>
      <w:r w:rsidRPr="000E554C">
        <w:t>cijena</w:t>
      </w:r>
      <w:proofErr w:type="spellEnd"/>
      <w:r w:rsidRPr="000E554C">
        <w:t xml:space="preserve"> : 6.975,87 </w:t>
      </w:r>
      <w:proofErr w:type="spellStart"/>
      <w:r w:rsidRPr="000E554C">
        <w:t>kn</w:t>
      </w:r>
      <w:proofErr w:type="spellEnd"/>
    </w:p>
    <w:p w:rsidRDefault="00E93CE9" w:rsidP="00E93CE9" w:rsidR="00E93CE9" w:rsidRPr="000E554C">
      <w:pPr>
        <w:ind w:hanging="567" w:left="709"/>
      </w:pPr>
      <w:r w:rsidRPr="000E554C">
        <w:t xml:space="preserve">    6.  upisana u zk.ul.1326 </w:t>
      </w:r>
      <w:proofErr w:type="spellStart"/>
      <w:r w:rsidRPr="000E554C">
        <w:t>k.o</w:t>
      </w:r>
      <w:proofErr w:type="spellEnd"/>
      <w:r w:rsidRPr="000E554C">
        <w:t xml:space="preserve"> Đurđenovac  Općinski sud u Osijeku  Zemljišnoknjižni odjel Našice  kč.br.1177/4  zgrada,</w:t>
      </w:r>
      <w:proofErr w:type="spellStart"/>
      <w:r w:rsidRPr="000E554C">
        <w:t>ekon.dvorište</w:t>
      </w:r>
      <w:proofErr w:type="spellEnd"/>
      <w:r w:rsidRPr="000E554C">
        <w:t xml:space="preserve">  Trg </w:t>
      </w:r>
      <w:proofErr w:type="spellStart"/>
      <w:r w:rsidRPr="000E554C">
        <w:t>N.Š</w:t>
      </w:r>
      <w:proofErr w:type="spellEnd"/>
      <w:r w:rsidRPr="000E554C">
        <w:t xml:space="preserve">. Zrinskog 5115 m2 </w:t>
      </w:r>
      <w:r>
        <w:t xml:space="preserve">                                  </w:t>
      </w:r>
      <w:r w:rsidRPr="000E554C">
        <w:t>Prodajna cijena : 389.936,00 kn</w:t>
      </w:r>
    </w:p>
    <w:p w:rsidRDefault="00E93CE9" w:rsidP="00E93CE9" w:rsidR="00E93CE9" w:rsidRPr="000E554C">
      <w:pPr>
        <w:ind w:hanging="349" w:left="709"/>
      </w:pPr>
      <w:r w:rsidRPr="000E554C">
        <w:t xml:space="preserve">7.  upisana u zk.ul.1326 </w:t>
      </w:r>
      <w:proofErr w:type="spellStart"/>
      <w:r w:rsidRPr="000E554C">
        <w:t>k.o</w:t>
      </w:r>
      <w:proofErr w:type="spellEnd"/>
      <w:r w:rsidRPr="000E554C">
        <w:t xml:space="preserve"> Đurđenovac Općinski sud u Osijeku  Zemljišnoknjižni odjel Našice    kč.br.1177/18    </w:t>
      </w:r>
      <w:proofErr w:type="spellStart"/>
      <w:r w:rsidRPr="000E554C">
        <w:t>ekon.dvorište</w:t>
      </w:r>
      <w:proofErr w:type="spellEnd"/>
      <w:r w:rsidRPr="000E554C">
        <w:t xml:space="preserve">  Trg </w:t>
      </w:r>
      <w:proofErr w:type="spellStart"/>
      <w:r w:rsidRPr="000E554C">
        <w:t>N.Š</w:t>
      </w:r>
      <w:proofErr w:type="spellEnd"/>
      <w:r w:rsidRPr="000E554C">
        <w:t>. Zrinskog 4631 m2 , Prodajna cijena : 45.632,96 kn</w:t>
      </w:r>
    </w:p>
    <w:p w:rsidRDefault="00E93CE9" w:rsidP="00E93CE9" w:rsidR="00E93CE9" w:rsidRPr="000E554C">
      <w:pPr>
        <w:ind w:hanging="349" w:left="709"/>
      </w:pPr>
      <w:r w:rsidRPr="000E554C">
        <w:t xml:space="preserve">8.  upisana u zk.ul.1326 </w:t>
      </w:r>
      <w:proofErr w:type="spellStart"/>
      <w:r w:rsidRPr="000E554C">
        <w:t>k.o</w:t>
      </w:r>
      <w:proofErr w:type="spellEnd"/>
      <w:r w:rsidRPr="000E554C">
        <w:t xml:space="preserve"> Đurđenovac  Općinski sud u Osijeku  Zemljišnoknjižni odjel Našice  kč.br.1177/19   </w:t>
      </w:r>
      <w:proofErr w:type="spellStart"/>
      <w:r w:rsidRPr="000E554C">
        <w:t>ekon.dvorište</w:t>
      </w:r>
      <w:proofErr w:type="spellEnd"/>
      <w:r w:rsidRPr="000E554C">
        <w:t xml:space="preserve">  Trg </w:t>
      </w:r>
      <w:proofErr w:type="spellStart"/>
      <w:r w:rsidRPr="000E554C">
        <w:t>N.Š</w:t>
      </w:r>
      <w:proofErr w:type="spellEnd"/>
      <w:r w:rsidRPr="000E554C">
        <w:t>. Zrinskog 4055 m2</w:t>
      </w:r>
      <w:r>
        <w:t xml:space="preserve">                                         </w:t>
      </w:r>
      <w:r w:rsidRPr="000E554C">
        <w:t xml:space="preserve"> Prodajna cijena : 40.163,60 kn</w:t>
      </w:r>
    </w:p>
    <w:p w:rsidRDefault="00E93CE9" w:rsidP="00E93CE9" w:rsidR="00E93CE9" w:rsidRPr="000E554C">
      <w:pPr>
        <w:ind w:hanging="349" w:left="709"/>
      </w:pPr>
      <w:r w:rsidRPr="000E554C">
        <w:t xml:space="preserve">9.  upisana u zk.ul.1326 </w:t>
      </w:r>
      <w:proofErr w:type="spellStart"/>
      <w:r w:rsidRPr="000E554C">
        <w:t>k.o</w:t>
      </w:r>
      <w:proofErr w:type="spellEnd"/>
      <w:r w:rsidRPr="000E554C">
        <w:t xml:space="preserve"> Đurđenovac Općinski sud u Osijeku  Zemljišnoknjižni odjel Našice  kč.br.1177/20    </w:t>
      </w:r>
      <w:proofErr w:type="spellStart"/>
      <w:r w:rsidRPr="000E554C">
        <w:t>ekon.dvorište</w:t>
      </w:r>
      <w:proofErr w:type="spellEnd"/>
      <w:r w:rsidRPr="000E554C">
        <w:t xml:space="preserve">  Trg </w:t>
      </w:r>
      <w:proofErr w:type="spellStart"/>
      <w:r w:rsidRPr="000E554C">
        <w:t>N.Š</w:t>
      </w:r>
      <w:proofErr w:type="spellEnd"/>
      <w:r w:rsidRPr="000E554C">
        <w:t>. Zrinskog 3164 m2</w:t>
      </w:r>
      <w:r>
        <w:t xml:space="preserve">                                        </w:t>
      </w:r>
      <w:r w:rsidRPr="000E554C">
        <w:t xml:space="preserve"> Prodajna cijena : 31.463,68 kn</w:t>
      </w:r>
    </w:p>
    <w:p w:rsidRDefault="00E93CE9" w:rsidP="00E93CE9" w:rsidR="00E93CE9" w:rsidRPr="000E554C">
      <w:pPr>
        <w:spacing w:after="80"/>
        <w:ind w:left="360"/>
        <w:jc w:val="both"/>
        <w:rPr>
          <w:rFonts w:eastAsia="Calibri"/>
          <w:vertAlign w:val="superscript"/>
          <w:lang w:val="pl-PL"/>
        </w:rPr>
      </w:pPr>
      <w:r w:rsidRPr="000E554C">
        <w:rPr>
          <w:rFonts w:eastAsia="Calibri"/>
          <w:lang w:val="pl-PL"/>
        </w:rPr>
        <w:t xml:space="preserve">                                                                                               </w:t>
      </w:r>
    </w:p>
    <w:p w:rsidRDefault="00E93CE9" w:rsidP="00E93CE9" w:rsidR="00E93CE9">
      <w:pPr>
        <w:jc w:val="both"/>
        <w:rPr>
          <w:rFonts w:eastAsia="Arial"/>
          <w:b/>
          <w:bCs/>
        </w:rPr>
      </w:pPr>
      <w:proofErr w:type="spellStart"/>
      <w:r>
        <w:rPr>
          <w:rFonts w:eastAsia="Arial"/>
          <w:b/>
          <w:bCs/>
        </w:rPr>
        <w:t>Kupovnina</w:t>
      </w:r>
      <w:proofErr w:type="spellEnd"/>
      <w:r>
        <w:rPr>
          <w:rFonts w:eastAsia="Arial"/>
          <w:b/>
          <w:bCs/>
        </w:rPr>
        <w:t xml:space="preserve">  : 700.786,40 kn</w:t>
      </w:r>
    </w:p>
    <w:p w:rsidRDefault="00E93CE9" w:rsidP="00E93CE9" w:rsidR="00E93CE9">
      <w:pPr>
        <w:jc w:val="both"/>
        <w:rPr>
          <w:rFonts w:eastAsia="Arial"/>
          <w:b/>
          <w:bCs/>
        </w:rPr>
      </w:pPr>
    </w:p>
    <w:p w:rsidRDefault="00E93CE9" w:rsidP="00E93CE9" w:rsidR="00E93CE9" w:rsidRPr="000E554C">
      <w:pPr>
        <w:jc w:val="both"/>
      </w:pPr>
      <w:r w:rsidRPr="000E554C">
        <w:t xml:space="preserve">Na prodanim nekretninama  bilo je  prvo upisano </w:t>
      </w:r>
      <w:proofErr w:type="spellStart"/>
      <w:r w:rsidRPr="000E554C">
        <w:t>razlučno</w:t>
      </w:r>
      <w:proofErr w:type="spellEnd"/>
      <w:r w:rsidRPr="000E554C">
        <w:t xml:space="preserve"> pravo u iznosu od 19.500.000,00 kn  uvećano za iznos ugovorene redovne kamate , </w:t>
      </w:r>
      <w:proofErr w:type="spellStart"/>
      <w:r w:rsidRPr="000E554C">
        <w:t>interkalarne</w:t>
      </w:r>
      <w:proofErr w:type="spellEnd"/>
      <w:r w:rsidRPr="000E554C">
        <w:t xml:space="preserve"> kamate  i kamate za vrijeme trajanja počeka  od 25.07.2007. god. za korist FOND ZA RAZVOJ I ZAPOŠLJAVANJE , Zagreb, </w:t>
      </w:r>
      <w:proofErr w:type="spellStart"/>
      <w:r w:rsidRPr="000E554C">
        <w:t>Preobraženska</w:t>
      </w:r>
      <w:proofErr w:type="spellEnd"/>
      <w:r w:rsidRPr="000E554C">
        <w:t xml:space="preserve"> 4 sada REPUBLIKA HRVATSKA  MINISTARSTVO FINANCIJA  </w:t>
      </w:r>
    </w:p>
    <w:p w:rsidRDefault="00E93CE9" w:rsidP="001E716B" w:rsidR="001E716B">
      <w:pPr>
        <w:jc w:val="both"/>
      </w:pPr>
      <w:r>
        <w:t>za dan</w:t>
      </w:r>
    </w:p>
    <w:p w:rsidRDefault="00E93CE9" w:rsidP="001E716B" w:rsidR="00E93CE9">
      <w:pPr>
        <w:jc w:val="both"/>
      </w:pPr>
    </w:p>
    <w:p w:rsidRDefault="00E93CE9" w:rsidP="00E93CE9" w:rsidR="00E93CE9">
      <w:pPr>
        <w:jc w:val="center"/>
        <w:rPr>
          <w:b/>
        </w:rPr>
      </w:pPr>
      <w:r>
        <w:rPr>
          <w:b/>
        </w:rPr>
        <w:t xml:space="preserve">23. svibanj 2018. g. u 11,30 kod Trgovačkog suda u Osijeku, </w:t>
      </w:r>
    </w:p>
    <w:p w:rsidRDefault="00E93CE9" w:rsidP="00E93CE9" w:rsidR="00E93CE9">
      <w:pPr>
        <w:jc w:val="center"/>
        <w:rPr>
          <w:b/>
        </w:rPr>
      </w:pPr>
      <w:r>
        <w:rPr>
          <w:b/>
        </w:rPr>
        <w:t>Zagrebačka 2, soba broj 36/II</w:t>
      </w:r>
    </w:p>
    <w:p w:rsidRDefault="00E93CE9" w:rsidP="00E93CE9" w:rsidR="00E93CE9" w:rsidRPr="00E93CE9">
      <w:pPr>
        <w:jc w:val="center"/>
        <w:rPr>
          <w:b/>
        </w:rPr>
      </w:pPr>
    </w:p>
    <w:p w:rsidRDefault="00E93CE9" w:rsidP="001E716B" w:rsidR="009C653C">
      <w:pPr>
        <w:jc w:val="both"/>
      </w:pPr>
      <w:r>
        <w:tab/>
        <w:t>II</w:t>
      </w:r>
      <w:r w:rsidRPr="00E93CE9">
        <w:t xml:space="preserve"> Upozoravaju se osobe koje prema stanju spisa i prema podacima iz zemljišne knjige polažu pravo na namirenje iz </w:t>
      </w:r>
      <w:proofErr w:type="spellStart"/>
      <w:r w:rsidRPr="00E93CE9">
        <w:t>kupovnine</w:t>
      </w:r>
      <w:proofErr w:type="spellEnd"/>
      <w:r w:rsidRPr="00E93CE9"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E93CE9" w:rsidP="001E716B" w:rsidR="00E93CE9">
      <w:pPr>
        <w:jc w:val="both"/>
      </w:pPr>
    </w:p>
    <w:p w:rsidRDefault="00E93CE9" w:rsidP="001E716B" w:rsidR="00E93CE9">
      <w:pPr>
        <w:jc w:val="both"/>
      </w:pPr>
    </w:p>
    <w:p w:rsidRDefault="005263F1" w:rsidP="005263F1" w:rsidR="001E716B" w:rsidRPr="00E93CE9">
      <w:pPr>
        <w:ind w:left="705"/>
      </w:pPr>
      <w:r w:rsidRPr="00E93CE9">
        <w:t xml:space="preserve">                                                      </w:t>
      </w:r>
      <w:r w:rsidR="001E716B" w:rsidRPr="00E93CE9">
        <w:t>Obrazloženje</w:t>
      </w:r>
    </w:p>
    <w:p w:rsidRDefault="001E716B" w:rsidP="001E716B" w:rsidR="001E716B">
      <w:pPr>
        <w:jc w:val="both"/>
      </w:pPr>
    </w:p>
    <w:p w:rsidRDefault="009C653C" w:rsidP="001E716B" w:rsidR="009C653C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9C653C">
        <w:t>smislu čl. 117. Ovršnog zakona.</w:t>
      </w:r>
    </w:p>
    <w:p w:rsidRDefault="009C653C" w:rsidP="00C712B3" w:rsidR="009C653C">
      <w:pPr>
        <w:jc w:val="both"/>
      </w:pP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E93CE9">
        <w:t>19. travnja 2018. g.</w:t>
      </w:r>
    </w:p>
    <w:p w:rsidRDefault="007122EE" w:rsidP="00C712B3" w:rsidR="007122EE"/>
    <w:p w:rsidRDefault="00E93CE9" w:rsidP="00C712B3" w:rsidR="00E93CE9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 w:rsidR="009C653C">
        <w:t>STEČAJNA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9C653C">
        <w:t xml:space="preserve">      </w:t>
      </w:r>
      <w:r w:rsidR="00516375">
        <w:t>Nada Roso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E93CE9" w:rsidP="001E716B" w:rsidR="00E93CE9"/>
    <w:p w:rsidRDefault="007122EE" w:rsidP="001E716B" w:rsidR="007122EE"/>
    <w:p w:rsidRDefault="001E716B" w:rsidP="001E716B" w:rsidR="001E716B">
      <w:r>
        <w:lastRenderedPageBreak/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2563BF">
        <w:t>a</w:t>
      </w:r>
      <w:r>
        <w:t xml:space="preserve"> upravitelj</w:t>
      </w:r>
      <w:r w:rsidR="002563BF">
        <w:t>ica</w:t>
      </w:r>
      <w:r w:rsidR="00D94794">
        <w:t xml:space="preserve"> </w:t>
      </w:r>
      <w:r w:rsidR="007D791B">
        <w:t xml:space="preserve"> </w:t>
      </w:r>
      <w:r w:rsidR="00524ECE">
        <w:t>Boja Stanković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524ECE">
        <w:t xml:space="preserve">uz podnesak st. uprav. od </w:t>
      </w:r>
      <w:r w:rsidR="00E93CE9">
        <w:t>4.4.2018. g. – u spisu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E93CE9">
        <w:t>23.5.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E93CE9" w:rsidP="00D94794" w:rsidR="00E93CE9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bookmarkStart w:name="_GoBack" w:id="0"/>
      <w:bookmarkEnd w:id="0"/>
    </w:p>
    <w:sectPr w:rsidR="00D94794">
      <w:headerReference w:type="default" r:id="rId11"/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9C6" w:rsidP="009C653C" w:rsidR="00B539C6">
      <w:r>
        <w:separator/>
      </w:r>
    </w:p>
  </w:endnote>
  <w:endnote w:id="0" w:type="continuationSeparator">
    <w:p w:rsidRDefault="00B539C6" w:rsidP="009C653C" w:rsidR="00B53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9C6" w:rsidP="009C653C" w:rsidR="00B539C6">
      <w:r>
        <w:separator/>
      </w:r>
    </w:p>
  </w:footnote>
  <w:footnote w:id="0" w:type="continuationSeparator">
    <w:p w:rsidRDefault="00B539C6" w:rsidP="009C653C" w:rsidR="00B539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53C" w:rsidR="009C65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5662">
      <w:rPr>
        <w:noProof/>
      </w:rPr>
      <w:t>1</w:t>
    </w:r>
    <w:r>
      <w:fldChar w:fldCharType="end"/>
    </w:r>
  </w:p>
  <w:p w:rsidRDefault="00C712B3" w:rsidP="00C712B3" w:rsidR="00C712B3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E93CE9">
      <w:t>13/15-176</w:t>
    </w:r>
  </w:p>
  <w:p w:rsidRDefault="009C653C" w:rsidP="00C712B3" w:rsidR="009C653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96AA5F18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 w:val="false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2357673A"/>
    <w:multiLevelType w:val="hybridMultilevel"/>
    <w:tmpl w:val="11F66082"/>
    <w:lvl w:tplc="CD8E6A6A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vertAlign w:val="baseli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873A9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A1DFA"/>
    <w:rsid w:val="002C3B34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53C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539C6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712B3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5662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93CE9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C65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653C"/>
    <w:rPr>
      <w:sz w:val="24"/>
      <w:szCs w:val="24"/>
    </w:rPr>
  </w:style>
  <w:style w:styleId="Podnoje" w:type="paragraph">
    <w:name w:val="footer"/>
    <w:basedOn w:val="Normal"/>
    <w:link w:val="PodnojeChar"/>
    <w:rsid w:val="009C65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653C"/>
    <w:rPr>
      <w:sz w:val="24"/>
      <w:szCs w:val="24"/>
    </w:rPr>
  </w:style>
  <w:style w:styleId="Odlomakpopisa" w:type="paragraph">
    <w:name w:val="List Paragraph"/>
    <w:basedOn w:val="Normal"/>
    <w:qFormat/>
    <w:rsid w:val="00C712B3"/>
    <w:pPr>
      <w:suppressAutoHyphens/>
      <w:spacing w:lineRule="atLeast" w:line="100"/>
    </w:pPr>
    <w:rPr>
      <w:kern w:val="2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CF56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F566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F566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66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66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C65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653C"/>
    <w:rPr>
      <w:sz w:val="24"/>
      <w:szCs w:val="24"/>
    </w:rPr>
  </w:style>
  <w:style w:styleId="Podnoje" w:type="paragraph">
    <w:name w:val="footer"/>
    <w:basedOn w:val="Normal"/>
    <w:link w:val="PodnojeChar"/>
    <w:rsid w:val="009C65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653C"/>
    <w:rPr>
      <w:sz w:val="24"/>
      <w:szCs w:val="24"/>
    </w:rPr>
  </w:style>
  <w:style w:styleId="Odlomakpopisa" w:type="paragraph">
    <w:name w:val="List Paragraph"/>
    <w:basedOn w:val="Normal"/>
    <w:qFormat/>
    <w:rsid w:val="00C712B3"/>
    <w:pPr>
      <w:suppressAutoHyphens/>
      <w:spacing w:line="100" w:lineRule="atLeast"/>
    </w:pPr>
    <w:rPr>
      <w:kern w:val="2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CF56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F566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F566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66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66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B1838-F24C-4AA5-8627-050DDB5B5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684</properties:Words>
  <properties:Characters>3557</properties:Characters>
  <properties:Lines>152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5101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2018-04-19T11:54:00Z</dcterms:created>
  <dc:creator>hermanj</dc:creator>
  <cp:lastModifiedBy>Danijela Sekulić</cp:lastModifiedBy>
  <cp:lastPrinted>2018-04-19T11:53:00Z</cp:lastPrinted>
  <dcterms:modified xmlns:xsi="http://www.w3.org/2001/XMLSchema-instance" xsi:type="dcterms:W3CDTF">2018-04-19T11:55:00Z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(AG-DINAS.docx)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