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cc56" w14:paraId="e17cc5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373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A73D0C">
        <w:rPr>
          <w:lang w:val="hr-HR"/>
        </w:rPr>
        <w:t xml:space="preserve"> </w:t>
      </w:r>
      <w:r w:rsidR="00A73D0C" w:rsidRPr="00A73D0C">
        <w:rPr>
          <w:lang w:val="hr-HR"/>
        </w:rPr>
        <w:t>PRENOSIVI OBJEKTI MAROS d.o.o. za trgovinu i usluge</w:t>
      </w:r>
      <w:r w:rsidR="00125114">
        <w:rPr>
          <w:lang w:val="hr-HR"/>
        </w:rPr>
        <w:t xml:space="preserve">, </w:t>
      </w:r>
      <w:r w:rsidR="00A73D0C">
        <w:rPr>
          <w:lang w:val="hr-HR"/>
        </w:rPr>
        <w:t xml:space="preserve">Ričivica bb.,Kaštel Novi, OIB: </w:t>
      </w:r>
      <w:r w:rsidR="00A73D0C" w:rsidRPr="00A73D0C">
        <w:rPr>
          <w:lang w:val="hr-HR"/>
        </w:rPr>
        <w:t>90381701101</w:t>
      </w:r>
      <w:r w:rsidR="00A73D0C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125114">
        <w:rPr>
          <w:lang w:val="hr-HR"/>
        </w:rPr>
        <w:t>5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125114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25114" w:rsidRPr="00125114">
        <w:rPr>
          <w:lang w:val="hr-HR"/>
        </w:rPr>
        <w:t xml:space="preserve"> </w:t>
      </w:r>
      <w:r w:rsidR="00A73D0C" w:rsidRPr="00A73D0C">
        <w:rPr>
          <w:lang w:val="hr-HR"/>
        </w:rPr>
        <w:t>PRENOSIVI OBJEKTI MAROS d.o.o. za trgovinu i usluge</w:t>
      </w:r>
      <w:r w:rsidR="00A73D0C">
        <w:rPr>
          <w:lang w:val="hr-HR"/>
        </w:rPr>
        <w:t xml:space="preserve">, Ričivica bb.,Kaštel Novi, OIB: </w:t>
      </w:r>
      <w:r w:rsidR="00A73D0C" w:rsidRPr="00A73D0C">
        <w:rPr>
          <w:lang w:val="hr-HR"/>
        </w:rPr>
        <w:t>90381701101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A73D0C">
        <w:rPr>
          <w:lang w:val="hr-HR"/>
        </w:rPr>
        <w:t>29</w:t>
      </w:r>
      <w:r w:rsidR="00125114">
        <w:rPr>
          <w:lang w:val="hr-HR"/>
        </w:rPr>
        <w:t>.siječnja</w:t>
      </w:r>
      <w:r w:rsidR="0043600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436008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73D0C">
        <w:rPr>
          <w:rFonts w:eastAsia="Calibri"/>
        </w:rPr>
        <w:t>33.330,35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25114">
        <w:rPr>
          <w:lang w:val="hr-HR"/>
        </w:rPr>
        <w:t>5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56E90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PRENOSIVI OBJEKTI MAROS d.o.o. za trgovinu i usluge</izvorni_sadrzaj>
    <derivirana_varijabla naziv="DomainObject.Predmet.ProtustrankaFormated_1">  PRENOSIVI OBJEKTI MAROS d.o.o. za trgovinu i usluge</derivirana_varijabla>
  </DomainObject.Predmet.ProtustrankaFormated>
  <DomainObject.Predmet.ProtustrankaFormatedOIB>
    <izvorni_sadrzaj>  PRENOSIVI OBJEKTI MAROS d.o.o. za trgovinu i usluge, OIB 90381701101</izvorni_sadrzaj>
    <derivirana_varijabla naziv="DomainObject.Predmet.ProtustrankaFormatedOIB_1">  PRENOSIVI OBJEKTI MAROS d.o.o. za trgovinu i usluge, OIB 90381701101</derivirana_varijabla>
  </DomainObject.Predmet.ProtustrankaFormatedOIB>
  <DomainObject.Predmet.ProtustrankaFormatedWithAdress>
    <izvorni_sadrzaj> PRENOSIVI OBJEKTI MAROS d.o.o. za trgovinu i usluge, Ričivica/bb, 21217 Kaštel Novi</izvorni_sadrzaj>
    <derivirana_varijabla naziv="DomainObject.Predmet.ProtustrankaFormatedWithAdress_1"> PRENOSIVI OBJEKTI MAROS d.o.o. za trgovinu i usluge, Ričivica/bb, 21217 Kaštel Novi</derivirana_varijabla>
  </DomainObject.Predmet.ProtustrankaFormatedWithAdress>
  <DomainObject.Predmet.ProtustrankaFormatedWithAdressOIB>
    <izvorni_sadrzaj> PRENOSIVI OBJEKTI MAROS d.o.o. za trgovinu i usluge, OIB 90381701101, Ričivica/bb, 21217 Kaštel Novi</izvorni_sadrzaj>
    <derivirana_varijabla naziv="DomainObject.Predmet.ProtustrankaFormatedWithAdressOIB_1"> PRENOSIVI OBJEKTI MAROS d.o.o. za trgovinu i usluge, OIB 90381701101, Ričivica/bb, 21217 Kaštel Novi</derivirana_varijabla>
  </DomainObject.Predmet.ProtustrankaFormatedWithAdressOIB>
  <DomainObject.Predmet.ProtustrankaWithAdress>
    <izvorni_sadrzaj>PRENOSIVI OBJEKTI MAROS d.o.o. za trgovinu i usluge Ričivica/bb, 21217 Kaštel Novi</izvorni_sadrzaj>
    <derivirana_varijabla naziv="DomainObject.Predmet.ProtustrankaWithAdress_1">PRENOSIVI OBJEKTI MAROS d.o.o. za trgovinu i usluge Ričivica/bb, 21217 Kaštel Novi</derivirana_varijabla>
  </DomainObject.Predmet.ProtustrankaWithAdress>
  <DomainObject.Predmet.ProtustrankaWithAdressOIB>
    <izvorni_sadrzaj>PRENOSIVI OBJEKTI MAROS d.o.o. za trgovinu i usluge, OIB 90381701101, Ričivica/bb, 21217 Kaštel Novi</izvorni_sadrzaj>
    <derivirana_varijabla naziv="DomainObject.Predmet.ProtustrankaWithAdressOIB_1">PRENOSIVI OBJEKTI MAROS d.o.o. za trgovinu i usluge, OIB 90381701101, Ričivica/bb, 21217 Kaštel Novi</derivirana_varijabla>
  </DomainObject.Predmet.ProtustrankaWithAdressOIB>
  <DomainObject.Predmet.ProtustrankaNazivFormated>
    <izvorni_sadrzaj>PRENOSIVI OBJEKTI MAROS d.o.o. za trgovinu i usluge</izvorni_sadrzaj>
    <derivirana_varijabla naziv="DomainObject.Predmet.ProtustrankaNazivFormated_1">PRENOSIVI OBJEKTI MAROS d.o.o. za trgovinu i usluge</derivirana_varijabla>
  </DomainObject.Predmet.ProtustrankaNazivFormated>
  <DomainObject.Predmet.ProtustrankaNazivFormatedOIB>
    <izvorni_sadrzaj>PRENOSIVI OBJEKTI MAROS d.o.o. za trgovinu i usluge, OIB 90381701101</izvorni_sadrzaj>
    <derivirana_varijabla naziv="DomainObject.Predmet.ProtustrankaNazivFormatedOIB_1">PRENOSIVI OBJEKTI MAROS d.o.o. za trgovinu i usluge, OIB 90381701101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33330.35</izvorni_sadrzaj>
    <derivirana_varijabla naziv="DomainObject.Predmet.TrenutnaVrijednost_1">33330.35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PRENOSIVI OBJEKTI MAROS d.o.o. za trgovinu i usluge</item>
    </izvorni_sadrzaj>
    <derivirana_varijabla naziv="DomainObject.Predmet.ProtuStrankaListFormated_1">
      <item>PRENOSIVI OBJEKTI MAROS d.o.o. za trgovinu i usluge</item>
    </derivirana_varijabla>
  </DomainObject.Predmet.ProtuStrankaListFormated>
  <DomainObject.Predmet.ProtuStrankaListFormatedOIB>
    <izvorni_sadrzaj>
      <item>PRENOSIVI OBJEKTI MAROS d.o.o. za trgovinu i usluge, OIB 90381701101</item>
    </izvorni_sadrzaj>
    <derivirana_varijabla naziv="DomainObject.Predmet.ProtuStrankaListFormatedOIB_1">
      <item>PRENOSIVI OBJEKTI MAROS d.o.o. za trgovinu i usluge, OIB 90381701101</item>
    </derivirana_varijabla>
  </DomainObject.Predmet.ProtuStrankaListFormatedOIB>
  <DomainObject.Predmet.ProtuStrankaListFormatedWithAdress>
    <izvorni_sadrzaj>
      <item>PRENOSIVI OBJEKTI MAROS d.o.o. za trgovinu i usluge, Ričivica/bb, 21217 Kaštel Novi</item>
    </izvorni_sadrzaj>
    <derivirana_varijabla naziv="DomainObject.Predmet.ProtuStrankaListFormatedWithAdress_1">
      <item>PRENOSIVI OBJEKTI MAROS d.o.o. za trgovinu i usluge, Ričivica/bb, 21217 Kaštel Novi</item>
    </derivirana_varijabla>
  </DomainObject.Predmet.ProtuStrankaListFormatedWithAdress>
  <DomainObject.Predmet.ProtuStrankaListFormatedWithAdressOIB>
    <izvorni_sadrzaj>
      <item>PRENOSIVI OBJEKTI MAROS d.o.o. za trgovinu i usluge, OIB 90381701101, Ričivica/bb, 21217 Kaštel Novi</item>
    </izvorni_sadrzaj>
    <derivirana_varijabla naziv="DomainObject.Predmet.ProtuStrankaListFormatedWithAdressOIB_1">
      <item>PRENOSIVI OBJEKTI MAROS d.o.o. za trgovinu i usluge, OIB 90381701101, Ričivica/bb, 21217 Kaštel Novi</item>
    </derivirana_varijabla>
  </DomainObject.Predmet.ProtuStrankaListFormatedWithAdressOIB>
  <DomainObject.Predmet.ProtuStrankaListNazivFormated>
    <izvorni_sadrzaj>
      <item>PRENOSIVI OBJEKTI MAROS d.o.o. za trgovinu i usluge</item>
    </izvorni_sadrzaj>
    <derivirana_varijabla naziv="DomainObject.Predmet.ProtuStrankaListNazivFormated_1">
      <item>PRENOSIVI OBJEKTI MAROS d.o.o. za trgovinu i usluge</item>
    </derivirana_varijabla>
  </DomainObject.Predmet.ProtuStrankaListNazivFormated>
  <DomainObject.Predmet.ProtuStrankaListNazivFormatedOIB>
    <izvorni_sadrzaj>
      <item>PRENOSIVI OBJEKTI MAROS d.o.o. za trgovinu i usluge, OIB 90381701101</item>
    </izvorni_sadrzaj>
    <derivirana_varijabla naziv="DomainObject.Predmet.ProtuStrankaListNazivFormatedOIB_1">
      <item>PRENOSIVI OBJEKTI MAROS d.o.o. za trgovinu i usluge, OIB 90381701101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PRENOSIVI OBJEKTI MAROS d.o.o. za trgovinu i usluge</izvorni_sadrzaj>
    <derivirana_varijabla naziv="DomainObject.Predmet.ProtustrankaIDrugi_1">PRENOSIVI OBJEKTI MAROS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PRENOSIVI OBJEKTI MAROS d.o.o. za trgovinu i usluge, OIB 90381701101, Ričivica/bb, 21217 Kaštel Novi</izvorni_sadrzaj>
    <derivirana_varijabla naziv="DomainObject.Predmet.ProtustrankaIDrugiAdressOIB_1">PRENOSIVI OBJEKTI MAROS d.o.o. za trgovinu i usluge, OIB 90381701101, Ričivica/bb,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PRENOSIVI OBJEKTI MAROS d.o.o. za trgovinu i usluge</item>
      <item>FINANCIJSKA AGENCIJA, RC SPLIT</item>
    </izvorni_sadrzaj>
    <derivirana_varijabla naziv="DomainObject.Predmet.SudioniciListNaziv_1">
      <item>PRENOSIVI OBJEKTI MAROS d.o.o. za trgovinu i usluge</item>
      <item>FINANCIJSKA AGENCIJA, RC SPLIT</item>
    </derivirana_varijabla>
  </DomainObject.Predmet.SudioniciListNaziv>
  <DomainObject.Predmet.SudioniciListAdressOIB>
    <izvorni_sadrzaj>
      <item>PRENOSIVI OBJEKTI MAROS d.o.o. za trgovinu i usluge, OIB 90381701101, Ričivica/bb,21217 Kaštel Novi</item>
      <item>FINANCIJSKA AGENCIJA, RC SPLIT, OIB 85821130368, Mažuranićevo šetalište 24 b,21000 Split</item>
    </izvorni_sadrzaj>
    <derivirana_varijabla naziv="DomainObject.Predmet.SudioniciListAdressOIB_1">
      <item>PRENOSIVI OBJEKTI MAROS d.o.o. za trgovinu i usluge, OIB 90381701101, Ričivica/bb,21217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90381701101</item>
      <item>, OIB 85821130368</item>
    </izvorni_sadrzaj>
    <derivirana_varijabla naziv="DomainObject.Predmet.SudioniciListNazivOIB_1">
      <item>, OIB 90381701101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4B5F3-5F3C-4424-91F2-9912FB92E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1910</properties:Characters>
  <properties:Lines>48</properties:Lines>
  <properties:Paragraphs>16</properties:Paragraphs>
  <properties:TotalTime>433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2016-12-05T09:45:00Z</cp:lastPrinted>
  <dcterms:modified xmlns:xsi="http://www.w3.org/2001/XMLSchema-instance" xsi:type="dcterms:W3CDTF">2016-12-05T09:46:00Z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